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7d52" w14:paraId="20a7d52" w:rsidRDefault="007C164B" w:rsidP="007C164B" w:rsidR="007C164B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1995" cx="553085"/>
            <wp:effectExtent b="190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7C164B" w:rsidP="007C164B" w:rsidR="007C164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7C164B" w:rsidP="007C164B" w:rsidR="007C164B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7C164B" w:rsidP="007C164B" w:rsidR="007C164B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7C164B" w:rsidP="007C164B" w:rsidR="007C164B">
      <w:pPr>
        <w:spacing w:after="0"/>
        <w:rPr>
          <w:rFonts w:cs="Times New Roman"/>
        </w:rPr>
      </w:pPr>
    </w:p>
    <w:p w:rsidRDefault="007C164B" w:rsidP="007C164B" w:rsidR="007C164B">
      <w:pPr>
        <w:spacing w:after="0"/>
        <w:rPr>
          <w:rFonts w:cs="Times New Roman"/>
        </w:rPr>
      </w:pPr>
    </w:p>
    <w:p w:rsidRDefault="007C164B" w:rsidP="007C164B" w:rsidR="007C164B">
      <w:pPr>
        <w:spacing w:after="0"/>
        <w:rPr>
          <w:rFonts w:cs="Times New Roman"/>
        </w:rPr>
      </w:pPr>
    </w:p>
    <w:p w:rsidRDefault="007C164B" w:rsidP="007C164B" w:rsidR="007C164B">
      <w:pPr>
        <w:spacing w:after="0"/>
        <w:ind w:firstLine="708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7C164B" w:rsidP="007C164B" w:rsidR="007C164B">
      <w:pPr>
        <w:spacing w:after="0"/>
        <w:jc w:val="both"/>
        <w:rPr>
          <w:rFonts w:cs="Times New Roman"/>
        </w:rPr>
      </w:pPr>
    </w:p>
    <w:p w:rsidRDefault="007C164B" w:rsidP="007C164B" w:rsidR="007C164B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7C164B" w:rsidP="007C164B" w:rsidR="007C164B">
      <w:pPr>
        <w:spacing w:after="0"/>
        <w:rPr>
          <w:rFonts w:cs="Times New Roman"/>
        </w:rPr>
      </w:pPr>
    </w:p>
    <w:p w:rsidRDefault="007C164B" w:rsidP="007C164B" w:rsidR="007C164B">
      <w:pPr>
        <w:spacing w:after="0"/>
        <w:rPr>
          <w:rFonts w:cs="Times New Roman"/>
        </w:rPr>
      </w:pPr>
    </w:p>
    <w:p w:rsidRDefault="007C164B" w:rsidP="007C164B" w:rsidR="007C164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MAXIMUM d.o.o., OIB: 40912414090 sa sjedištem u Vjekoslava </w:t>
      </w:r>
      <w:proofErr w:type="spellStart"/>
      <w:r>
        <w:rPr>
          <w:rFonts w:cs="Times New Roman"/>
        </w:rPr>
        <w:t>Špinčića</w:t>
      </w:r>
      <w:proofErr w:type="spellEnd"/>
      <w:r>
        <w:rPr>
          <w:rFonts w:cs="Times New Roman"/>
        </w:rPr>
        <w:t xml:space="preserve"> 2, Varaždin, dana 27. lipnja 2017. godine</w:t>
      </w:r>
    </w:p>
    <w:p w:rsidRDefault="007C164B" w:rsidP="007C164B" w:rsidR="007C164B">
      <w:pPr>
        <w:spacing w:after="0"/>
        <w:jc w:val="both"/>
        <w:rPr>
          <w:rFonts w:cs="Times New Roman"/>
        </w:rPr>
      </w:pPr>
    </w:p>
    <w:p w:rsidRDefault="007C164B" w:rsidP="007C164B" w:rsidR="007C164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7C164B" w:rsidP="007C164B" w:rsidR="007C164B">
      <w:pPr>
        <w:spacing w:after="0"/>
        <w:jc w:val="center"/>
        <w:rPr>
          <w:rFonts w:cs="Times New Roman"/>
        </w:rPr>
      </w:pPr>
    </w:p>
    <w:p w:rsidRDefault="007C164B" w:rsidP="007C164B" w:rsidR="007C164B">
      <w:pPr>
        <w:spacing w:after="0"/>
        <w:rPr>
          <w:rFonts w:cs="Times New Roman"/>
        </w:rPr>
      </w:pPr>
    </w:p>
    <w:p w:rsidRDefault="007C164B" w:rsidP="007C164B" w:rsidR="007C164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763496">
        <w:rPr>
          <w:rFonts w:cs="Times New Roman"/>
        </w:rPr>
        <w:t xml:space="preserve">MAXIMUM d.o.o., OIB: 40912414090 sa sjedištem u Vjekoslava </w:t>
      </w:r>
      <w:proofErr w:type="spellStart"/>
      <w:r w:rsidR="00763496">
        <w:rPr>
          <w:rFonts w:cs="Times New Roman"/>
        </w:rPr>
        <w:t>Špinčića</w:t>
      </w:r>
      <w:proofErr w:type="spellEnd"/>
      <w:r w:rsidR="00763496">
        <w:rPr>
          <w:rFonts w:cs="Times New Roman"/>
        </w:rPr>
        <w:t xml:space="preserve"> 2, Varaždin</w:t>
      </w:r>
      <w:r>
        <w:rPr>
          <w:rFonts w:cs="Times New Roman"/>
        </w:rPr>
        <w:t xml:space="preserve">, s danom </w:t>
      </w:r>
      <w:r w:rsidR="00763496">
        <w:rPr>
          <w:rFonts w:cs="Times New Roman"/>
        </w:rPr>
        <w:t>27. lipnja</w:t>
      </w:r>
      <w:r>
        <w:rPr>
          <w:rFonts w:cs="Times New Roman"/>
        </w:rPr>
        <w:t>. u 13,</w:t>
      </w:r>
      <w:r w:rsidR="00763496">
        <w:rPr>
          <w:rFonts w:cs="Times New Roman"/>
        </w:rPr>
        <w:t>3</w:t>
      </w:r>
      <w:r>
        <w:rPr>
          <w:rFonts w:cs="Times New Roman"/>
        </w:rPr>
        <w:t>0 sati.</w:t>
      </w:r>
    </w:p>
    <w:p w:rsidRDefault="007C164B" w:rsidP="007C164B" w:rsidR="007C164B">
      <w:pPr>
        <w:spacing w:after="0"/>
        <w:jc w:val="both"/>
        <w:rPr>
          <w:rFonts w:cs="Times New Roman"/>
        </w:rPr>
      </w:pPr>
    </w:p>
    <w:p w:rsidRDefault="007C164B" w:rsidP="007C164B" w:rsidR="007C164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763496">
        <w:rPr>
          <w:rFonts w:cs="Times New Roman"/>
        </w:rPr>
        <w:t xml:space="preserve">MAXIMUM d.o.o., OIB: 40912414090 sa sjedištem u Vjekoslava </w:t>
      </w:r>
      <w:proofErr w:type="spellStart"/>
      <w:r w:rsidR="00763496">
        <w:rPr>
          <w:rFonts w:cs="Times New Roman"/>
        </w:rPr>
        <w:t>Špinčića</w:t>
      </w:r>
      <w:proofErr w:type="spellEnd"/>
      <w:r w:rsidR="00763496">
        <w:rPr>
          <w:rFonts w:cs="Times New Roman"/>
        </w:rPr>
        <w:t xml:space="preserve"> 2, Varaždin</w:t>
      </w:r>
      <w:r>
        <w:rPr>
          <w:rFonts w:cs="Times New Roman"/>
        </w:rPr>
        <w:t>.</w:t>
      </w:r>
    </w:p>
    <w:p w:rsidRDefault="007C164B" w:rsidP="007C164B" w:rsidR="007C164B">
      <w:pPr>
        <w:spacing w:after="0"/>
        <w:jc w:val="both"/>
        <w:rPr>
          <w:rFonts w:cs="Times New Roman"/>
        </w:rPr>
      </w:pPr>
    </w:p>
    <w:p w:rsidRDefault="007C164B" w:rsidP="007C164B" w:rsidR="007C164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763496">
        <w:rPr>
          <w:rFonts w:cs="Times New Roman"/>
        </w:rPr>
        <w:t xml:space="preserve">Siniša </w:t>
      </w:r>
      <w:proofErr w:type="spellStart"/>
      <w:r w:rsidR="00763496">
        <w:rPr>
          <w:rFonts w:cs="Times New Roman"/>
        </w:rPr>
        <w:t>Rajnović</w:t>
      </w:r>
      <w:proofErr w:type="spellEnd"/>
      <w:r w:rsidR="00763496">
        <w:rPr>
          <w:rFonts w:cs="Times New Roman"/>
        </w:rPr>
        <w:t xml:space="preserve">, Sv. Trojstva 87, </w:t>
      </w:r>
      <w:proofErr w:type="spellStart"/>
      <w:r w:rsidR="00763496">
        <w:rPr>
          <w:rFonts w:cs="Times New Roman"/>
        </w:rPr>
        <w:t>Milanovac</w:t>
      </w:r>
      <w:proofErr w:type="spellEnd"/>
      <w:r w:rsidR="00763496">
        <w:rPr>
          <w:rFonts w:cs="Times New Roman"/>
        </w:rPr>
        <w:t>, Sv. Trojstva 87, Virovitica.</w:t>
      </w:r>
    </w:p>
    <w:p w:rsidRDefault="007C164B" w:rsidP="007C164B" w:rsidR="007C164B">
      <w:pPr>
        <w:spacing w:after="0"/>
        <w:jc w:val="both"/>
        <w:rPr>
          <w:rFonts w:cs="Times New Roman"/>
          <w:color w:val="FF0000"/>
        </w:rPr>
      </w:pPr>
    </w:p>
    <w:p w:rsidRDefault="007C164B" w:rsidP="007C164B" w:rsidR="007C164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7C164B" w:rsidP="007C164B" w:rsidR="007C164B">
      <w:pPr>
        <w:spacing w:after="0"/>
        <w:jc w:val="both"/>
        <w:rPr>
          <w:rFonts w:cs="Times New Roman"/>
        </w:rPr>
      </w:pPr>
    </w:p>
    <w:p w:rsidRDefault="007C164B" w:rsidP="007C164B" w:rsidR="007C164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763496">
        <w:rPr>
          <w:rFonts w:cs="Times New Roman"/>
        </w:rPr>
        <w:t xml:space="preserve">MAXIMUM d.o.o., OIB: 40912414090 sa sjedištem u Vjekoslava </w:t>
      </w:r>
      <w:proofErr w:type="spellStart"/>
      <w:r w:rsidR="00763496">
        <w:rPr>
          <w:rFonts w:cs="Times New Roman"/>
        </w:rPr>
        <w:t>Špinčića</w:t>
      </w:r>
      <w:proofErr w:type="spellEnd"/>
      <w:r w:rsidR="00763496">
        <w:rPr>
          <w:rFonts w:cs="Times New Roman"/>
        </w:rPr>
        <w:t xml:space="preserve"> 2, Varaždin</w:t>
      </w:r>
      <w:r>
        <w:rPr>
          <w:rFonts w:cs="Times New Roman"/>
        </w:rPr>
        <w:t>, bit će brisan iz sudskog registra.</w:t>
      </w:r>
    </w:p>
    <w:p w:rsidRDefault="007C164B" w:rsidP="007C164B" w:rsidR="007C164B">
      <w:pPr>
        <w:spacing w:after="0"/>
        <w:rPr>
          <w:rFonts w:cs="Times New Roman"/>
        </w:rPr>
      </w:pPr>
    </w:p>
    <w:p w:rsidRDefault="007C164B" w:rsidP="007C164B" w:rsidR="007C164B">
      <w:pPr>
        <w:spacing w:after="0"/>
        <w:rPr>
          <w:rFonts w:cs="Times New Roman"/>
        </w:rPr>
      </w:pPr>
    </w:p>
    <w:p w:rsidRDefault="007C164B" w:rsidP="007C164B" w:rsidR="007C164B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C164B" w:rsidP="007C164B" w:rsidR="007C164B">
      <w:pPr>
        <w:spacing w:after="0"/>
        <w:jc w:val="both"/>
        <w:rPr>
          <w:rFonts w:cs="Times New Roman"/>
        </w:rPr>
      </w:pPr>
    </w:p>
    <w:p w:rsidRDefault="007C164B" w:rsidP="007C164B" w:rsidR="007C164B">
      <w:pPr>
        <w:spacing w:after="0"/>
        <w:jc w:val="both"/>
        <w:rPr>
          <w:rFonts w:cs="Times New Roman"/>
          <w:color w:val="FF0000"/>
        </w:rPr>
      </w:pPr>
    </w:p>
    <w:p w:rsidRDefault="007C164B" w:rsidP="007C164B" w:rsidR="007C164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763496">
        <w:rPr>
          <w:rFonts w:cs="Times New Roman"/>
        </w:rPr>
        <w:t>24. travnja</w:t>
      </w:r>
      <w:r>
        <w:rPr>
          <w:rFonts w:cs="Times New Roman"/>
        </w:rPr>
        <w:t xml:space="preserve">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</w:t>
      </w:r>
      <w:r>
        <w:rPr>
          <w:rFonts w:cs="Times New Roman"/>
        </w:rPr>
        <w:lastRenderedPageBreak/>
        <w:t xml:space="preserve">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7C164B" w:rsidP="007C164B" w:rsidR="007C164B">
      <w:pPr>
        <w:spacing w:after="0"/>
        <w:rPr>
          <w:rFonts w:cs="Times New Roman"/>
        </w:rPr>
      </w:pPr>
    </w:p>
    <w:p w:rsidRDefault="007C164B" w:rsidP="007C164B" w:rsidR="007C164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C164B" w:rsidP="007C164B" w:rsidR="007C164B">
      <w:pPr>
        <w:spacing w:after="0"/>
        <w:rPr>
          <w:rFonts w:cs="Times New Roman"/>
        </w:rPr>
      </w:pPr>
    </w:p>
    <w:p w:rsidRDefault="007C164B" w:rsidP="007C164B" w:rsidR="007C164B">
      <w:pPr>
        <w:spacing w:after="0"/>
        <w:rPr>
          <w:rFonts w:cs="Times New Roman"/>
        </w:rPr>
      </w:pPr>
    </w:p>
    <w:p w:rsidRDefault="007C164B" w:rsidP="007C164B" w:rsidR="007C164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</w:t>
      </w:r>
      <w:r w:rsidR="00763496">
        <w:rPr>
          <w:rFonts w:cs="Times New Roman"/>
        </w:rPr>
        <w:t>7</w:t>
      </w:r>
      <w:r>
        <w:rPr>
          <w:rFonts w:cs="Times New Roman"/>
        </w:rPr>
        <w:t xml:space="preserve">. </w:t>
      </w:r>
      <w:r w:rsidR="00763496">
        <w:rPr>
          <w:rFonts w:cs="Times New Roman"/>
        </w:rPr>
        <w:t>lipnja</w:t>
      </w:r>
      <w:r>
        <w:rPr>
          <w:rFonts w:cs="Times New Roman"/>
        </w:rPr>
        <w:t xml:space="preserve"> 2017.</w:t>
      </w:r>
    </w:p>
    <w:p w:rsidRDefault="007C164B" w:rsidP="007C164B" w:rsidR="007C164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7C164B" w:rsidP="007C164B" w:rsidR="007C164B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7C164B" w:rsidP="007C164B" w:rsidR="007C164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7C164B" w:rsidP="007C164B" w:rsidR="007C164B">
      <w:pPr>
        <w:spacing w:after="0"/>
        <w:rPr>
          <w:rFonts w:cs="Times New Roman"/>
        </w:rPr>
      </w:pPr>
    </w:p>
    <w:p w:rsidRDefault="007C164B" w:rsidP="007C164B" w:rsidR="007C164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6170DF">
        <w:rPr>
          <w:rFonts w:cs="Times New Roman"/>
        </w:rPr>
        <w:t>, v.r.</w:t>
      </w:r>
    </w:p>
    <w:p w:rsidRDefault="006170DF" w:rsidP="007C164B" w:rsidR="006170DF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7C164B" w:rsidP="007C164B" w:rsidR="007C164B">
      <w:pPr>
        <w:spacing w:after="0"/>
        <w:rPr>
          <w:rFonts w:cs="Times New Roman"/>
        </w:rPr>
      </w:pPr>
    </w:p>
    <w:p w:rsidRDefault="007C164B" w:rsidP="007C164B" w:rsidR="007C164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7C164B" w:rsidP="007C164B" w:rsidR="007C164B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7C164B" w:rsidP="007C164B" w:rsidR="007C164B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7C164B" w:rsidP="007C164B" w:rsidR="007C164B">
      <w:pPr>
        <w:spacing w:after="0"/>
        <w:jc w:val="both"/>
      </w:pPr>
      <w:r>
        <w:tab/>
        <w:t>O žalbi protiv rješenja sudskog savjetnika odlučuje sudac pojedinac toga suda.</w:t>
      </w:r>
    </w:p>
    <w:p w:rsidRDefault="007C164B" w:rsidP="007C164B" w:rsidR="007C164B">
      <w:pPr>
        <w:spacing w:after="0"/>
        <w:jc w:val="both"/>
      </w:pPr>
      <w:r>
        <w:tab/>
        <w:t>O žalbi protiv odluke suca donesene u prvom stupnju odlučuje Visoki trgovački sud.</w:t>
      </w:r>
    </w:p>
    <w:p w:rsidRDefault="007C164B" w:rsidP="007C164B" w:rsidR="007C164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C164B" w:rsidP="007C164B" w:rsidR="007C164B">
      <w:pPr>
        <w:spacing w:after="0"/>
        <w:rPr>
          <w:rFonts w:cs="Times New Roman"/>
        </w:rPr>
      </w:pPr>
    </w:p>
    <w:p w:rsidRDefault="007C164B" w:rsidP="007C164B" w:rsidR="007C164B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7C164B" w:rsidP="007C164B" w:rsidR="007C164B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7C164B" w:rsidP="007C164B" w:rsidR="007C164B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B13645" w:rsidP="007C164B" w:rsidR="00B13645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MAXIMUM d.o.o., OIB: 40912414090 sa sjedištem u Vjekoslava </w:t>
      </w:r>
      <w:proofErr w:type="spellStart"/>
      <w:r>
        <w:rPr>
          <w:rFonts w:cs="Times New Roman"/>
        </w:rPr>
        <w:t>Špinčića</w:t>
      </w:r>
      <w:proofErr w:type="spellEnd"/>
      <w:r>
        <w:rPr>
          <w:rFonts w:cs="Times New Roman"/>
        </w:rPr>
        <w:t xml:space="preserve"> 2, Varaždin </w:t>
      </w:r>
    </w:p>
    <w:p w:rsidRDefault="007C164B" w:rsidP="007C164B" w:rsidR="007C164B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B13645">
        <w:rPr>
          <w:rFonts w:cs="Times New Roman"/>
        </w:rPr>
        <w:t xml:space="preserve">Matija Horvatić, Varaždin, Vjekoslava </w:t>
      </w:r>
      <w:proofErr w:type="spellStart"/>
      <w:r w:rsidR="00B13645">
        <w:rPr>
          <w:rFonts w:cs="Times New Roman"/>
        </w:rPr>
        <w:t>Špinčića</w:t>
      </w:r>
      <w:proofErr w:type="spellEnd"/>
      <w:r w:rsidR="00B13645">
        <w:rPr>
          <w:rFonts w:cs="Times New Roman"/>
        </w:rPr>
        <w:t xml:space="preserve"> 2/A</w:t>
      </w:r>
    </w:p>
    <w:p w:rsidRDefault="007C164B" w:rsidP="007C164B" w:rsidR="007C164B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7C164B" w:rsidP="007C164B" w:rsidR="007C164B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</w:t>
      </w:r>
      <w:r w:rsidR="00B13645">
        <w:rPr>
          <w:rFonts w:cs="Times New Roman"/>
        </w:rPr>
        <w:t>Varaždin</w:t>
      </w:r>
    </w:p>
    <w:p w:rsidRDefault="007C164B" w:rsidP="007C164B" w:rsidR="007C164B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B13645">
        <w:rPr>
          <w:rFonts w:cs="Times New Roman"/>
        </w:rPr>
        <w:t xml:space="preserve">Siniša </w:t>
      </w:r>
      <w:proofErr w:type="spellStart"/>
      <w:r w:rsidR="00B13645">
        <w:rPr>
          <w:rFonts w:cs="Times New Roman"/>
        </w:rPr>
        <w:t>Rajnović</w:t>
      </w:r>
      <w:proofErr w:type="spellEnd"/>
      <w:r w:rsidR="00B13645">
        <w:rPr>
          <w:rFonts w:cs="Times New Roman"/>
        </w:rPr>
        <w:t xml:space="preserve">, Sv. Trojstva 87, </w:t>
      </w:r>
      <w:proofErr w:type="spellStart"/>
      <w:r w:rsidR="00B13645">
        <w:rPr>
          <w:rFonts w:cs="Times New Roman"/>
        </w:rPr>
        <w:t>Milanovac</w:t>
      </w:r>
      <w:proofErr w:type="spellEnd"/>
      <w:r w:rsidR="00B13645">
        <w:rPr>
          <w:rFonts w:cs="Times New Roman"/>
        </w:rPr>
        <w:t>, Virovitica</w:t>
      </w:r>
    </w:p>
    <w:p w:rsidRDefault="007C164B" w:rsidP="007C164B" w:rsidR="007C164B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7C164B" w:rsidP="007C164B" w:rsidR="007C164B">
      <w:pPr>
        <w:spacing w:after="0"/>
        <w:rPr>
          <w:rFonts w:cs="Times New Roman"/>
        </w:rPr>
      </w:pPr>
    </w:p>
    <w:p w:rsidRDefault="007C164B" w:rsidP="007C164B" w:rsidR="007C164B">
      <w:pPr>
        <w:spacing w:after="0"/>
        <w:rPr>
          <w:rFonts w:cs="Times New Roman"/>
        </w:rPr>
      </w:pPr>
    </w:p>
    <w:p w:rsidRDefault="007C164B" w:rsidP="007C164B" w:rsidR="007C164B">
      <w:pPr>
        <w:spacing w:after="0"/>
        <w:rPr>
          <w:rFonts w:cs="Times New Roman"/>
        </w:rPr>
      </w:pPr>
    </w:p>
    <w:p w:rsidRDefault="007C164B" w:rsidP="007C164B" w:rsidR="007C164B">
      <w:pPr>
        <w:spacing w:after="0"/>
        <w:rPr>
          <w:rFonts w:cs="Times New Roman"/>
        </w:rPr>
      </w:pPr>
    </w:p>
    <w:p w:rsidRDefault="007C164B" w:rsidP="007C164B" w:rsidR="007C164B">
      <w:pPr>
        <w:spacing w:after="0"/>
        <w:rPr>
          <w:rFonts w:cs="Times New Roman"/>
        </w:rPr>
      </w:pPr>
    </w:p>
    <w:p w:rsidRDefault="00AE649C" w:rsidP="007C164B" w:rsidR="00AE649C" w:rsidRPr="007C164B"/>
    <w:sectPr w:rsidSect="0032366B" w:rsidR="00AE649C" w:rsidRPr="007C164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4B" w:rsidR="008333A9">
    <w:pPr>
      <w:pStyle w:val="Zaglavlje"/>
    </w:pPr>
    <w:r>
      <w:rPr>
        <w:rStyle w:val="PozadinaSvijetloCrvena"/>
        <w:shd w:fill="auto" w:color="auto" w:val="clear"/>
      </w:rPr>
      <w:t>Poslovni broj: 8 St-220/17-6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0DF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496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64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2BA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645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0B24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156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C164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7C164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C164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7C164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7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St-220/2017-6</izvorni_sadrzaj>
    <derivirana_varijabla naziv="DomainObject.Oznaka_1">St-220/2017-6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St-220/2017</izvorni_sadrzaj>
    <derivirana_varijabla naziv="DomainObject.Predmet.OznakaBroj_1">St-220/2017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MAXIMUM, društvo s ograničenom odgovornošću za trgovinu i usluge</izvorni_sadrzaj>
    <derivirana_varijabla naziv="DomainObject.Predmet.ProtustrankaFormated_1">  MAXIMUM, društvo s ograničenom odgovornošću za trgovinu i usluge</derivirana_varijabla>
  </DomainObject.Predmet.ProtustrankaFormated>
  <DomainObject.Predmet.ProtustrankaFormatedOIB>
    <izvorni_sadrzaj>  MAXIMUM, društvo s ograničenom odgovornošću za trgovinu i usluge, OIB 40912414090</izvorni_sadrzaj>
    <derivirana_varijabla naziv="DomainObject.Predmet.ProtustrankaFormatedOIB_1">  MAXIMUM, društvo s ograničenom odgovornošću za trgovinu i usluge, OIB 40912414090</derivirana_varijabla>
  </DomainObject.Predmet.ProtustrankaFormatedOIB>
  <DomainObject.Predmet.ProtustrankaFormatedWithAdress>
    <izvorni_sadrzaj> MAXIMUM, društvo s ograničenom odgovornošću za trgovinu i usluge, Vjekoslava Špinčića 2, 42000 Varaždin</izvorni_sadrzaj>
    <derivirana_varijabla naziv="DomainObject.Predmet.ProtustrankaFormatedWithAdress_1"> MAXIMUM, društvo s ograničenom odgovornošću za trgovinu i usluge, Vjekoslava Špinčića 2, 42000 Varaždin</derivirana_varijabla>
  </DomainObject.Predmet.ProtustrankaFormatedWithAdress>
  <DomainObject.Predmet.ProtustrankaFormatedWithAdressOIB>
    <izvorni_sadrzaj> MAXIMUM, društvo s ograničenom odgovornošću za trgovinu i usluge, OIB 40912414090, Vjekoslava Špinčića 2, 42000 Varaždin</izvorni_sadrzaj>
    <derivirana_varijabla naziv="DomainObject.Predmet.ProtustrankaFormatedWithAdressOIB_1"> MAXIMUM, društvo s ograničenom odgovornošću za trgovinu i usluge, OIB 40912414090, Vjekoslava Špinčića 2, 42000 Varaždin</derivirana_varijabla>
  </DomainObject.Predmet.ProtustrankaFormatedWithAdressOIB>
  <DomainObject.Predmet.ProtustrankaWithAdress>
    <izvorni_sadrzaj>MAXIMUM, društvo s ograničenom odgovornošću za trgovinu i usluge Vjekoslava Špinčića 2, 42000 Varaždin</izvorni_sadrzaj>
    <derivirana_varijabla naziv="DomainObject.Predmet.ProtustrankaWithAdress_1">MAXIMUM, društvo s ograničenom odgovornošću za trgovinu i usluge Vjekoslava Špinčića 2, 42000 Varaždin</derivirana_varijabla>
  </DomainObject.Predmet.ProtustrankaWithAdress>
  <DomainObject.Predmet.ProtustrankaWithAdressOIB>
    <izvorni_sadrzaj>MAXIMUM, društvo s ograničenom odgovornošću za trgovinu i usluge, OIB 40912414090, Vjekoslava Špinčića 2, 42000 Varaždin</izvorni_sadrzaj>
    <derivirana_varijabla naziv="DomainObject.Predmet.ProtustrankaWithAdressOIB_1">MAXIMUM, društvo s ograničenom odgovornošću za trgovinu i usluge, OIB 40912414090, Vjekoslava Špinčića 2, 42000 Varaždin</derivirana_varijabla>
  </DomainObject.Predmet.ProtustrankaWithAdressOIB>
  <DomainObject.Predmet.ProtustrankaNazivFormated>
    <izvorni_sadrzaj>MAXIMUM, društvo s ograničenom odgovornošću za trgovinu i usluge</izvorni_sadrzaj>
    <derivirana_varijabla naziv="DomainObject.Predmet.ProtustrankaNazivFormated_1">MAXIMUM, društvo s ograničenom odgovornošću za trgovinu i usluge</derivirana_varijabla>
  </DomainObject.Predmet.ProtustrankaNazivFormated>
  <DomainObject.Predmet.ProtustrankaNazivFormatedOIB>
    <izvorni_sadrzaj>MAXIMUM, društvo s ograničenom odgovornošću za trgovinu i usluge, OIB 40912414090</izvorni_sadrzaj>
    <derivirana_varijabla naziv="DomainObject.Predmet.ProtustrankaNazivFormatedOIB_1">MAXIMUM, društvo s ograničenom odgovornošću za trgovinu i usluge, OIB 40912414090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11236.90</izvorni_sadrzaj>
    <derivirana_varijabla naziv="DomainObject.Predmet.TrenutnaVrijednost_1">11236.90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MAXIMUM, društvo s ograničenom odgovornošću za trgovinu i usluge</item>
    </izvorni_sadrzaj>
    <derivirana_varijabla naziv="DomainObject.Predmet.ProtuStrankaListFormated_1">
      <item>MAXIMUM, društvo s ograničenom odgovornošću za trgovinu i usluge</item>
    </derivirana_varijabla>
  </DomainObject.Predmet.ProtuStrankaListFormated>
  <DomainObject.Predmet.ProtuStrankaListFormatedOIB>
    <izvorni_sadrzaj>
      <item>MAXIMUM, društvo s ograničenom odgovornošću za trgovinu i usluge, OIB 40912414090</item>
    </izvorni_sadrzaj>
    <derivirana_varijabla naziv="DomainObject.Predmet.ProtuStrankaListFormatedOIB_1">
      <item>MAXIMUM, društvo s ograničenom odgovornošću za trgovinu i usluge, OIB 40912414090</item>
    </derivirana_varijabla>
  </DomainObject.Predmet.ProtuStrankaListFormatedOIB>
  <DomainObject.Predmet.ProtuStrankaListFormatedWithAdress>
    <izvorni_sadrzaj>
      <item>MAXIMUM, društvo s ograničenom odgovornošću za trgovinu i usluge, Vjekoslava Špinčića 2, 42000 Varaždin</item>
    </izvorni_sadrzaj>
    <derivirana_varijabla naziv="DomainObject.Predmet.ProtuStrankaListFormatedWithAdress_1">
      <item>MAXIMUM, društvo s ograničenom odgovornošću za trgovinu i usluge, Vjekoslava Špinčića 2, 42000 Varaždin</item>
    </derivirana_varijabla>
  </DomainObject.Predmet.ProtuStrankaListFormatedWithAdress>
  <DomainObject.Predmet.ProtuStrankaListFormatedWithAdressOIB>
    <izvorni_sadrzaj>
      <item>MAXIMUM, društvo s ograničenom odgovornošću za trgovinu i usluge, OIB 40912414090, Vjekoslava Špinčića 2, 42000 Varaždin</item>
    </izvorni_sadrzaj>
    <derivirana_varijabla naziv="DomainObject.Predmet.ProtuStrankaListFormatedWithAdressOIB_1">
      <item>MAXIMUM, društvo s ograničenom odgovornošću za trgovinu i usluge, OIB 40912414090, Vjekoslava Špinčića 2, 42000 Varaždin</item>
    </derivirana_varijabla>
  </DomainObject.Predmet.ProtuStrankaListFormatedWithAdressOIB>
  <DomainObject.Predmet.ProtuStrankaListNazivFormated>
    <izvorni_sadrzaj>
      <item>MAXIMUM, društvo s ograničenom odgovornošću za trgovinu i usluge</item>
    </izvorni_sadrzaj>
    <derivirana_varijabla naziv="DomainObject.Predmet.ProtuStrankaListNazivFormated_1">
      <item>MAXIMUM, društvo s ograničenom odgovornošću za trgovinu i usluge</item>
    </derivirana_varijabla>
  </DomainObject.Predmet.ProtuStrankaListNazivFormated>
  <DomainObject.Predmet.ProtuStrankaListNazivFormatedOIB>
    <izvorni_sadrzaj>
      <item>MAXIMUM, društvo s ograničenom odgovornošću za trgovinu i usluge, OIB 40912414090</item>
    </izvorni_sadrzaj>
    <derivirana_varijabla naziv="DomainObject.Predmet.ProtuStrankaListNazivFormatedOIB_1">
      <item>MAXIMUM, društvo s ograničenom odgovornošću za trgovinu i usluge, OIB 40912414090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St-220/2017-6</izvorni_sadrzaj>
    <derivirana_varijabla naziv="DomainObject.PoslovniBrojDokumenta_1">St-220/2017-6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MAXIMUM, društvo s ograničenom odgovornošću za trgovinu i usluge</izvorni_sadrzaj>
    <derivirana_varijabla naziv="DomainObject.Predmet.ProtustrankaIDrugi_1">MAXIMUM,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MAXIMUM, društvo s ograničenom odgovornošću za trgovinu i usluge, OIB 40912414090, Vjekoslava Špinčića 2, 42000 Varaždin</izvorni_sadrzaj>
    <derivirana_varijabla naziv="DomainObject.Predmet.ProtustrankaIDrugiAdressOIB_1">MAXIMUM, društvo s ograničenom odgovornošću za trgovinu i usluge, OIB 40912414090, Vjekoslava Špinčića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MAXIMUM,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MAXIMUM,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MAXIMUM, društvo s ograničenom odgovornošću za trgovinu i usluge, OIB 40912414090, Vjekoslava Špinčića 2,42000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MAXIMUM, društvo s ograničenom odgovornošću za trgovinu i usluge, OIB 40912414090, Vjekoslava Špinčića 2,42000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FF9702-F6AE-4B3E-89A7-915D719B0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2856</properties:Characters>
  <properties:Lines>91</properties:Lines>
  <properties:Paragraphs>32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2017-06-27T11:11:00Z</cp:lastPrinted>
  <dcterms:modified xmlns:xsi="http://www.w3.org/2001/XMLSchema-instance" xsi:type="dcterms:W3CDTF">2017-06-27T11:11:00Z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St-220/2017-6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