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01e4" w14:paraId="3cd01e4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27DB2">
        <w:rPr>
          <w:rFonts w:hAnsi="Times New Roman" w:ascii="Times New Roman"/>
        </w:rPr>
        <w:t>1581/17-8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227DB2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227DB2">
        <w:rPr>
          <w:rFonts w:hAnsi="Times New Roman" w:ascii="Times New Roman"/>
          <w:szCs w:val="24"/>
        </w:rPr>
        <w:t>Trg hrvatskih branitelja 1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>Trgovački sud u Zagrebu, Stalna služba</w:t>
      </w:r>
      <w:r w:rsidR="00227DB2">
        <w:rPr>
          <w:rFonts w:hAnsi="Times New Roman" w:ascii="Times New Roman"/>
          <w:szCs w:val="24"/>
        </w:rPr>
        <w:t xml:space="preserve"> u Karlovcu</w:t>
      </w:r>
      <w:r w:rsidRPr="00B22BC5">
        <w:rPr>
          <w:rFonts w:hAnsi="Times New Roman" w:ascii="Times New Roman"/>
          <w:szCs w:val="24"/>
        </w:rPr>
        <w:t>, po stečajnom sucu Vesni Fundurulić Perišin,  po  prijedlogu predlagatelja Financijske agencije</w:t>
      </w:r>
      <w:r w:rsidRPr="009C79F1">
        <w:rPr>
          <w:rFonts w:hAnsi="Times New Roman" w:ascii="Times New Roman"/>
          <w:szCs w:val="24"/>
        </w:rPr>
        <w:t>, RC Zagreb, Podružnica Zagreb, Zagreb</w:t>
      </w:r>
      <w:r w:rsidRPr="00B22BC5">
        <w:rPr>
          <w:rFonts w:hAnsi="Times New Roman" w:ascii="Times New Roman"/>
          <w:szCs w:val="24"/>
        </w:rPr>
        <w:t xml:space="preserve">, Trg svibanjskih žrtava 1995. 1, OIB: 85821130368, za otvaranje stečajnog postupka nad dužnikom </w:t>
      </w:r>
      <w:r w:rsidR="00227DB2" w:rsidRPr="00227DB2">
        <w:rPr>
          <w:rFonts w:hAnsi="Times New Roman" w:ascii="Times New Roman"/>
          <w:szCs w:val="24"/>
        </w:rPr>
        <w:t>PATRICK AURUM d.o.o., Zagreb, Avenija Dubrovnik 16, OIB: 04140812249</w:t>
      </w:r>
      <w:r w:rsidR="00283295">
        <w:rPr>
          <w:rFonts w:hAnsi="Times New Roman" w:ascii="Times New Roman"/>
          <w:szCs w:val="24"/>
        </w:rPr>
        <w:t xml:space="preserve">, </w:t>
      </w:r>
      <w:r w:rsidR="00227DB2">
        <w:rPr>
          <w:rFonts w:hAnsi="Times New Roman" w:ascii="Times New Roman"/>
          <w:szCs w:val="24"/>
        </w:rPr>
        <w:t>16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227DB2">
        <w:rPr>
          <w:rFonts w:hAnsi="Times New Roman" w:ascii="Times New Roman"/>
          <w:szCs w:val="24"/>
        </w:rPr>
        <w:t>listopada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A8261B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14408A">
        <w:rPr>
          <w:rFonts w:hAnsi="Times New Roman" w:ascii="Times New Roman"/>
          <w:szCs w:val="24"/>
        </w:rPr>
        <w:t>Mato Čičak</w:t>
      </w:r>
      <w:r w:rsidRPr="00A8261B">
        <w:rPr>
          <w:rFonts w:hAnsi="Times New Roman" w:ascii="Times New Roman"/>
          <w:szCs w:val="24"/>
        </w:rPr>
        <w:t xml:space="preserve">, </w:t>
      </w:r>
      <w:r w:rsidR="0014408A">
        <w:rPr>
          <w:rFonts w:hAnsi="Times New Roman" w:ascii="Times New Roman"/>
          <w:szCs w:val="24"/>
        </w:rPr>
        <w:t>Donja Lomnica</w:t>
      </w:r>
      <w:r w:rsidRPr="00A8261B">
        <w:rPr>
          <w:rFonts w:hAnsi="Times New Roman" w:ascii="Times New Roman"/>
          <w:szCs w:val="24"/>
        </w:rPr>
        <w:t xml:space="preserve">, </w:t>
      </w:r>
      <w:r w:rsidR="0014408A">
        <w:rPr>
          <w:rFonts w:hAnsi="Times New Roman" w:ascii="Times New Roman"/>
          <w:szCs w:val="24"/>
        </w:rPr>
        <w:t>II. odvojak Deverićeve 5</w:t>
      </w:r>
      <w:r w:rsidRPr="00A8261B">
        <w:rPr>
          <w:rFonts w:hAnsi="Times New Roman" w:ascii="Times New Roman"/>
          <w:szCs w:val="24"/>
        </w:rPr>
        <w:t xml:space="preserve">, OIB: </w:t>
      </w:r>
      <w:r w:rsidR="003E5490" w:rsidRPr="00A8261B">
        <w:rPr>
          <w:rFonts w:hAnsi="Times New Roman" w:ascii="Times New Roman"/>
          <w:szCs w:val="24"/>
        </w:rPr>
        <w:t xml:space="preserve"> </w:t>
      </w:r>
      <w:r w:rsidR="0014408A">
        <w:rPr>
          <w:rFonts w:hAnsi="Times New Roman" w:ascii="Times New Roman"/>
          <w:szCs w:val="24"/>
        </w:rPr>
        <w:t>63670108668.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277E68">
        <w:rPr>
          <w:rFonts w:hAnsi="Times New Roman" w:ascii="Times New Roman"/>
          <w:szCs w:val="24"/>
        </w:rPr>
        <w:t>24</w:t>
      </w:r>
      <w:r w:rsidRPr="00F45F28">
        <w:rPr>
          <w:rFonts w:hAnsi="Times New Roman" w:ascii="Times New Roman"/>
          <w:szCs w:val="24"/>
        </w:rPr>
        <w:t xml:space="preserve">. </w:t>
      </w:r>
      <w:r w:rsidR="00283295">
        <w:rPr>
          <w:rFonts w:hAnsi="Times New Roman" w:ascii="Times New Roman"/>
          <w:szCs w:val="24"/>
        </w:rPr>
        <w:t>svibnja</w:t>
      </w:r>
      <w:r w:rsidRPr="00F45F28">
        <w:rPr>
          <w:rFonts w:hAnsi="Times New Roman" w:ascii="Times New Roman"/>
          <w:szCs w:val="24"/>
        </w:rPr>
        <w:t xml:space="preserve"> 201</w:t>
      </w:r>
      <w:r w:rsidR="00277E68">
        <w:rPr>
          <w:rFonts w:hAnsi="Times New Roman" w:ascii="Times New Roman"/>
          <w:szCs w:val="24"/>
        </w:rPr>
        <w:t>7</w:t>
      </w:r>
      <w:r w:rsidRPr="00F45F28">
        <w:rPr>
          <w:rFonts w:hAnsi="Times New Roman" w:ascii="Times New Roman"/>
          <w:szCs w:val="24"/>
        </w:rPr>
        <w:t xml:space="preserve">. prijedlog za otvaranje stečajnog postupka nad dužnikom </w:t>
      </w:r>
      <w:r w:rsidR="00227DB2" w:rsidRPr="00227DB2">
        <w:rPr>
          <w:rFonts w:hAnsi="Times New Roman" w:ascii="Times New Roman"/>
          <w:szCs w:val="24"/>
        </w:rPr>
        <w:t>PATRICK AURUM d.o.o., Zagreb, Avenija Dubrovnik 16, OIB: 04140812249</w:t>
      </w:r>
      <w:r w:rsidRPr="00F45F28">
        <w:rPr>
          <w:rFonts w:hAnsi="Times New Roman" w:ascii="Times New Roman"/>
          <w:szCs w:val="24"/>
        </w:rPr>
        <w:t>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277E68">
        <w:rPr>
          <w:rFonts w:hAnsi="Times New Roman" w:ascii="Times New Roman"/>
          <w:szCs w:val="24"/>
        </w:rPr>
        <w:t>1584</w:t>
      </w:r>
      <w:r w:rsidR="00A2625B">
        <w:rPr>
          <w:rFonts w:hAnsi="Times New Roman" w:ascii="Times New Roman"/>
          <w:szCs w:val="24"/>
        </w:rPr>
        <w:t>/1</w:t>
      </w:r>
      <w:r w:rsidR="00277E68">
        <w:rPr>
          <w:rFonts w:hAnsi="Times New Roman" w:ascii="Times New Roman"/>
          <w:szCs w:val="24"/>
        </w:rPr>
        <w:t>7</w:t>
      </w:r>
      <w:r w:rsidR="00A2625B">
        <w:rPr>
          <w:rFonts w:hAnsi="Times New Roman" w:ascii="Times New Roman"/>
          <w:szCs w:val="24"/>
        </w:rPr>
        <w:t xml:space="preserve"> od </w:t>
      </w:r>
      <w:r w:rsidR="00277E68">
        <w:rPr>
          <w:rFonts w:hAnsi="Times New Roman" w:ascii="Times New Roman"/>
          <w:szCs w:val="24"/>
        </w:rPr>
        <w:t>10</w:t>
      </w:r>
      <w:r w:rsidRPr="00F45F28">
        <w:rPr>
          <w:rFonts w:hAnsi="Times New Roman" w:ascii="Times New Roman"/>
          <w:szCs w:val="24"/>
        </w:rPr>
        <w:t xml:space="preserve">. </w:t>
      </w:r>
      <w:r w:rsidR="00277E68">
        <w:rPr>
          <w:rFonts w:hAnsi="Times New Roman" w:ascii="Times New Roman"/>
          <w:szCs w:val="24"/>
        </w:rPr>
        <w:t>srpnja</w:t>
      </w:r>
      <w:r w:rsidRPr="00F45F28">
        <w:rPr>
          <w:rFonts w:hAnsi="Times New Roman" w:ascii="Times New Roman"/>
          <w:szCs w:val="24"/>
        </w:rPr>
        <w:t xml:space="preserve"> </w:t>
      </w:r>
      <w:r w:rsidR="00277E68">
        <w:rPr>
          <w:rFonts w:hAnsi="Times New Roman" w:ascii="Times New Roman"/>
          <w:szCs w:val="24"/>
        </w:rPr>
        <w:t>7</w:t>
      </w:r>
      <w:r w:rsidRPr="00F45F28">
        <w:rPr>
          <w:rFonts w:hAnsi="Times New Roman" w:ascii="Times New Roman"/>
          <w:szCs w:val="24"/>
        </w:rPr>
        <w:t xml:space="preserve"> pokrenut je prethodni postupak radi utvrđivanja uvjeta za otvaranje stečajnog postupka nad dužnikom </w:t>
      </w:r>
      <w:r w:rsidR="00227DB2" w:rsidRPr="00227DB2">
        <w:rPr>
          <w:rFonts w:hAnsi="Times New Roman" w:ascii="Times New Roman"/>
          <w:szCs w:val="24"/>
        </w:rPr>
        <w:t>PATRICK AURUM d.o.o., Zagreb, Avenija Dubrovnik 16, OIB: 04140812249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dostavu prokaznog popisa imovine, međutim do</w:t>
      </w:r>
      <w:r w:rsidR="00277E68">
        <w:rPr>
          <w:rFonts w:hAnsi="Times New Roman" w:ascii="Times New Roman"/>
          <w:szCs w:val="24"/>
        </w:rPr>
        <w:t xml:space="preserve"> održavanja zakazanog ročišta 1</w:t>
      </w:r>
      <w:r w:rsidR="00E36C0B">
        <w:rPr>
          <w:rFonts w:hAnsi="Times New Roman" w:ascii="Times New Roman"/>
          <w:szCs w:val="24"/>
        </w:rPr>
        <w:t>6</w:t>
      </w:r>
      <w:r w:rsidRPr="00F45F28">
        <w:rPr>
          <w:rFonts w:hAnsi="Times New Roman" w:ascii="Times New Roman"/>
          <w:szCs w:val="24"/>
        </w:rPr>
        <w:t>.</w:t>
      </w:r>
      <w:r w:rsidR="00277E68">
        <w:rPr>
          <w:rFonts w:hAnsi="Times New Roman" w:ascii="Times New Roman"/>
          <w:szCs w:val="24"/>
        </w:rPr>
        <w:t xml:space="preserve"> listopada</w:t>
      </w:r>
      <w:r w:rsidRPr="00F45F28">
        <w:rPr>
          <w:rFonts w:hAnsi="Times New Roman" w:ascii="Times New Roman"/>
          <w:szCs w:val="24"/>
        </w:rPr>
        <w:t xml:space="preserve"> 2017., osoba ovlaštena za zastupanje dužnika nije postupio po tom rješenju suda.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Iz navoda predlagatelja proizlazi da dužnik u neprekinutom razdoblju od </w:t>
      </w:r>
      <w:r w:rsidR="00277E68">
        <w:rPr>
          <w:rFonts w:hAnsi="Times New Roman" w:ascii="Times New Roman"/>
          <w:szCs w:val="24"/>
        </w:rPr>
        <w:t>120</w:t>
      </w:r>
      <w:r w:rsidRPr="00F45F28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277E68">
        <w:rPr>
          <w:rFonts w:hAnsi="Times New Roman" w:ascii="Times New Roman"/>
          <w:szCs w:val="24"/>
        </w:rPr>
        <w:t>450.247,96</w:t>
      </w:r>
      <w:r w:rsidRPr="00F45F28">
        <w:rPr>
          <w:rFonts w:hAnsi="Times New Roman" w:ascii="Times New Roman"/>
          <w:szCs w:val="24"/>
        </w:rPr>
        <w:t xml:space="preserve"> kn, prema </w:t>
      </w:r>
      <w:r w:rsidRPr="00F45F28">
        <w:rPr>
          <w:rFonts w:hAnsi="Times New Roman" w:ascii="Times New Roman"/>
          <w:szCs w:val="24"/>
        </w:rPr>
        <w:lastRenderedPageBreak/>
        <w:t xml:space="preserve">podacima o broju zaposlenika ima </w:t>
      </w:r>
      <w:r w:rsidR="00277E68">
        <w:rPr>
          <w:rFonts w:hAnsi="Times New Roman" w:ascii="Times New Roman"/>
          <w:szCs w:val="24"/>
        </w:rPr>
        <w:t>jedanaest</w:t>
      </w:r>
      <w:r w:rsidRPr="00F45F28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27DB2">
        <w:rPr>
          <w:rFonts w:hAnsi="Times New Roman" w:ascii="Times New Roman"/>
          <w:szCs w:val="24"/>
        </w:rPr>
        <w:t>1</w:t>
      </w:r>
      <w:r w:rsidR="00E36C0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227DB2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D11F4C">
        <w:rPr>
          <w:rFonts w:hAnsi="Times New Roman" w:ascii="Times New Roman"/>
          <w:szCs w:val="24"/>
        </w:rPr>
        <w:t>, v.r.</w:t>
      </w:r>
    </w:p>
    <w:p w:rsidRDefault="00D11F4C" w:rsidP="007F17A7" w:rsidR="00D11F4C">
      <w:pPr>
        <w:ind w:firstLine="720"/>
        <w:jc w:val="right"/>
        <w:rPr>
          <w:rFonts w:hAnsi="Times New Roman" w:ascii="Times New Roman"/>
          <w:szCs w:val="24"/>
        </w:rPr>
      </w:pPr>
    </w:p>
    <w:p w:rsidRDefault="00D11F4C" w:rsidP="007F17A7" w:rsidR="00D11F4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D11F4C" w:rsidP="007F17A7" w:rsidR="00D11F4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D11F4C" w:rsidP="007F17A7" w:rsidR="00D11F4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1F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 xml:space="preserve">3 </w:t>
    </w:r>
    <w:r w:rsidR="00227DB2" w:rsidRPr="00227DB2">
      <w:rPr>
        <w:rFonts w:hAnsi="Times New Roman" w:ascii="Times New Roman"/>
      </w:rPr>
      <w:t>St-1581/17-8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4D6A"/>
    <w:rsid w:val="0014408A"/>
    <w:rsid w:val="001448F8"/>
    <w:rsid w:val="00181DFE"/>
    <w:rsid w:val="001B052B"/>
    <w:rsid w:val="001B2316"/>
    <w:rsid w:val="001D5EB3"/>
    <w:rsid w:val="001F470D"/>
    <w:rsid w:val="00211B8C"/>
    <w:rsid w:val="002236A7"/>
    <w:rsid w:val="00227DB2"/>
    <w:rsid w:val="00232116"/>
    <w:rsid w:val="002558C5"/>
    <w:rsid w:val="00267F8D"/>
    <w:rsid w:val="002713A2"/>
    <w:rsid w:val="00277E68"/>
    <w:rsid w:val="00283295"/>
    <w:rsid w:val="002B5A6A"/>
    <w:rsid w:val="002C0A48"/>
    <w:rsid w:val="002C7F1C"/>
    <w:rsid w:val="002F4231"/>
    <w:rsid w:val="0036322E"/>
    <w:rsid w:val="003738D7"/>
    <w:rsid w:val="00395E25"/>
    <w:rsid w:val="003A572A"/>
    <w:rsid w:val="003E01D6"/>
    <w:rsid w:val="003E5490"/>
    <w:rsid w:val="00416EBF"/>
    <w:rsid w:val="00472781"/>
    <w:rsid w:val="00481A67"/>
    <w:rsid w:val="004930EA"/>
    <w:rsid w:val="004A7FFC"/>
    <w:rsid w:val="004C2542"/>
    <w:rsid w:val="004D38B6"/>
    <w:rsid w:val="004E2357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27AF6"/>
    <w:rsid w:val="00627D00"/>
    <w:rsid w:val="00681DE1"/>
    <w:rsid w:val="006C4E0B"/>
    <w:rsid w:val="00706596"/>
    <w:rsid w:val="0070668C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816DA"/>
    <w:rsid w:val="008E0EF7"/>
    <w:rsid w:val="008E1F59"/>
    <w:rsid w:val="00942F7E"/>
    <w:rsid w:val="009432E4"/>
    <w:rsid w:val="009A259C"/>
    <w:rsid w:val="009C2E2C"/>
    <w:rsid w:val="009C79F1"/>
    <w:rsid w:val="009E559F"/>
    <w:rsid w:val="00A1658B"/>
    <w:rsid w:val="00A25FC7"/>
    <w:rsid w:val="00A2625B"/>
    <w:rsid w:val="00A55620"/>
    <w:rsid w:val="00A55977"/>
    <w:rsid w:val="00A8261B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E4C79"/>
    <w:rsid w:val="00C07B45"/>
    <w:rsid w:val="00C156FD"/>
    <w:rsid w:val="00C32687"/>
    <w:rsid w:val="00C51F11"/>
    <w:rsid w:val="00C54465"/>
    <w:rsid w:val="00C703D0"/>
    <w:rsid w:val="00C75F6C"/>
    <w:rsid w:val="00C761AE"/>
    <w:rsid w:val="00CA69A3"/>
    <w:rsid w:val="00CB1E0D"/>
    <w:rsid w:val="00CB732E"/>
    <w:rsid w:val="00CC6A3C"/>
    <w:rsid w:val="00CF00C3"/>
    <w:rsid w:val="00CF285F"/>
    <w:rsid w:val="00CF68C5"/>
    <w:rsid w:val="00D11F4C"/>
    <w:rsid w:val="00D8282F"/>
    <w:rsid w:val="00D83C05"/>
    <w:rsid w:val="00DA6F44"/>
    <w:rsid w:val="00DA72F6"/>
    <w:rsid w:val="00DB7670"/>
    <w:rsid w:val="00DD44A7"/>
    <w:rsid w:val="00DF6582"/>
    <w:rsid w:val="00E15ABF"/>
    <w:rsid w:val="00E319FB"/>
    <w:rsid w:val="00E36C0B"/>
    <w:rsid w:val="00E41BCC"/>
    <w:rsid w:val="00E544BE"/>
    <w:rsid w:val="00E57739"/>
    <w:rsid w:val="00E74051"/>
    <w:rsid w:val="00EB79C1"/>
    <w:rsid w:val="00F05263"/>
    <w:rsid w:val="00F1030C"/>
    <w:rsid w:val="00F35B7C"/>
    <w:rsid w:val="00F45F28"/>
    <w:rsid w:val="00F616F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11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F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F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F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F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11F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F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F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F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F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St-1581/2017</izvorni_sadrzaj>
    <derivirana_varijabla naziv="DomainObject.Predmet.OznakaBroj_1">St-1581/2017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PATRICK AURUM d.o.o. zastupanog po punomoćniku Branko Smoljanić; Odvjetničko društvo FARČIĆ &amp; ŠARUŠIĆ</izvorni_sadrzaj>
    <derivirana_varijabla naziv="DomainObject.Predmet.ProtustrankaFormated_1">  PATRICK AURUM d.o.o. zastupanog po punomoćniku Branko Smoljanić; Odvjetničko društvo FARČIĆ &amp; ŠARUŠIĆ</derivirana_varijabla>
  </DomainObject.Predmet.ProtustrankaFormated>
  <DomainObject.Predmet.ProtustrankaFormatedOIB>
    <izvorni_sadrzaj>  PATRICK AURUM d.o.o., OIB 04140812249 zastupanog po punomoćniku Branko Smoljanić; Odvjetničko društvo FARČIĆ &amp; ŠARUŠIĆ</izvorni_sadrzaj>
    <derivirana_varijabla naziv="DomainObject.Predmet.ProtustrankaFormatedOIB_1">  PATRICK AURUM d.o.o., OIB 04140812249 zastupanog po punomoćniku Branko Smoljanić; Odvjetničko društvo FARČIĆ &amp; ŠARUŠIĆ</derivirana_varijabla>
  </DomainObject.Predmet.ProtustrankaFormatedOIB>
  <DomainObject.Predmet.ProtustrankaFormatedWithAdress>
    <izvorni_sadrzaj> PATRICK AURUM d.o.o., Avenija Dubrovnik 16 , 10000 Zagreb zastupanog po punomoćniku Branko Smoljanić; Odvjetničko društvo FARČIĆ &amp; ŠARUŠIĆ</izvorni_sadrzaj>
    <derivirana_varijabla naziv="DomainObject.Predmet.ProtustrankaFormatedWithAdress_1"> PATRICK AURUM d.o.o., Avenija Dubrovnik 16 , 10000 Zagreb zastupanog po punomoćniku Branko Smoljanić; Odvjetničko društvo FARČIĆ &amp; ŠARUŠIĆ</derivirana_varijabla>
  </DomainObject.Predmet.ProtustrankaFormatedWithAdress>
  <DomainObject.Predmet.ProtustrankaFormatedWithAdressOIB>
    <izvorni_sadrzaj> PATRICK AURUM d.o.o., OIB 04140812249, Avenija Dubrovnik 16 , 10000 Zagreb zastupanog po punomoćniku Branko Smoljanić; Odvjetničko društvo FARČIĆ &amp; ŠARUŠIĆ</izvorni_sadrzaj>
    <derivirana_varijabla naziv="DomainObject.Predmet.ProtustrankaFormatedWithAdressOIB_1"> PATRICK AURUM d.o.o., OIB 04140812249, Avenija Dubrovnik 16 , 10000 Zagreb zastupanog po punomoćniku Branko Smoljanić; Odvjetničko društvo FARČIĆ &amp; ŠARUŠIĆ</derivirana_varijabla>
  </DomainObject.Predmet.ProtustrankaFormatedWithAdressOIB>
  <DomainObject.Predmet.ProtustrankaWithAdress>
    <izvorni_sadrzaj>PATRICK AURUM d.o.o. Avenija Dubrovnik 16 , 10000 Zagreb</izvorni_sadrzaj>
    <derivirana_varijabla naziv="DomainObject.Predmet.ProtustrankaWithAdress_1">PATRICK AURUM d.o.o. Avenija Dubrovnik 16 , 10000 Zagreb</derivirana_varijabla>
  </DomainObject.Predmet.ProtustrankaWithAdress>
  <DomainObject.Predmet.ProtustrankaWithAdressOIB>
    <izvorni_sadrzaj>PATRICK AURUM d.o.o., OIB 04140812249, Avenija Dubrovnik 16 , 10000 Zagreb</izvorni_sadrzaj>
    <derivirana_varijabla naziv="DomainObject.Predmet.ProtustrankaWithAdressOIB_1">PATRICK AURUM d.o.o., OIB 04140812249, Avenija Dubrovnik 16 , 10000 Zagreb</derivirana_varijabla>
  </DomainObject.Predmet.ProtustrankaWithAdressOIB>
  <DomainObject.Predmet.ProtustrankaNazivFormated>
    <izvorni_sadrzaj>PATRICK AURUM d.o.o.</izvorni_sadrzaj>
    <derivirana_varijabla naziv="DomainObject.Predmet.ProtustrankaNazivFormated_1">PATRICK AURUM d.o.o.</derivirana_varijabla>
  </DomainObject.Predmet.ProtustrankaNazivFormated>
  <DomainObject.Predmet.ProtustrankaNazivFormatedOIB>
    <izvorni_sadrzaj>PATRICK AURUM d.o.o., OIB 04140812249</izvorni_sadrzaj>
    <derivirana_varijabla naziv="DomainObject.Predmet.ProtustrankaNazivFormatedOIB_1">PATRICK AURUM d.o.o., OIB 04140812249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PATRICK AURUM d.o.o. zastupanog po punomoćniku Branko Smoljanić; Odvjetničko društvo FARČIĆ &amp; ŠARUŠIĆ</item>
    </izvorni_sadrzaj>
    <derivirana_varijabla naziv="DomainObject.Predmet.ProtuStrankaListFormated_1">
      <item>PATRICK AURUM d.o.o. zastupanog po punomoćniku Branko Smoljanić; Odvjetničko društvo FARČIĆ &amp; ŠARUŠIĆ</item>
    </derivirana_varijabla>
  </DomainObject.Predmet.ProtuStrankaListFormated>
  <DomainObject.Predmet.ProtuStrankaListFormatedOIB>
    <izvorni_sadrzaj>
      <item>PATRICK AURUM d.o.o., OIB 04140812249 zastupanog po punomoćniku Branko Smoljanić; Odvjetničko društvo FARČIĆ &amp; ŠARUŠIĆ</item>
    </izvorni_sadrzaj>
    <derivirana_varijabla naziv="DomainObject.Predmet.ProtuStrankaListFormatedOIB_1">
      <item>PATRICK AURUM d.o.o., OIB 04140812249 zastupanog po punomoćniku Branko Smoljanić; Odvjetničko društvo FARČIĆ &amp; ŠARUŠIĆ</item>
    </derivirana_varijabla>
  </DomainObject.Predmet.ProtuStrankaListFormatedOIB>
  <DomainObject.Predmet.ProtuStrankaListFormatedWithAdress>
    <izvorni_sadrzaj>
      <item>PATRICK AURUM d.o.o., Avenija Dubrovnik 16 , 10000 Zagreb zastupanog po punomoćniku Branko Smoljanić; Odvjetničko društvo FARČIĆ &amp; ŠARUŠIĆ</item>
    </izvorni_sadrzaj>
    <derivirana_varijabla naziv="DomainObject.Predmet.ProtuStrankaListFormatedWithAdress_1">
      <item>PATRICK AURUM d.o.o., Avenija Dubrovnik 16 , 10000 Zagreb zastupanog po punomoćniku Branko Smoljanić; Odvjetničko društvo FARČIĆ &amp; ŠARUŠIĆ</item>
    </derivirana_varijabla>
  </DomainObject.Predmet.ProtuStrankaListFormatedWithAdress>
  <DomainObject.Predmet.ProtuStrankaListFormatedWithAdressOIB>
    <izvorni_sadrzaj>
      <item>PATRICK AURUM d.o.o., OIB 04140812249, Avenija Dubrovnik 16 , 10000 Zagreb zastupanog po punomoćniku Branko Smoljanić; Odvjetničko društvo FARČIĆ &amp; ŠARUŠIĆ</item>
    </izvorni_sadrzaj>
    <derivirana_varijabla naziv="DomainObject.Predmet.ProtuStrankaListFormatedWithAdressOIB_1">
      <item>PATRICK AURUM d.o.o., OIB 04140812249, Avenija Dubrovnik 16 , 10000 Zagreb zastupanog po punomoćniku Branko Smoljanić; Odvjetničko društvo FARČIĆ &amp; ŠARUŠIĆ</item>
    </derivirana_varijabla>
  </DomainObject.Predmet.ProtuStrankaListFormatedWithAdressOIB>
  <DomainObject.Predmet.ProtuStrankaListNazivFormated>
    <izvorni_sadrzaj>
      <item>PATRICK AURUM d.o.o.</item>
    </izvorni_sadrzaj>
    <derivirana_varijabla naziv="DomainObject.Predmet.ProtuStrankaListNazivFormated_1">
      <item>PATRICK AURUM d.o.o.</item>
    </derivirana_varijabla>
  </DomainObject.Predmet.ProtuStrankaListNazivFormated>
  <DomainObject.Predmet.ProtuStrankaListNazivFormatedOIB>
    <izvorni_sadrzaj>
      <item>PATRICK AURUM d.o.o., OIB 04140812249</item>
    </izvorni_sadrzaj>
    <derivirana_varijabla naziv="DomainObject.Predmet.ProtuStrankaListNazivFormatedOIB_1">
      <item>PATRICK AURUM d.o.o., OIB 04140812249</item>
    </derivirana_varijabla>
  </DomainObject.Predmet.ProtuStrankaListNazivFormatedOIB>
  <DomainObject.Predmet.OstaliListFormated>
    <izvorni_sadrzaj>
      <item>Branko Smoljanić punomoćnik sudionika u postupku PATRICK AURUM d.o.o.</item>
      <item>Odvjetničko društvo FARČIĆ &amp; ŠARUŠIĆ punomoćnik sudionika u postupku PATRICK AURUM d.o.o.</item>
    </izvorni_sadrzaj>
    <derivirana_varijabla naziv="DomainObject.Predmet.OstaliListFormated_1">
      <item>Branko Smoljanić punomoćnik sudionika u postupku PATRICK AURUM d.o.o.</item>
      <item>Odvjetničko društvo FARČIĆ &amp; ŠARUŠIĆ punomoćnik sudionika u postupku PATRICK AURUM d.o.o.</item>
    </derivirana_varijabla>
  </DomainObject.Predmet.OstaliListFormated>
  <DomainObject.Predmet.OstaliListFormatedOIB>
    <izvorni_sadrzaj>
      <item>Branko Smoljanić, OIB 25027700018 punomoćnik sudionika u postupku PATRICK AURUM d.o.o.</item>
      <item>Odvjetničko društvo FARČIĆ &amp; ŠARUŠIĆ, OIB 36509206457 punomoćnik sudionika u postupku PATRICK AURUM d.o.o.</item>
    </izvorni_sadrzaj>
    <derivirana_varijabla naziv="DomainObject.Predmet.OstaliListFormatedOIB_1">
      <item>Branko Smoljanić, OIB 25027700018 punomoćnik sudionika u postupku PATRICK AURUM d.o.o.</item>
      <item>Odvjetničko društvo FARČIĆ &amp; ŠARUŠIĆ, OIB 36509206457 punomoćnik sudionika u postupku PATRICK AURUM d.o.o.</item>
    </derivirana_varijabla>
  </DomainObject.Predmet.OstaliListFormatedOIB>
  <DomainObject.Predmet.OstaliListFormatedWithAdress>
    <izvorni_sadrzaj>
      <item>Branko Smoljanić, Bartolići 47, 10000 Zagreb punomoćnik sudionika u postupku PATRICK AURUM d.o.o.</item>
      <item>Odvjetničko društvo FARČIĆ &amp; ŠARUŠIĆ, Baštijanova 2/A, 10000 Zagreb punomoćnik sudionika u postupku PATRICK AURUM d.o.o.</item>
    </izvorni_sadrzaj>
    <derivirana_varijabla naziv="DomainObject.Predmet.OstaliListFormatedWithAdress_1">
      <item>Branko Smoljanić, Bartolići 47, 10000 Zagreb punomoćnik sudionika u postupku PATRICK AURUM d.o.o.</item>
      <item>Odvjetničko društvo FARČIĆ &amp; ŠARUŠIĆ, Baštijanova 2/A, 10000 Zagreb punomoćnik sudionika u postupku PATRICK AURUM d.o.o.</item>
    </derivirana_varijabla>
  </DomainObject.Predmet.OstaliListFormatedWithAdress>
  <DomainObject.Predmet.OstaliListFormatedWithAdressOIB>
    <izvorni_sadrzaj>
      <item>Branko Smoljanić, OIB 25027700018, Bartolići 47, 10000 Zagreb punomoćnik sudionika u postupku PATRICK AURUM d.o.o.</item>
      <item>Odvjetničko društvo FARČIĆ &amp; ŠARUŠIĆ, OIB 36509206457, Baštijanova 2/A, 10000 Zagreb punomoćnik sudionika u postupku PATRICK AURUM d.o.o.</item>
    </izvorni_sadrzaj>
    <derivirana_varijabla naziv="DomainObject.Predmet.OstaliListFormatedWithAdressOIB_1">
      <item>Branko Smoljanić, OIB 25027700018, Bartolići 47, 10000 Zagreb punomoćnik sudionika u postupku PATRICK AURUM d.o.o.</item>
      <item>Odvjetničko društvo FARČIĆ &amp; ŠARUŠIĆ, OIB 36509206457, Baštijanova 2/A, 10000 Zagreb punomoćnik sudionika u postupku PATRICK AURUM d.o.o.</item>
    </derivirana_varijabla>
  </DomainObject.Predmet.OstaliListFormatedWithAdressOIB>
  <DomainObject.Predmet.OstaliListNazivFormated>
    <izvorni_sadrzaj>
      <item>Branko Smoljanić</item>
      <item>Odvjetničko društvo FARČIĆ &amp; ŠARUŠIĆ</item>
    </izvorni_sadrzaj>
    <derivirana_varijabla naziv="DomainObject.Predmet.OstaliListNazivFormated_1">
      <item>Branko Smoljanić</item>
      <item>Odvjetničko društvo FARČIĆ &amp; ŠARUŠIĆ</item>
    </derivirana_varijabla>
  </DomainObject.Predmet.OstaliListNazivFormated>
  <DomainObject.Predmet.OstaliListNazivFormatedOIB>
    <izvorni_sadrzaj>
      <item>Branko Smoljanić, OIB 25027700018</item>
      <item>Odvjetničko društvo FARČIĆ &amp; ŠARUŠIĆ, OIB 36509206457</item>
    </izvorni_sadrzaj>
    <derivirana_varijabla naziv="DomainObject.Predmet.OstaliListNazivFormatedOIB_1">
      <item>Branko Smoljanić, OIB 25027700018</item>
      <item>Odvjetničko društvo FARČIĆ &amp; ŠARUŠIĆ, OIB 36509206457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PATRICK AURUM d.o.o.</izvorni_sadrzaj>
    <derivirana_varijabla naziv="DomainObject.Predmet.ProtustrankaIDrugi_1">PATRICK AURUM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PATRICK AURUM d.o.o., OIB 04140812249, Avenija Dubrovnik 16 , 10000 Zagreb</izvorni_sadrzaj>
    <derivirana_varijabla naziv="DomainObject.Predmet.ProtustrankaIDrugiAdressOIB_1">PATRICK AURUM d.o.o., OIB 04140812249, Avenija Dubrovnik 16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PATRICK AURUM d.o.o.</item>
      <item>Branko Smoljanić</item>
      <item>Odvjetničko društvo FARČIĆ &amp; ŠARUŠIĆ</item>
    </izvorni_sadrzaj>
    <derivirana_varijabla naziv="DomainObject.Predmet.SudioniciListNaziv_1">
      <item>FINA Regionalni centar Zagreb</item>
      <item>PATRICK AURUM d.o.o.</item>
      <item>Branko Smoljanić</item>
      <item>Odvjetničko društvo FARČIĆ &amp; ŠARUŠIĆ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PATRICK AURUM d.o.o., OIB 04140812249, Avenija Dubrovnik 16 ,10000 Zagreb</item>
      <item>Branko Smoljanić, OIB 25027700018, Bartolići 47,10000 Zagreb</item>
      <item>Odvjetničko društvo FARČIĆ &amp; ŠARUŠIĆ, OIB 36509206457, Baštijanova 2/A,10000 Zagreb</item>
    </izvorni_sadrzaj>
    <derivirana_varijabla naziv="DomainObject.Predmet.SudioniciListAdressOIB_1">
      <item>FINA Regionalni centar Zagreb, OIB 85821130368, Trg svibanjskih žrtava 1995. br. 1,10000 Zagreb</item>
      <item>PATRICK AURUM d.o.o., OIB 04140812249, Avenija Dubrovnik 16 ,10000 Zagreb</item>
      <item>Branko Smoljanić, OIB 25027700018, Bartolići 47,10000 Zagreb</item>
      <item>Odvjetničko društvo FARČIĆ &amp; ŠARUŠIĆ, OIB 36509206457, Baštijanova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04140812249</item>
      <item>, OIB 25027700018</item>
      <item>, OIB 36509206457</item>
    </izvorni_sadrzaj>
    <derivirana_varijabla naziv="DomainObject.Predmet.SudioniciListNazivOIB_1">
      <item>, OIB 85821130368</item>
      <item>, OIB 04140812249</item>
      <item>, OIB 25027700018</item>
      <item>, OIB 36509206457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C0554-0443-40F5-831F-239BAE4F0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444</properties:Words>
  <properties:Characters>2380</properties:Characters>
  <properties:Lines>72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2017-10-16T11:22:00Z</dcterms:created>
  <dc:creator>x</dc:creator>
  <cp:lastModifiedBy>Žana Livaja</cp:lastModifiedBy>
  <cp:lastPrinted>2017-10-16T11:37:00Z</cp:lastPrinted>
  <dcterms:modified xmlns:xsi="http://www.w3.org/2001/XMLSchema-instance" xsi:type="dcterms:W3CDTF">2017-10-16T11:39:00Z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