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0721" w14:paraId="24c072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B14781">
        <w:t>58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DF32CB">
        <w:t xml:space="preserve"> </w:t>
      </w:r>
      <w:r w:rsidR="00B14781">
        <w:t>5. lipnj</w:t>
      </w:r>
      <w:r w:rsidR="002D3CA2">
        <w:t>a</w:t>
      </w:r>
      <w:r w:rsidR="00A772D7">
        <w:t xml:space="preserve"> 2017. </w:t>
      </w:r>
      <w:r>
        <w:t xml:space="preserve">        </w:t>
      </w:r>
    </w:p>
    <w:p w:rsidRDefault="00C52426" w:rsidP="00904741" w:rsidR="00C52426">
      <w:pPr>
        <w:jc w:val="both"/>
      </w:pP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14781" w:rsidP="00C52426" w:rsidR="001C27F1" w:rsidRPr="00C52426">
      <w:pPr>
        <w:numPr>
          <w:ilvl w:val="0"/>
          <w:numId w:val="24"/>
        </w:numPr>
        <w:jc w:val="both"/>
      </w:pPr>
      <w:r>
        <w:t>929.254,29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14781">
        <w:t>sedma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B14781">
        <w:t>5. srpnja</w:t>
      </w:r>
      <w:r w:rsidR="00A772D7">
        <w:t xml:space="preserve"> 2017.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F32CB">
        <w:t>1</w:t>
      </w:r>
      <w:r w:rsidR="002D3CA2">
        <w:t>0</w:t>
      </w:r>
      <w:r w:rsidR="00DF32CB">
        <w:t>,</w:t>
      </w:r>
      <w:r w:rsidR="00B14781">
        <w:t>0</w:t>
      </w:r>
      <w:r w:rsidR="00DF32CB">
        <w:t>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</w:t>
      </w:r>
      <w:r w:rsidR="00F46364">
        <w:t xml:space="preserve">sedmom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F46364">
        <w:t>sedmo</w:t>
      </w:r>
      <w:r w:rsidR="002D3CA2">
        <w:t xml:space="preserve">m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B14781" w:rsidP="007A624E" w:rsidR="007A624E">
      <w:pPr>
        <w:jc w:val="right"/>
      </w:pPr>
      <w:r>
        <w:t>13 St-380/13-58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B14781">
        <w:t>58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F46364">
        <w:rPr>
          <w:bCs/>
        </w:rPr>
        <w:t xml:space="preserve">šeste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F46364">
        <w:rPr>
          <w:bCs/>
        </w:rPr>
        <w:t xml:space="preserve"> sedmoj</w:t>
      </w:r>
      <w:r w:rsidR="009242D5">
        <w:rPr>
          <w:bCs/>
        </w:rPr>
        <w:t xml:space="preserve"> javnoj dražbi umanjena je za</w:t>
      </w:r>
      <w:r w:rsidR="00F46364">
        <w:rPr>
          <w:bCs/>
        </w:rPr>
        <w:t xml:space="preserve"> 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B14781">
        <w:t xml:space="preserve"> 5. lipan</w:t>
      </w:r>
      <w:r w:rsidR="002D3CA2">
        <w:t>j</w:t>
      </w:r>
      <w:r w:rsidR="00A772D7">
        <w:t xml:space="preserve"> 2017.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roč. </w:t>
      </w:r>
      <w:r w:rsidR="00B14781">
        <w:t>5/7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01FE8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1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1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D0993-722B-48CD-9FED-6C15475C9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5137</properties:Characters>
  <properties:Lines>151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6222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2017-06-05T07:06:00Z</dcterms:created>
  <dc:creator>Korisnik</dc:creator>
  <cp:lastModifiedBy>Maja Kocijan</cp:lastModifiedBy>
  <cp:lastPrinted>2017-06-05T07:06:00Z</cp:lastPrinted>
  <dcterms:modified xmlns:xsi="http://www.w3.org/2001/XMLSchema-instance" xsi:type="dcterms:W3CDTF">2017-06-05T07:09:00Z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