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79f1" w14:paraId="b7579f1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B36827">
        <w:rPr>
          <w:rFonts w:cs="Times New Roman"/>
        </w:rPr>
        <w:t xml:space="preserve">INTERACTIVE </w:t>
      </w:r>
      <w:r w:rsidR="00795466">
        <w:rPr>
          <w:rFonts w:cs="Times New Roman"/>
        </w:rPr>
        <w:t>d.o.o.</w:t>
      </w:r>
      <w:r w:rsidR="000B778A">
        <w:rPr>
          <w:rFonts w:cs="Times New Roman"/>
        </w:rPr>
        <w:t>,</w:t>
      </w:r>
      <w:r w:rsidR="00795466">
        <w:rPr>
          <w:rFonts w:cs="Times New Roman"/>
        </w:rPr>
        <w:t xml:space="preserve"> </w:t>
      </w:r>
      <w:r w:rsidR="00B36827">
        <w:rPr>
          <w:rFonts w:cs="Times New Roman"/>
        </w:rPr>
        <w:t>Varaždin</w:t>
      </w:r>
      <w:r w:rsidR="00795466">
        <w:rPr>
          <w:rFonts w:cs="Times New Roman"/>
        </w:rPr>
        <w:t xml:space="preserve">, </w:t>
      </w:r>
      <w:r w:rsidR="00B36827">
        <w:rPr>
          <w:rFonts w:cs="Times New Roman"/>
        </w:rPr>
        <w:t>Zrinskih i Frankopana 19</w:t>
      </w:r>
      <w:r w:rsidR="00795466">
        <w:rPr>
          <w:rFonts w:cs="Times New Roman"/>
        </w:rPr>
        <w:t>,</w:t>
      </w:r>
      <w:r w:rsidR="000B778A">
        <w:rPr>
          <w:rFonts w:cs="Times New Roman"/>
        </w:rPr>
        <w:t xml:space="preserve"> OIB: </w:t>
      </w:r>
      <w:r w:rsidR="00B36827" w:rsidRPr="00B36827">
        <w:rPr>
          <w:rFonts w:cs="Times New Roman"/>
        </w:rPr>
        <w:t>53546833076</w:t>
      </w:r>
      <w:r>
        <w:rPr>
          <w:rFonts w:cs="Times New Roman"/>
        </w:rPr>
        <w:t xml:space="preserve">, </w:t>
      </w:r>
      <w:r w:rsidR="00603C37">
        <w:rPr>
          <w:rFonts w:cs="Times New Roman"/>
        </w:rPr>
        <w:t>31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E714FE" w:rsidP="000B778A" w:rsidR="00E714FE" w:rsidRPr="000B778A">
      <w:pPr>
        <w:ind w:firstLine="708"/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603C37" w:rsidP="009C304A" w:rsidR="009C304A">
      <w:pPr>
        <w:jc w:val="center"/>
        <w:rPr>
          <w:b/>
        </w:rPr>
      </w:pPr>
      <w:r>
        <w:rPr>
          <w:b/>
        </w:rPr>
        <w:t>20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795466">
        <w:rPr>
          <w:b/>
        </w:rPr>
        <w:t>9</w:t>
      </w:r>
      <w:r w:rsidR="009B2BCE">
        <w:rPr>
          <w:b/>
        </w:rPr>
        <w:t>,</w:t>
      </w:r>
      <w:r w:rsidR="00B36827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795466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B36827">
        <w:t>Mario Bušljeta, Zagreb, Ksavera Šandora Đalskog 56</w:t>
      </w:r>
      <w:r w:rsidR="00584C46">
        <w:t>,</w:t>
      </w:r>
    </w:p>
    <w:p w:rsidRDefault="009C304A" w:rsidP="00B36827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B36827">
        <w:t>I</w:t>
      </w:r>
      <w:r w:rsidR="00B36827" w:rsidRPr="00B36827">
        <w:rPr>
          <w:rFonts w:cs="Times New Roman"/>
        </w:rPr>
        <w:t>NTERACTIVE d.o.o., Varaždin, Zrinskih i</w:t>
      </w:r>
      <w:r w:rsidR="00B36827">
        <w:rPr>
          <w:rFonts w:cs="Times New Roman"/>
        </w:rPr>
        <w:t xml:space="preserve"> Frankopana 19</w:t>
      </w:r>
      <w:r w:rsidR="00795466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B36827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795466">
        <w:t>direktoru</w:t>
      </w:r>
      <w:r>
        <w:t xml:space="preserve"> dužnika</w:t>
      </w:r>
      <w:r w:rsidR="000B778A">
        <w:t xml:space="preserve"> </w:t>
      </w:r>
      <w:r w:rsidR="00B36827">
        <w:t>Mariu</w:t>
      </w:r>
      <w:r w:rsidR="00B36827" w:rsidRPr="00B36827">
        <w:t xml:space="preserve"> Bušljeta, Zagreb, Ksavera Šandora Đalskog 56</w:t>
      </w:r>
      <w:r w:rsidR="000B778A">
        <w:t xml:space="preserve">, OIB: </w:t>
      </w:r>
      <w:r w:rsidR="00B36827">
        <w:t>61184860724</w:t>
      </w:r>
      <w:r>
        <w:t>, da na za</w:t>
      </w:r>
      <w:r w:rsidR="009B2BCE">
        <w:t xml:space="preserve">kazano ročište kod ovoga suda, </w:t>
      </w:r>
      <w:r w:rsidR="00603C37">
        <w:t>20</w:t>
      </w:r>
      <w:r>
        <w:t xml:space="preserve">. </w:t>
      </w:r>
      <w:r w:rsidR="00584C46">
        <w:t>listopada</w:t>
      </w:r>
      <w:r>
        <w:t xml:space="preserve"> 2016. u </w:t>
      </w:r>
      <w:r w:rsidR="00795466">
        <w:t>9</w:t>
      </w:r>
      <w:r w:rsidR="009B2BCE">
        <w:t>,</w:t>
      </w:r>
      <w:r w:rsidR="00B36827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B36827">
        <w:t>I</w:t>
      </w:r>
      <w:r w:rsidR="00B36827" w:rsidRPr="00B36827">
        <w:rPr>
          <w:rFonts w:cs="Times New Roman"/>
        </w:rPr>
        <w:t>NTERACTIVE d.o.o., Varaždin, Zrinskih i Frankopana 19, OIB: 53546833076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</w:t>
      </w:r>
      <w:r w:rsidR="00603C37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C66150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C66150" w:rsidP="00C66150" w:rsidR="00C66150">
      <w:pPr>
        <w:ind w:firstLine="708" w:left="4956"/>
        <w:jc w:val="both"/>
        <w:rPr>
          <w:rFonts w:cs="Times New Roman"/>
        </w:rPr>
      </w:pPr>
    </w:p>
    <w:p w:rsidRDefault="009C304A" w:rsidP="009C304A" w:rsidR="009C304A"/>
    <w:p w:rsidRDefault="009C304A" w:rsidP="009C304A" w:rsidR="009C304A"/>
    <w:p w:rsidRDefault="00795466" w:rsidP="009C304A" w:rsidR="00795466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B36827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B36827">
        <w:rPr>
          <w:rFonts w:cs="Times New Roman"/>
        </w:rPr>
        <w:t>I</w:t>
      </w:r>
      <w:r w:rsidR="00B36827" w:rsidRPr="00B36827">
        <w:rPr>
          <w:rFonts w:cs="Times New Roman"/>
        </w:rPr>
        <w:t>NTERACTIVE d.o.o., Varaždin, Zrinskih i</w:t>
      </w:r>
      <w:r w:rsidR="00B36827">
        <w:rPr>
          <w:rFonts w:cs="Times New Roman"/>
        </w:rPr>
        <w:t xml:space="preserve"> Frankopana 19</w:t>
      </w:r>
      <w:r w:rsidR="000B778A" w:rsidRPr="000B778A">
        <w:rPr>
          <w:rFonts w:cs="Times New Roman"/>
        </w:rPr>
        <w:t xml:space="preserve">, </w:t>
      </w:r>
    </w:p>
    <w:p w:rsidRDefault="00795466" w:rsidP="00B36827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B36827" w:rsidRPr="00B36827">
        <w:t>Mario Bušljeta, Zagreb, Ksavera Šandora Đalskog 56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B5D" w:rsidP="009C304A" w:rsidR="002B1B5D">
      <w:r>
        <w:separator/>
      </w:r>
    </w:p>
  </w:endnote>
  <w:endnote w:id="0" w:type="continuationSeparator">
    <w:p w:rsidRDefault="002B1B5D" w:rsidP="009C304A" w:rsidR="002B1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B5D" w:rsidP="009C304A" w:rsidR="002B1B5D">
      <w:r>
        <w:separator/>
      </w:r>
    </w:p>
  </w:footnote>
  <w:footnote w:id="0" w:type="continuationSeparator">
    <w:p w:rsidRDefault="002B1B5D" w:rsidP="009C304A" w:rsidR="002B1B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150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B36827">
      <w:t>566</w:t>
    </w:r>
    <w:r w:rsidR="000B778A">
      <w:t>/16-</w:t>
    </w:r>
    <w:r w:rsidR="00412F29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B36827">
      <w:t>566</w:t>
    </w:r>
    <w:r w:rsidR="009B2BCE">
      <w:t>/16-</w:t>
    </w:r>
    <w:r w:rsidR="00412F2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B9F"/>
    <w:rsid w:val="00126F8A"/>
    <w:rsid w:val="00152D95"/>
    <w:rsid w:val="001F0EF9"/>
    <w:rsid w:val="002262C8"/>
    <w:rsid w:val="002B1B5D"/>
    <w:rsid w:val="00412F29"/>
    <w:rsid w:val="00444475"/>
    <w:rsid w:val="00524F20"/>
    <w:rsid w:val="00584C46"/>
    <w:rsid w:val="006019BE"/>
    <w:rsid w:val="00603C37"/>
    <w:rsid w:val="00660159"/>
    <w:rsid w:val="00785AC3"/>
    <w:rsid w:val="00795466"/>
    <w:rsid w:val="00826138"/>
    <w:rsid w:val="008D1BBB"/>
    <w:rsid w:val="00954519"/>
    <w:rsid w:val="00966582"/>
    <w:rsid w:val="009B2BCE"/>
    <w:rsid w:val="009C304A"/>
    <w:rsid w:val="00A01E14"/>
    <w:rsid w:val="00A80E19"/>
    <w:rsid w:val="00B36827"/>
    <w:rsid w:val="00B73D1F"/>
    <w:rsid w:val="00BE0B3A"/>
    <w:rsid w:val="00C144E7"/>
    <w:rsid w:val="00C66150"/>
    <w:rsid w:val="00D16253"/>
    <w:rsid w:val="00E714FE"/>
    <w:rsid w:val="00EC3BCA"/>
    <w:rsid w:val="00F12382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66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1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1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1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1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66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1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Interactive d.o.o. za proizvodnju i usluge</izvorni_sadrzaj>
    <derivirana_varijabla naziv="DomainObject.Predmet.ProtustrankaFormated_1">  Interactive d.o.o. za proizvodnju i usluge</derivirana_varijabla>
  </DomainObject.Predmet.ProtustrankaFormated>
  <DomainObject.Predmet.ProtustrankaFormatedOIB>
    <izvorni_sadrzaj>  Interactive d.o.o. za proizvodnju i usluge, OIB 53546833076</izvorni_sadrzaj>
    <derivirana_varijabla naziv="DomainObject.Predmet.ProtustrankaFormatedOIB_1">  Interactive d.o.o. za proizvodnju i usluge, OIB 53546833076</derivirana_varijabla>
  </DomainObject.Predmet.ProtustrankaFormatedOIB>
  <DomainObject.Predmet.ProtustrankaFormatedWithAdress>
    <izvorni_sadrzaj> Interactive d.o.o. za proizvodnju i usluge, Zrinskih i Frankopana 19, 42000 Varaždin</izvorni_sadrzaj>
    <derivirana_varijabla naziv="DomainObject.Predmet.ProtustrankaFormatedWithAdress_1"> Interactive d.o.o. za proizvodnju i usluge, Zrinskih i Frankopana 19, 42000 Varaždin</derivirana_varijabla>
  </DomainObject.Predmet.ProtustrankaFormatedWithAdress>
  <DomainObject.Predmet.ProtustrankaFormatedWithAdressOIB>
    <izvorni_sadrzaj> Interactive d.o.o. za proizvodnju i usluge, OIB 53546833076, Zrinskih i Frankopana 19, 42000 Varaždin</izvorni_sadrzaj>
    <derivirana_varijabla naziv="DomainObject.Predmet.ProtustrankaFormatedWithAdressOIB_1"> Interactive d.o.o. za proizvodnju i usluge, OIB 53546833076, Zrinskih i Frankopana 19, 42000 Varaždin</derivirana_varijabla>
  </DomainObject.Predmet.ProtustrankaFormatedWithAdressOIB>
  <DomainObject.Predmet.ProtustrankaWithAdress>
    <izvorni_sadrzaj>Interactive d.o.o. za proizvodnju i usluge Zrinskih i Frankopana 19, 42000 Varaždin</izvorni_sadrzaj>
    <derivirana_varijabla naziv="DomainObject.Predmet.ProtustrankaWithAdress_1">Interactive d.o.o. za proizvodnju i usluge Zrinskih i Frankopana 19, 42000 Varaždin</derivirana_varijabla>
  </DomainObject.Predmet.ProtustrankaWithAdress>
  <DomainObject.Predmet.ProtustrankaWithAdressOIB>
    <izvorni_sadrzaj>Interactive d.o.o. za proizvodnju i usluge, OIB 53546833076, Zrinskih i Frankopana 19, 42000 Varaždin</izvorni_sadrzaj>
    <derivirana_varijabla naziv="DomainObject.Predmet.ProtustrankaWithAdressOIB_1">Interactive d.o.o. za proizvodnju i usluge, OIB 53546833076, Zrinskih i Frankopana 19, 42000 Varaždin</derivirana_varijabla>
  </DomainObject.Predmet.ProtustrankaWithAdressOIB>
  <DomainObject.Predmet.ProtustrankaNazivFormated>
    <izvorni_sadrzaj>Interactive d.o.o. za proizvodnju i usluge</izvorni_sadrzaj>
    <derivirana_varijabla naziv="DomainObject.Predmet.ProtustrankaNazivFormated_1">Interactive d.o.o. za proizvodnju i usluge</derivirana_varijabla>
  </DomainObject.Predmet.ProtustrankaNazivFormated>
  <DomainObject.Predmet.ProtustrankaNazivFormatedOIB>
    <izvorni_sadrzaj>Interactive d.o.o. za proizvodnju i usluge, OIB 53546833076</izvorni_sadrzaj>
    <derivirana_varijabla naziv="DomainObject.Predmet.ProtustrankaNazivFormatedOIB_1">Interactive d.o.o. za proizvodnju i usluge, OIB 53546833076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10739.12</izvorni_sadrzaj>
    <derivirana_varijabla naziv="DomainObject.Predmet.TrenutnaVrijednost_1">10739.12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Interactive d.o.o. za proizvodnju i usluge</item>
    </izvorni_sadrzaj>
    <derivirana_varijabla naziv="DomainObject.Predmet.ProtuStrankaListFormated_1">
      <item>Interactive d.o.o. za proizvodnju i usluge</item>
    </derivirana_varijabla>
  </DomainObject.Predmet.ProtuStrankaListFormated>
  <DomainObject.Predmet.ProtuStrankaListFormatedOIB>
    <izvorni_sadrzaj>
      <item>Interactive d.o.o. za proizvodnju i usluge, OIB 53546833076</item>
    </izvorni_sadrzaj>
    <derivirana_varijabla naziv="DomainObject.Predmet.ProtuStrankaListFormatedOIB_1">
      <item>Interactive d.o.o. za proizvodnju i usluge, OIB 53546833076</item>
    </derivirana_varijabla>
  </DomainObject.Predmet.ProtuStrankaListFormatedOIB>
  <DomainObject.Predmet.ProtuStrankaListFormatedWithAdress>
    <izvorni_sadrzaj>
      <item>Interactive d.o.o. za proizvodnju i usluge, Zrinskih i Frankopana 19, 42000 Varaždin</item>
    </izvorni_sadrzaj>
    <derivirana_varijabla naziv="DomainObject.Predmet.ProtuStrankaListFormatedWithAdress_1">
      <item>Interactive d.o.o. za proizvodnju i usluge, Zrinskih i Frankopana 19, 42000 Varaždin</item>
    </derivirana_varijabla>
  </DomainObject.Predmet.ProtuStrankaListFormatedWithAdress>
  <DomainObject.Predmet.ProtuStrankaListFormatedWithAdressOIB>
    <izvorni_sadrzaj>
      <item>Interactive d.o.o. za proizvodnju i usluge, OIB 53546833076, Zrinskih i Frankopana 19, 42000 Varaždin</item>
    </izvorni_sadrzaj>
    <derivirana_varijabla naziv="DomainObject.Predmet.ProtuStrankaListFormatedWithAdressOIB_1">
      <item>Interactive d.o.o. za proizvodnju i usluge, OIB 53546833076, Zrinskih i Frankopana 19, 42000 Varaždin</item>
    </derivirana_varijabla>
  </DomainObject.Predmet.ProtuStrankaListFormatedWithAdressOIB>
  <DomainObject.Predmet.ProtuStrankaListNazivFormated>
    <izvorni_sadrzaj>
      <item>Interactive d.o.o. za proizvodnju i usluge</item>
    </izvorni_sadrzaj>
    <derivirana_varijabla naziv="DomainObject.Predmet.ProtuStrankaListNazivFormated_1">
      <item>Interactive d.o.o. za proizvodnju i usluge</item>
    </derivirana_varijabla>
  </DomainObject.Predmet.ProtuStrankaListNazivFormated>
  <DomainObject.Predmet.ProtuStrankaListNazivFormatedOIB>
    <izvorni_sadrzaj>
      <item>Interactive d.o.o. za proizvodnju i usluge, OIB 53546833076</item>
    </izvorni_sadrzaj>
    <derivirana_varijabla naziv="DomainObject.Predmet.ProtuStrankaListNazivFormatedOIB_1">
      <item>Interactive d.o.o. za proizvodnju i usluge, OIB 53546833076</item>
    </derivirana_varijabla>
  </DomainObject.Predmet.ProtuStrankaListNazivFormatedOIB>
  <DomainObject.Predmet.OstaliListFormated>
    <izvorni_sadrzaj>
      <item>E-oglasna ploča</item>
      <item>Sudski registar</item>
      <item>Mario Bušljeta</item>
      <item>Županijsko državno odvjetništvo</item>
    </izvorni_sadrzaj>
    <derivirana_varijabla naziv="DomainObject.Predmet.OstaliListFormated_1">
      <item>E-oglasna ploča</item>
      <item>Sudski registar</item>
      <item>Mario Bušljeta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Mario Bušljeta, OIB 61184860724</item>
      <item>Županijsko državno odvjetništvo</item>
    </izvorni_sadrzaj>
    <derivirana_varijabla naziv="DomainObject.Predmet.OstaliListFormatedOIB_1">
      <item>E-oglasna ploča</item>
      <item>Sudski registar</item>
      <item>Mario Bušljeta, OIB 61184860724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Mario Bušljeta, Ksavera Šandora Đalskog 56, 10000 Zagreb</item>
      <item>Županijsko državno odvjetništvo</item>
    </izvorni_sadrzaj>
    <derivirana_varijabla naziv="DomainObject.Predmet.OstaliListFormatedWithAdress_1">
      <item>E-oglasna ploča</item>
      <item>Sudski registar</item>
      <item>Mario Bušljeta, Ksavera Šandora Đalskog 56, 10000 Zagreb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Mario Bušljeta, OIB 61184860724, Ksavera Šandora Đalskog 56, 10000 Zagreb</item>
      <item>Županijsko državno odvjetništvo</item>
    </izvorni_sadrzaj>
    <derivirana_varijabla naziv="DomainObject.Predmet.OstaliListFormatedWithAdressOIB_1">
      <item>E-oglasna ploča</item>
      <item>Sudski registar</item>
      <item>Mario Bušljeta, OIB 61184860724, Ksavera Šandora Đalskog 56, 10000 Zagreb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Mario Bušljeta</item>
      <item>Županijsko državno odvjetništvo</item>
    </izvorni_sadrzaj>
    <derivirana_varijabla naziv="DomainObject.Predmet.OstaliListNazivFormated_1">
      <item>E-oglasna ploča</item>
      <item>Sudski registar</item>
      <item>Mario Bušljeta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Mario Bušljeta, OIB 61184860724</item>
      <item>Županijsko državno odvjetništvo</item>
    </izvorni_sadrzaj>
    <derivirana_varijabla naziv="DomainObject.Predmet.OstaliListNazivFormatedOIB_1">
      <item>E-oglasna ploča</item>
      <item>Sudski registar</item>
      <item>Mario Bušljeta, OIB 61184860724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Interactive d.o.o. za proizvodnju i usluge</izvorni_sadrzaj>
    <derivirana_varijabla naziv="DomainObject.Predmet.ProtustrankaIDrugi_1">Interactive d.o.o.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Interactive d.o.o. za proizvodnju i usluge, OIB 53546833076, Zrinskih i Frankopana 19, 42000 Varaždin</izvorni_sadrzaj>
    <derivirana_varijabla naziv="DomainObject.Predmet.ProtustrankaIDrugiAdressOIB_1">Interactive d.o.o. za proizvodnju i usluge, OIB 53546833076, Zrinskih i Frankopana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Interactive d.o.o. za proizvodnju i usluge</item>
      <item>E-oglasna ploča</item>
      <item>Sudski registar</item>
      <item>Mario Bušljeta</item>
      <item>Županijsko državno odvjetništvo</item>
    </izvorni_sadrzaj>
    <derivirana_varijabla naziv="DomainObject.Predmet.SudioniciListNaziv_1">
      <item>Financijska agencija</item>
      <item>Interactive d.o.o. za proizvodnju i usluge</item>
      <item>E-oglasna ploča</item>
      <item>Sudski registar</item>
      <item>Mario Bušljeta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Interactive d.o.o. za proizvodnju i usluge, OIB 53546833076, Zrinskih i Frankopana 19,42000 Varaždin</item>
      <item>E-oglasna ploča</item>
      <item>Sudski registar</item>
      <item>Mario Bušljeta, OIB 61184860724, Ksavera Šandora Đalskog 56,10000 Zagreb</item>
      <item>Županijsko državno odvjetništvo</item>
    </izvorni_sadrzaj>
    <derivirana_varijabla naziv="DomainObject.Predmet.SudioniciListAdressOIB_1">
      <item>Financijska agencija, OIB 85821130368, A. Cesarca 2,42000 Varaždin</item>
      <item>Interactive d.o.o. za proizvodnju i usluge, OIB 53546833076, Zrinskih i Frankopana 19,42000 Varaždin</item>
      <item>E-oglasna ploča</item>
      <item>Sudski registar</item>
      <item>Mario Bušljeta, OIB 61184860724, Ksavera Šandora Đalskog 56,10000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53546833076</item>
      <item>, OIB null</item>
      <item>, OIB null</item>
      <item>, OIB 61184860724</item>
      <item>, OIB null</item>
    </izvorni_sadrzaj>
    <derivirana_varijabla naziv="DomainObject.Predmet.SudioniciListNazivOIB_1">
      <item>, OIB 85821130368</item>
      <item>, OIB 53546833076</item>
      <item>, OIB null</item>
      <item>, OIB null</item>
      <item>, OIB 61184860724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355</properties:Words>
  <properties:Characters>1945</properties:Characters>
  <properties:Lines>64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2016-08-31T12:49:00Z</dcterms:created>
  <dc:creator>Lea Rogina</dc:creator>
  <cp:lastModifiedBy>Nevenka Vuković</cp:lastModifiedBy>
  <cp:lastPrinted>2016-08-31T12:54:00Z</cp:lastPrinted>
  <dcterms:modified xmlns:xsi="http://www.w3.org/2001/XMLSchema-instance" xsi:type="dcterms:W3CDTF">2016-08-31T12:55:00Z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