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fd52" w14:paraId="708fd52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1461BF" w:rsidRPr="001461BF">
        <w:rPr>
          <w:b/>
          <w:sz w:val="24"/>
        </w:rPr>
        <w:t>EKOHELIOS d.o.o.</w:t>
      </w:r>
      <w:r w:rsidR="00842007">
        <w:rPr>
          <w:b/>
          <w:sz w:val="24"/>
        </w:rPr>
        <w:t xml:space="preserve">, </w:t>
      </w:r>
      <w:proofErr w:type="spellStart"/>
      <w:r w:rsidR="001461BF" w:rsidRPr="001461BF">
        <w:rPr>
          <w:b/>
          <w:sz w:val="24"/>
        </w:rPr>
        <w:t>Tordinci</w:t>
      </w:r>
      <w:proofErr w:type="spellEnd"/>
      <w:r w:rsidRPr="009C396C">
        <w:rPr>
          <w:b/>
          <w:sz w:val="24"/>
        </w:rPr>
        <w:t xml:space="preserve">, </w:t>
      </w:r>
      <w:r w:rsidR="001461BF" w:rsidRPr="001461BF">
        <w:rPr>
          <w:b/>
          <w:sz w:val="24"/>
        </w:rPr>
        <w:t>Ante Starčevića 40</w:t>
      </w:r>
      <w:r w:rsidRPr="009C396C">
        <w:rPr>
          <w:b/>
          <w:sz w:val="24"/>
        </w:rPr>
        <w:t xml:space="preserve">, OIB: </w:t>
      </w:r>
      <w:r w:rsidR="001461BF" w:rsidRPr="001461BF">
        <w:rPr>
          <w:b/>
          <w:sz w:val="24"/>
        </w:rPr>
        <w:t>60875701378</w:t>
      </w:r>
      <w:r w:rsidRPr="009C396C">
        <w:rPr>
          <w:b/>
          <w:sz w:val="24"/>
        </w:rPr>
        <w:t xml:space="preserve">, MBS: </w:t>
      </w:r>
      <w:r w:rsidR="001461BF" w:rsidRPr="001461BF">
        <w:rPr>
          <w:b/>
          <w:sz w:val="24"/>
        </w:rPr>
        <w:t>030120059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DB166D" w:rsidRPr="00DB166D">
        <w:t>Igor Popović, OIB: 81132520680</w:t>
      </w:r>
      <w:r w:rsidR="00926738" w:rsidRPr="009C396C">
        <w:t xml:space="preserve">, </w:t>
      </w:r>
      <w:r w:rsidR="00DB166D" w:rsidRPr="00DB166D">
        <w:t xml:space="preserve">Županja, Trg prof. Martina </w:t>
      </w:r>
      <w:proofErr w:type="spellStart"/>
      <w:r w:rsidR="00DB166D" w:rsidRPr="00DB166D">
        <w:t>Robotića</w:t>
      </w:r>
      <w:proofErr w:type="spellEnd"/>
      <w:r w:rsidR="00DB166D" w:rsidRPr="00DB166D">
        <w:t xml:space="preserve"> 9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DB166D">
        <w:rPr>
          <w:b/>
        </w:rPr>
        <w:t xml:space="preserve">EKOHELIOS d.o.o., </w:t>
      </w:r>
      <w:proofErr w:type="spellStart"/>
      <w:r w:rsidR="00DB166D">
        <w:rPr>
          <w:b/>
        </w:rPr>
        <w:t>Tordinci</w:t>
      </w:r>
      <w:proofErr w:type="spellEnd"/>
      <w:r w:rsidR="00DB166D">
        <w:rPr>
          <w:b/>
        </w:rPr>
        <w:t>, Ante Starčevića 40, OIB: 60875701378, MBS: 030120059</w:t>
      </w:r>
      <w:r w:rsidR="00DB166D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DB166D">
        <w:t xml:space="preserve">Igor Popović, Županja, Trg prof. Martina </w:t>
      </w:r>
      <w:proofErr w:type="spellStart"/>
      <w:r w:rsidR="00DB166D">
        <w:t>Robotića</w:t>
      </w:r>
      <w:proofErr w:type="spellEnd"/>
      <w:r w:rsidR="00DB166D">
        <w:t xml:space="preserve"> 9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DB166D">
        <w:t xml:space="preserve">Igor Popović, Županja, Trg prof. Martina </w:t>
      </w:r>
      <w:proofErr w:type="spellStart"/>
      <w:r w:rsidR="00DB166D">
        <w:t>Robotića</w:t>
      </w:r>
      <w:proofErr w:type="spellEnd"/>
      <w:r w:rsidR="00DB166D">
        <w:t xml:space="preserve"> 9</w:t>
      </w:r>
      <w:r w:rsidRPr="009C396C">
        <w:t>,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DB166D">
        <w:t xml:space="preserve">Igor Popović, Županja, Trg prof. Martina </w:t>
      </w:r>
      <w:proofErr w:type="spellStart"/>
      <w:r w:rsidR="00DB166D">
        <w:t>Robotića</w:t>
      </w:r>
      <w:proofErr w:type="spellEnd"/>
      <w:r w:rsidR="00DB166D">
        <w:t xml:space="preserve"> 9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A741DB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DB166D">
        <w:t xml:space="preserve">Igor Popović, Županja, Trg prof. Martina </w:t>
      </w:r>
      <w:proofErr w:type="spellStart"/>
      <w:r w:rsidR="00DB166D">
        <w:t>Robotića</w:t>
      </w:r>
      <w:proofErr w:type="spellEnd"/>
      <w:r w:rsidR="00DB166D">
        <w:t xml:space="preserve"> 9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EE1" w:rsidR="00A42EE1">
      <w:r>
        <w:separator/>
      </w:r>
    </w:p>
  </w:endnote>
  <w:endnote w:id="0" w:type="continuationSeparator">
    <w:p w:rsidRDefault="00A42EE1" w:rsidR="00A42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EE1" w:rsidR="00A42EE1">
      <w:r>
        <w:separator/>
      </w:r>
    </w:p>
  </w:footnote>
  <w:footnote w:id="0" w:type="continuationSeparator">
    <w:p w:rsidRDefault="00A42EE1" w:rsidR="00A42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8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28137C">
      <w:t>801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8137C">
      <w:t>801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880"/>
    <w:rsid w:val="00A35A50"/>
    <w:rsid w:val="00A400A4"/>
    <w:rsid w:val="00A410AA"/>
    <w:rsid w:val="00A41187"/>
    <w:rsid w:val="00A419B8"/>
    <w:rsid w:val="00A42EE1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8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358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58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8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8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8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358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58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8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8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EKOHELIOS društvo s ograničenom odgovornošću za istraživanje, proizvodnju i trgovinu alternativnim izvorima energije</izvorni_sadrzaj>
    <derivirana_varijabla naziv="DomainObject.Predmet.ProtustrankaFormated_1">  EKOHELIOS društvo s ograničenom odgovornošću za istraživanje, proizvodnju i trgovinu alternativnim izvorima energije</derivirana_varijabla>
  </DomainObject.Predmet.ProtustrankaFormated>
  <DomainObject.Predmet.ProtustrankaFormatedOIB>
    <izvorni_sadrzaj>  EKOHELIOS društvo s ograničenom odgovornošću za istraživanje, proizvodnju i trgovinu alternativnim izvorima energije, OIB 60875701378</izvorni_sadrzaj>
    <derivirana_varijabla naziv="DomainObject.Predmet.ProtustrankaFormatedOIB_1">  EKOHELIOS društvo s ograničenom odgovornošću za istraživanje, proizvodnju i trgovinu alternativnim izvorima energije, OIB 60875701378</derivirana_varijabla>
  </DomainObject.Predmet.ProtustrankaFormatedOIB>
  <DomainObject.Predmet.ProtustrankaFormatedWithAdress>
    <izvorni_sadrzaj> EKOHELIOS društvo s ograničenom odgovornošću za istraživanje, proizvodnju i trgovinu alternativnim izvorima energije, Ante Starčevića 40, 32213 Tordinci</izvorni_sadrzaj>
    <derivirana_varijabla naziv="DomainObject.Predmet.ProtustrankaFormatedWithAdress_1"> EKOHELIOS društvo s ograničenom odgovornošću za istraživanje, proizvodnju i trgovinu alternativnim izvorima energije, Ante Starčevića 40, 32213 Tordinci</derivirana_varijabla>
  </DomainObject.Predmet.ProtustrankaFormatedWithAdress>
  <DomainObject.Predmet.ProtustrankaFormatedWithAdressOIB>
    <izvorni_sadrzaj> EKOHELIOS društvo s ograničenom odgovornošću za istraživanje, proizvodnju i trgovinu alternativnim izvorima energije, OIB 60875701378, Ante Starčevića 40, 32213 Tordinci</izvorni_sadrzaj>
    <derivirana_varijabla naziv="DomainObject.Predmet.ProtustrankaFormatedWithAdressOIB_1"> EKOHELIOS društvo s ograničenom odgovornošću za istraživanje, proizvodnju i trgovinu alternativnim izvorima energije, OIB 60875701378, Ante Starčevića 40, 32213 Tordinci</derivirana_varijabla>
  </DomainObject.Predmet.ProtustrankaFormatedWithAdressOIB>
  <DomainObject.Predmet.ProtustrankaWithAdress>
    <izvorni_sadrzaj>EKOHELIOS društvo s ograničenom odgovornošću za istraživanje, proizvodnju i trgovinu alternativnim izvorima energije Ante Starčevića 40, 32213 Tordinci</izvorni_sadrzaj>
    <derivirana_varijabla naziv="DomainObject.Predmet.ProtustrankaWithAdress_1">EKOHELIOS društvo s ograničenom odgovornošću za istraživanje, proizvodnju i trgovinu alternativnim izvorima energije Ante Starčevića 40, 32213 Tordinci</derivirana_varijabla>
  </DomainObject.Predmet.ProtustrankaWithAdress>
  <DomainObject.Predmet.ProtustrankaWith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WithAdressOIB_1">EKOHELIOS društvo s ograničenom odgovornošću za istraživanje, proizvodnju i trgovinu alternativnim izvorima energije, OIB 60875701378, Ante Starčevića 40, 32213 Tordinci</derivirana_varijabla>
  </DomainObject.Predmet.ProtustrankaWithAdressOIB>
  <DomainObject.Predmet.ProtustrankaNazivFormated>
    <izvorni_sadrzaj>EKOHELIOS društvo s ograničenom odgovornošću za istraživanje, proizvodnju i trgovinu alternativnim izvorima energije</izvorni_sadrzaj>
    <derivirana_varijabla naziv="DomainObject.Predmet.ProtustrankaNazivFormated_1">EKOHELIOS društvo s ograničenom odgovornošću za istraživanje, proizvodnju i trgovinu alternativnim izvorima energije</derivirana_varijabla>
  </DomainObject.Predmet.ProtustrankaNazivFormated>
  <DomainObject.Predmet.ProtustrankaNazivFormatedOIB>
    <izvorni_sadrzaj>EKOHELIOS društvo s ograničenom odgovornošću za istraživanje, proizvodnju i trgovinu alternativnim izvorima energije, OIB 60875701378</izvorni_sadrzaj>
    <derivirana_varijabla naziv="DomainObject.Predmet.ProtustrankaNazivFormatedOIB_1">EKOHELIOS društvo s ograničenom odgovornošću za istraživanje, proizvodnju i trgovinu alternativnim izvorima energije, OIB 60875701378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60875701378</izvorni_sadrzaj>
    <derivirana_varijabla naziv="DomainObject.Predmet.StrankaFormatedOIB_1">  FINA RC OSIJEK, OIB 60875701378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60875701378</izvorni_sadrzaj>
    <derivirana_varijabla naziv="DomainObject.Predmet.StrankaFormatedWithAdressOIB_1"> FINA RC OSIJEK, OIB 60875701378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60875701378</izvorni_sadrzaj>
    <derivirana_varijabla naziv="DomainObject.Predmet.StrankaWithAdressOIB_1">FINA RC OSIJEK, OIB 60875701378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60875701378</izvorni_sadrzaj>
    <derivirana_varijabla naziv="DomainObject.Predmet.StrankaNazivFormatedOIB_1">FINA RC OSIJEK, OIB 60875701378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60875701378</item>
    </izvorni_sadrzaj>
    <derivirana_varijabla naziv="DomainObject.Predmet.StrankaListFormatedOIB_1">
      <item>FINA RC OSIJEK, OIB 60875701378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60875701378</item>
    </izvorni_sadrzaj>
    <derivirana_varijabla naziv="DomainObject.Predmet.StrankaListFormatedWithAdressOIB_1">
      <item>FINA RC OSIJEK, OIB 60875701378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60875701378</item>
    </izvorni_sadrzaj>
    <derivirana_varijabla naziv="DomainObject.Predmet.StrankaListNazivFormatedOIB_1">
      <item>FINA RC OSIJEK, OIB 60875701378</item>
    </derivirana_varijabla>
  </DomainObject.Predmet.StrankaListNazivFormatedOIB>
  <DomainObject.Predmet.ProtuStrankaListFormated>
    <izvorni_sadrzaj>
      <item>EKOHELIOS društvo s ograničenom odgovornošću za istraživanje, proizvodnju i trgovinu alternativnim izvorima energije</item>
    </izvorni_sadrzaj>
    <derivirana_varijabla naziv="DomainObject.Predmet.ProtuStrankaListFormated_1">
      <item>EKOHELIOS društvo s ograničenom odgovornošću za istraživanje, proizvodnju i trgovinu alternativnim izvorima energije</item>
    </derivirana_varijabla>
  </DomainObject.Predmet.ProtuStrankaListFormated>
  <DomainObject.Predmet.ProtuStrankaList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FormatedOIB_1">
      <item>EKOHELIOS društvo s ograničenom odgovornošću za istraživanje, proizvodnju i trgovinu alternativnim izvorima energije, OIB 60875701378</item>
    </derivirana_varijabla>
  </DomainObject.Predmet.ProtuStrankaListFormatedOIB>
  <DomainObject.Predmet.ProtuStrankaListFormatedWithAdress>
    <izvorni_sadrzaj>
      <item>EKOHELIOS društvo s ograničenom odgovornošću za istraživanje, proizvodnju i trgovinu alternativnim izvorima energije, Ante Starčevića 40, 32213 Tordinci</item>
    </izvorni_sadrzaj>
    <derivirana_varijabla naziv="DomainObject.Predmet.ProtuStrankaListFormatedWithAdress_1">
      <item>EKOHELIOS društvo s ograničenom odgovornošću za istraživanje, proizvodnju i trgovinu alternativnim izvorima energije, Ante Starčevića 40, 32213 Tordinci</item>
    </derivirana_varijabla>
  </DomainObject.Predmet.ProtuStrankaListFormatedWithAdress>
  <DomainObject.Predmet.ProtuStrankaListFormatedWithAdressOIB>
    <izvorni_sadrzaj>
      <item>EKOHELIOS društvo s ograničenom odgovornošću za istraživanje, proizvodnju i trgovinu alternativnim izvorima energije, OIB 60875701378, Ante Starčevića 40, 32213 Tordinci</item>
    </izvorni_sadrzaj>
    <derivirana_varijabla naziv="DomainObject.Predmet.ProtuStrankaListFormatedWithAdressOIB_1">
      <item>EKOHELIOS društvo s ograničenom odgovornošću za istraživanje, proizvodnju i trgovinu alternativnim izvorima energije, OIB 60875701378, Ante Starčevića 40, 32213 Tordinci</item>
    </derivirana_varijabla>
  </DomainObject.Predmet.ProtuStrankaListFormatedWithAdressOIB>
  <DomainObject.Predmet.ProtuStrankaListNazivFormated>
    <izvorni_sadrzaj>
      <item>EKOHELIOS društvo s ograničenom odgovornošću za istraživanje, proizvodnju i trgovinu alternativnim izvorima energije</item>
    </izvorni_sadrzaj>
    <derivirana_varijabla naziv="DomainObject.Predmet.ProtuStrankaListNazivFormated_1">
      <item>EKOHELIOS društvo s ograničenom odgovornošću za istraživanje, proizvodnju i trgovinu alternativnim izvorima energije</item>
    </derivirana_varijabla>
  </DomainObject.Predmet.ProtuStrankaListNazivFormated>
  <DomainObject.Predmet.ProtuStrankaListNazivFormatedOIB>
    <izvorni_sadrzaj>
      <item>EKOHELIOS društvo s ograničenom odgovornošću za istraživanje, proizvodnju i trgovinu alternativnim izvorima energije, OIB 60875701378</item>
    </izvorni_sadrzaj>
    <derivirana_varijabla naziv="DomainObject.Predmet.ProtuStrankaListNazivFormatedOIB_1">
      <item>EKOHELIOS društvo s ograničenom odgovornošću za istraživanje, proizvodnju i trgovinu alternativnim izvorima energije, OIB 60875701378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EKOHELIOS društvo s ograničenom odgovornošću za istraživanje, proizvodnju i trgovinu alternativnim izvorima energije</izvorni_sadrzaj>
    <derivirana_varijabla naziv="DomainObject.Predmet.ProtustrankaIDrugi_1">EKOHELIOS društvo s ograničenom odgovornošću za istraživanje, proizvodnju i trgovinu alternativnim izvorima energije</derivirana_varijabla>
  </DomainObject.Predmet.ProtustrankaIDrugi>
  <DomainObject.Predmet.StrankaIDrugiAdressOIB>
    <izvorni_sadrzaj>FINA RC OSIJEK, OIB 60875701378</izvorni_sadrzaj>
    <derivirana_varijabla naziv="DomainObject.Predmet.StrankaIDrugiAdressOIB_1">FINA RC OSIJEK, OIB 60875701378</derivirana_varijabla>
  </DomainObject.Predmet.StrankaIDrugiAdressOIB>
  <DomainObject.Predmet.ProtustrankaIDrugiAdressOIB>
    <izvorni_sadrzaj>EKOHELIOS društvo s ograničenom odgovornošću za istraživanje, proizvodnju i trgovinu alternativnim izvorima energije, OIB 60875701378, Ante Starčevića 40, 32213 Tordinci</izvorni_sadrzaj>
    <derivirana_varijabla naziv="DomainObject.Predmet.ProtustrankaIDrugiAdressOIB_1">EKOHELIOS društvo s ograničenom odgovornošću za istraživanje, proizvodnju i trgovinu alternativnim izvorima energije, OIB 60875701378,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EKOHELIOS društvo s ograničenom odgovornošću za istraživanje, proizvodnju i trgovinu alternativnim izvorima energije</item>
    </izvorni_sadrzaj>
    <derivirana_varijabla naziv="DomainObject.Predmet.SudioniciListNaziv_1">
      <item>FINA RC OSIJEK</item>
      <item>EKOHELIOS društvo s ograničenom odgovornošću za istraživanje, proizvodnju i trgovinu alternativnim izvorima energije</item>
    </derivirana_varijabla>
  </DomainObject.Predmet.SudioniciListNaziv>
  <DomainObject.Predmet.SudioniciListAdressOIB>
    <izvorni_sadrzaj>
      <item>FINA RC OSIJEK, OIB 60875701378</item>
      <item>EKOHELIOS društvo s ograničenom odgovornošću za istraživanje, proizvodnju i trgovinu alternativnim izvorima energije, OIB 60875701378, Ante Starčevića 40,32213 Tordinci</item>
    </izvorni_sadrzaj>
    <derivirana_varijabla naziv="DomainObject.Predmet.SudioniciListAdressOIB_1">
      <item>FINA RC OSIJEK, OIB 60875701378</item>
      <item>EKOHELIOS društvo s ograničenom odgovornošću za istraživanje, proizvodnju i trgovinu alternativnim izvorima energije, OIB 60875701378,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60875701378</item>
      <item>, OIB 60875701378</item>
    </izvorni_sadrzaj>
    <derivirana_varijabla naziv="DomainObject.Predmet.SudioniciListNazivOIB_1">
      <item>, OIB 60875701378</item>
      <item>, OIB 60875701378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38CD4-8FA2-439F-B4F0-8B04A384B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2196</properties:Characters>
  <properties:Lines>101</properties:Lines>
  <properties:Paragraphs>23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2016-09-16T06:27:00Z</dcterms:modified>
  <cp:revision>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