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6c45" w14:paraId="58c6c45" w:rsidRDefault="00F9081B" w:rsidP="00E316BB" w:rsidR="00F9081B">
      <w:pPr>
        <w:pStyle w:val="Bezproreda"/>
        <w15:collapsed w:val="false"/>
        <w:rPr>
          <w:rFonts w:cs="Courier New" w:hAnsi="Courier New" w:ascii="Courier New"/>
        </w:rPr>
      </w:pPr>
      <w:bookmarkStart w:name="_GoBack" w:id="0"/>
      <w:bookmarkEnd w:id="0"/>
    </w:p>
    <w:p w:rsidRDefault="00E316BB" w:rsidP="00E316BB" w:rsidR="00E316BB">
      <w:pPr>
        <w:pStyle w:val="Bezproreda"/>
        <w:rPr>
          <w:rFonts w:cs="Courier New" w:hAnsi="Courier New" w:ascii="Courier New"/>
        </w:rPr>
      </w:pPr>
    </w:p>
    <w:p w:rsidRDefault="00E316BB" w:rsidP="00E316BB" w:rsidR="00E316BB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   Obrazac 20.</w:t>
      </w:r>
    </w:p>
    <w:p w:rsidRDefault="00E316BB" w:rsidP="00E316BB" w:rsidR="00E316BB">
      <w:pPr>
        <w:pStyle w:val="Bezproreda"/>
        <w:rPr>
          <w:rFonts w:cs="Courier New" w:hAnsi="Courier New" w:ascii="Courier New"/>
        </w:rPr>
      </w:pPr>
    </w:p>
    <w:p w:rsidRDefault="00E316BB" w:rsidP="00E316BB" w:rsidR="00E316BB">
      <w:pPr>
        <w:pStyle w:val="Bezproreda"/>
        <w:rPr>
          <w:rFonts w:cs="Courier New" w:hAnsi="Courier New" w:ascii="Courier New"/>
        </w:rPr>
      </w:pPr>
    </w:p>
    <w:p w:rsidRDefault="00E316BB" w:rsidP="00E316BB" w:rsidR="00E316BB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I Z V J E Š Ć E</w:t>
      </w:r>
    </w:p>
    <w:p w:rsidRDefault="00E316BB" w:rsidP="00E316BB" w:rsidR="00E316BB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</w:t>
      </w:r>
    </w:p>
    <w:p w:rsidRDefault="00E316BB" w:rsidP="00E316BB" w:rsidR="00E316BB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STEČAJNOG UPRAVITELJA O TIJEKU STEČAJNOG POSTUPKA I</w:t>
      </w:r>
    </w:p>
    <w:p w:rsidRDefault="00E316BB" w:rsidP="00E316BB" w:rsidR="00E316BB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STANJU STEČAJNE MASE</w:t>
      </w:r>
    </w:p>
    <w:p w:rsidRDefault="00E316BB" w:rsidP="00E316BB" w:rsidR="00E316BB">
      <w:pPr>
        <w:pStyle w:val="Bezproreda"/>
        <w:rPr>
          <w:rFonts w:cs="Courier New" w:hAnsi="Courier New" w:ascii="Courier New"/>
        </w:rPr>
      </w:pPr>
    </w:p>
    <w:p w:rsidRDefault="00E316BB" w:rsidP="00E316BB" w:rsidR="00E316BB">
      <w:pPr>
        <w:pStyle w:val="Bezproreda"/>
        <w:rPr>
          <w:rFonts w:cs="Courier New" w:hAnsi="Courier New" w:ascii="Courier New"/>
        </w:rPr>
      </w:pPr>
    </w:p>
    <w:p w:rsidRDefault="00E316BB" w:rsidP="00E316BB" w:rsidR="00E316BB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Trgovački sud u Zagrebu, Amruševa 2/II, 10000 Zagreb</w:t>
      </w:r>
    </w:p>
    <w:p w:rsidRDefault="00E316BB" w:rsidP="00E316BB" w:rsidR="00E316BB">
      <w:pPr>
        <w:pStyle w:val="Bezproreda"/>
        <w:rPr>
          <w:rFonts w:cs="Courier New" w:hAnsi="Courier New" w:ascii="Courier New"/>
        </w:rPr>
      </w:pPr>
    </w:p>
    <w:p w:rsidRDefault="00E316BB" w:rsidP="00E316BB" w:rsidR="00E316BB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Posl.broj:40. St-1390/17</w:t>
      </w:r>
    </w:p>
    <w:p w:rsidRDefault="00E316BB" w:rsidP="00E316BB" w:rsidR="00E316BB">
      <w:pPr>
        <w:pStyle w:val="Bezproreda"/>
        <w:rPr>
          <w:rFonts w:cs="Courier New" w:hAnsi="Courier New" w:ascii="Courier New"/>
        </w:rPr>
      </w:pPr>
    </w:p>
    <w:p w:rsidRDefault="00E316BB" w:rsidP="00E316BB" w:rsidR="00E316BB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Dužnik: Auto-CENTAR d.o.o. za trgovinu i usluge u stečaju,</w:t>
      </w:r>
    </w:p>
    <w:p w:rsidRDefault="00E316BB" w:rsidP="00E316BB" w:rsidR="00E316BB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OIB95932145581, Sisak, 44273 Sela, Sela 213</w:t>
      </w:r>
    </w:p>
    <w:p w:rsidRDefault="00E316BB" w:rsidP="00E316BB" w:rsidR="00E316BB">
      <w:pPr>
        <w:pStyle w:val="Bezproreda"/>
        <w:rPr>
          <w:rFonts w:cs="Courier New" w:hAnsi="Courier New" w:ascii="Courier New"/>
        </w:rPr>
      </w:pPr>
    </w:p>
    <w:p w:rsidRDefault="00E316BB" w:rsidP="00E316BB" w:rsidR="00E316BB">
      <w:pPr>
        <w:pStyle w:val="Bezproreda"/>
        <w:rPr>
          <w:rFonts w:cs="Courier New" w:hAnsi="Courier New" w:ascii="Courier New"/>
        </w:rPr>
      </w:pPr>
    </w:p>
    <w:p w:rsidRDefault="00E316BB" w:rsidP="00E316BB" w:rsidR="00E316BB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 TIJRK STEČAJNOG POSTUPKA u razdoblju od 30.08.2017. do</w:t>
      </w:r>
    </w:p>
    <w:p w:rsidRDefault="00E316BB" w:rsidP="00E316BB" w:rsidR="00E316BB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održavanja Ispitnog i Izvještajnog ročišta – 23.05.2018.g.</w:t>
      </w:r>
    </w:p>
    <w:p w:rsidRDefault="00E316BB" w:rsidP="00E316BB" w:rsidR="00E316BB">
      <w:pPr>
        <w:pStyle w:val="Bezproreda"/>
        <w:rPr>
          <w:rFonts w:cs="Courier New" w:hAnsi="Courier New" w:ascii="Courier New"/>
        </w:rPr>
      </w:pPr>
    </w:p>
    <w:p w:rsidRDefault="00E316BB" w:rsidP="00812366" w:rsidR="0081236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Trgovački sud u Zagrebu Rješenjem Posl.broj:40.St-1390/17 od 30.08.2017.g. pokrenuo je prethodni stečajni postupak </w:t>
      </w:r>
      <w:r w:rsidR="00812366">
        <w:rPr>
          <w:rFonts w:cs="Courier New" w:hAnsi="Courier New" w:ascii="Courier New"/>
        </w:rPr>
        <w:t>a dana 14.veljače 2018.g. otvorio stečajni postupak nad dužnikom Auto-CENTAR d.o.o. u stečaju, OIB95932145581, Sisak, 44273 Sela, Sela 213.</w:t>
      </w:r>
    </w:p>
    <w:p w:rsidRDefault="00812366" w:rsidP="00812366" w:rsidR="0081236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Prijedlog za pokretanje stečajnog postupka</w:t>
      </w:r>
      <w:r w:rsidR="005E03B9">
        <w:rPr>
          <w:rFonts w:cs="Courier New" w:hAnsi="Courier New" w:ascii="Courier New"/>
        </w:rPr>
        <w:t xml:space="preserve"> podnijeli su; Fond za zaštitu okoliša i energetsku učinkovitost Zagreb,</w:t>
      </w:r>
      <w:r w:rsidR="001C0365">
        <w:rPr>
          <w:rFonts w:cs="Courier New" w:hAnsi="Courier New" w:ascii="Courier New"/>
        </w:rPr>
        <w:t xml:space="preserve"> RH,</w:t>
      </w:r>
      <w:r w:rsidR="005E03B9">
        <w:rPr>
          <w:rFonts w:cs="Courier New" w:hAnsi="Courier New" w:ascii="Courier New"/>
        </w:rPr>
        <w:t xml:space="preserve"> ŽDO Sisak i B2 – KAPITAL d.o.o. iz Zagreba – promijenjeni ovlaštenik.</w:t>
      </w:r>
    </w:p>
    <w:p w:rsidRDefault="005E03B9" w:rsidP="00812366" w:rsidR="005E03B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Razlozi za otvaranje stečaja su nesposobnost za plaćanje a prema Potvrdi FINE Zagreb od 09.08.2017,g. stečajni dužnik bio je u blokadi 2508 dana  za iznos</w:t>
      </w:r>
      <w:r w:rsidR="00224E71">
        <w:rPr>
          <w:rFonts w:cs="Courier New" w:hAnsi="Courier New" w:ascii="Courier New"/>
        </w:rPr>
        <w:t xml:space="preserve"> od 6.349.943,14kn a</w:t>
      </w:r>
      <w:r>
        <w:rPr>
          <w:rFonts w:cs="Courier New" w:hAnsi="Courier New" w:ascii="Courier New"/>
        </w:rPr>
        <w:t xml:space="preserve"> dospjele obveze nije izmirio u roku od 60 dana s bilo kojeg svojega računa.</w:t>
      </w:r>
    </w:p>
    <w:p w:rsidRDefault="005E03B9" w:rsidP="00812366" w:rsidR="005E03B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Stečajni dužnik je i prezadužen jer imovinom, koju čini građevinsko neizgrađeno zemljište ne</w:t>
      </w:r>
      <w:r w:rsidR="00224E71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>može izmiriti dospjele evidentirana obveze.</w:t>
      </w:r>
    </w:p>
    <w:p w:rsidRDefault="005E03B9" w:rsidP="00812366" w:rsidR="005E03B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</w:t>
      </w:r>
    </w:p>
    <w:p w:rsidRDefault="00812366" w:rsidP="00812366" w:rsidR="00E316BB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Radi pribave informacija i podataka o stanju stečajne mase i obveza obraćala sam se poštanskim pismenima na adresu sjedišta dužnika i</w:t>
      </w:r>
      <w:r w:rsidR="00E316BB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>odgovornih osoba ali nisam uspjela uspostaviti kontakt s istima.</w:t>
      </w:r>
    </w:p>
    <w:p w:rsidRDefault="00812366" w:rsidP="00812366" w:rsidR="0081236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Poslovni prostor nisam pregledala a niti sam dobila na uvid i nisam preuzela poslovnu i knjigovodstvenu dokumentaciju.</w:t>
      </w:r>
    </w:p>
    <w:p w:rsidRDefault="00812366" w:rsidP="008E2540" w:rsidR="00224E71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Radi pribave potrebnih podatak</w:t>
      </w:r>
      <w:r w:rsidR="00224E71">
        <w:rPr>
          <w:rFonts w:cs="Courier New" w:hAnsi="Courier New" w:ascii="Courier New"/>
        </w:rPr>
        <w:t>a i informacija obraćala sam se;</w:t>
      </w:r>
      <w:r>
        <w:rPr>
          <w:rFonts w:cs="Courier New" w:hAnsi="Courier New" w:ascii="Courier New"/>
        </w:rPr>
        <w:t xml:space="preserve"> RH MF PU Središnje Hrvatske </w:t>
      </w:r>
      <w:r w:rsidR="00224E71">
        <w:rPr>
          <w:rFonts w:cs="Courier New" w:hAnsi="Courier New" w:ascii="Courier New"/>
        </w:rPr>
        <w:t>Sisak, RH, MUP PU Sisačko Moslavačka Sisak, Središnje klirinško depozitarno društvo d.d. Zagreb, RH Ministarstvo mora, prometa i infrastrukture, Uprava sigurnosti plovidbe Zagreb, i RH Hrvatska agencija za civilno zrakoplovstvo Zagreb i dobila informacije da stečajni dužnik nema evidentiranu imovinu kod istih.</w:t>
      </w:r>
    </w:p>
    <w:p w:rsidRDefault="00224E71" w:rsidP="008E2540" w:rsidR="00224E71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Također sam se obratila RH, Općinski sud u Sisku, Zemljišno knjižni odjel i dobila Potvrdu da steč.dužnik nije upisan kao vlasnik ne</w:t>
      </w:r>
      <w:r w:rsidR="001C0365">
        <w:rPr>
          <w:rFonts w:cs="Courier New" w:hAnsi="Courier New" w:ascii="Courier New"/>
        </w:rPr>
        <w:t>kretnina na područ</w:t>
      </w:r>
      <w:r>
        <w:rPr>
          <w:rFonts w:cs="Courier New" w:hAnsi="Courier New" w:ascii="Courier New"/>
        </w:rPr>
        <w:t>ju nadležnog Zemljišnoknjižnog odjela.</w:t>
      </w:r>
    </w:p>
    <w:p w:rsidRDefault="00224E71" w:rsidP="008E2540" w:rsidR="008E7B7A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Obratila sam se također Općinskom sudu u Karlovac, Zemljišnoknjižni odjel i primala sam Izvadak iz BZP-a za K.O.313173 KARLOVAC I, Broj:</w:t>
      </w:r>
      <w:r w:rsidR="008E7B7A">
        <w:rPr>
          <w:rFonts w:cs="Courier New" w:hAnsi="Courier New" w:ascii="Courier New"/>
        </w:rPr>
        <w:t>Zk uloška:2118 iz kojega proizlazi da je u A POSJEDOVNICI</w:t>
      </w:r>
      <w:r w:rsidR="001C0365">
        <w:rPr>
          <w:rFonts w:cs="Courier New" w:hAnsi="Courier New" w:ascii="Courier New"/>
        </w:rPr>
        <w:t xml:space="preserve"> upisana</w:t>
      </w:r>
      <w:r w:rsidR="008E7B7A">
        <w:rPr>
          <w:rFonts w:cs="Courier New" w:hAnsi="Courier New" w:ascii="Courier New"/>
        </w:rPr>
        <w:t xml:space="preserve"> KČBR. 802/8, Broj D.L.65. adresa Dvorište ILOVAC, u površini od 2937m2.                       Str. – 1 –</w:t>
      </w:r>
    </w:p>
    <w:p w:rsidRDefault="008E7B7A" w:rsidP="008E2540" w:rsidR="008E7B7A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lastRenderedPageBreak/>
        <w:t>U B VLASTOVNICA upisan je vlasnički dio 1/1 za Auto-CENTAR d.o.o. u stečaju OIB95932145581, Sela 213.</w:t>
      </w:r>
    </w:p>
    <w:p w:rsidRDefault="008E7B7A" w:rsidP="008E2540" w:rsidR="008E7B7A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U nastavku </w:t>
      </w:r>
      <w:r w:rsidR="001C0365">
        <w:rPr>
          <w:rFonts w:cs="Courier New" w:hAnsi="Courier New" w:ascii="Courier New"/>
        </w:rPr>
        <w:t xml:space="preserve">Izvatka </w:t>
      </w:r>
      <w:r>
        <w:rPr>
          <w:rFonts w:cs="Courier New" w:hAnsi="Courier New" w:ascii="Courier New"/>
        </w:rPr>
        <w:t>nalaze se upisi i to:</w:t>
      </w:r>
    </w:p>
    <w:p w:rsidRDefault="008E7B7A" w:rsidP="008E7B7A" w:rsidR="008E7B7A">
      <w:pPr>
        <w:pStyle w:val="Bezproreda"/>
        <w:numPr>
          <w:ilvl w:val="0"/>
          <w:numId w:val="4"/>
        </w:numPr>
        <w:rPr>
          <w:rFonts w:cs="Courier New" w:hAnsi="Courier New" w:ascii="Courier New"/>
        </w:rPr>
      </w:pPr>
      <w:r>
        <w:rPr>
          <w:rFonts w:cs="Courier New" w:hAnsi="Courier New" w:ascii="Courier New"/>
        </w:rPr>
        <w:t>Uknjiženo je pravo služnosti na neodređeno vrijeme za</w:t>
      </w:r>
    </w:p>
    <w:p w:rsidRDefault="008E7B7A" w:rsidP="002420AD" w:rsidR="008E7B7A">
      <w:pPr>
        <w:pStyle w:val="Bezproreda"/>
        <w:jc w:val="both"/>
        <w:rPr>
          <w:rFonts w:cs="Courier New" w:hAnsi="Courier New" w:ascii="Courier New"/>
        </w:rPr>
      </w:pPr>
      <w:r w:rsidRPr="008E7B7A">
        <w:rPr>
          <w:rFonts w:cs="Courier New" w:hAnsi="Courier New" w:ascii="Courier New"/>
        </w:rPr>
        <w:t>postavljenje objekata i inst</w:t>
      </w:r>
      <w:r>
        <w:rPr>
          <w:rFonts w:cs="Courier New" w:hAnsi="Courier New" w:ascii="Courier New"/>
        </w:rPr>
        <w:t>alacija vodoopskrbe, odvodnje,</w:t>
      </w:r>
    </w:p>
    <w:p w:rsidRDefault="008E7B7A" w:rsidP="002420AD" w:rsidR="008E7B7A">
      <w:pPr>
        <w:pStyle w:val="Bezproreda"/>
        <w:jc w:val="both"/>
        <w:rPr>
          <w:rFonts w:cs="Courier New" w:hAnsi="Courier New" w:ascii="Courier New"/>
        </w:rPr>
      </w:pPr>
      <w:r w:rsidRPr="008E7B7A">
        <w:rPr>
          <w:rFonts w:cs="Courier New" w:hAnsi="Courier New" w:ascii="Courier New"/>
        </w:rPr>
        <w:t>elektroopskrbe, telekomunikacije</w:t>
      </w:r>
      <w:r>
        <w:rPr>
          <w:rFonts w:cs="Courier New" w:hAnsi="Courier New" w:ascii="Courier New"/>
        </w:rPr>
        <w:t xml:space="preserve"> i rasvjete bez naknade za korist grada Karlovca,</w:t>
      </w:r>
    </w:p>
    <w:p w:rsidRDefault="008E7B7A" w:rsidP="008E7B7A" w:rsidR="005D41FD">
      <w:pPr>
        <w:pStyle w:val="Bezproreda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U C TERETOVNICA </w:t>
      </w:r>
      <w:r w:rsidR="005D41FD">
        <w:rPr>
          <w:rFonts w:cs="Courier New" w:hAnsi="Courier New" w:ascii="Courier New"/>
        </w:rPr>
        <w:t>izvršeno je 5 upisa založnog prava zbog zaduženja i osiguranja i to:</w:t>
      </w:r>
    </w:p>
    <w:p w:rsidRDefault="005D41FD" w:rsidP="001C0365" w:rsidR="001C0365">
      <w:pPr>
        <w:pStyle w:val="Bezproreda"/>
        <w:numPr>
          <w:ilvl w:val="0"/>
          <w:numId w:val="4"/>
        </w:numPr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Broj:Z-3445/8, ES </w:t>
      </w:r>
      <w:r w:rsidR="001C0365">
        <w:rPr>
          <w:rFonts w:cs="Courier New" w:hAnsi="Courier New" w:ascii="Courier New"/>
        </w:rPr>
        <w:t xml:space="preserve">574/08-1 od 06.06.2008. za </w:t>
      </w:r>
      <w:r>
        <w:rPr>
          <w:rFonts w:cs="Courier New" w:hAnsi="Courier New" w:ascii="Courier New"/>
        </w:rPr>
        <w:t xml:space="preserve"> </w:t>
      </w:r>
      <w:r w:rsidR="001C0365">
        <w:rPr>
          <w:rFonts w:cs="Courier New" w:hAnsi="Courier New" w:ascii="Courier New"/>
        </w:rPr>
        <w:t xml:space="preserve"> osiguranje</w:t>
      </w:r>
    </w:p>
    <w:p w:rsidRDefault="005D41FD" w:rsidP="001C0365" w:rsidR="008E7B7A" w:rsidRPr="001C0365">
      <w:pPr>
        <w:pStyle w:val="Bezproreda"/>
        <w:rPr>
          <w:rFonts w:cs="Courier New" w:hAnsi="Courier New" w:ascii="Courier New"/>
        </w:rPr>
      </w:pPr>
      <w:r w:rsidRPr="001C0365">
        <w:rPr>
          <w:rFonts w:cs="Courier New" w:hAnsi="Courier New" w:ascii="Courier New"/>
        </w:rPr>
        <w:t xml:space="preserve">potraživanja za iznos od 600.000,00€ - za promijenjenog ovlaštenika B2 KAPITAL d.o.o. iz Zagreba,  </w:t>
      </w:r>
      <w:r w:rsidR="008E7B7A" w:rsidRPr="001C0365">
        <w:rPr>
          <w:rFonts w:cs="Courier New" w:hAnsi="Courier New" w:ascii="Courier New"/>
        </w:rPr>
        <w:t xml:space="preserve"> </w:t>
      </w:r>
    </w:p>
    <w:p w:rsidRDefault="00D270D9" w:rsidP="00D270D9" w:rsidR="00727DFE">
      <w:pPr>
        <w:pStyle w:val="Bezproreda"/>
        <w:numPr>
          <w:ilvl w:val="0"/>
          <w:numId w:val="4"/>
        </w:numPr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Broj Z-1722/10 uknjiženo je zajedničko založno pravo </w:t>
      </w:r>
      <w:r w:rsidR="00727DFE">
        <w:rPr>
          <w:rFonts w:cs="Courier New" w:hAnsi="Courier New" w:ascii="Courier New"/>
        </w:rPr>
        <w:t>dana</w:t>
      </w:r>
    </w:p>
    <w:p w:rsidRDefault="00727DFE" w:rsidP="002420AD" w:rsidR="00D270D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23.03. 2010.</w:t>
      </w:r>
      <w:r w:rsidR="001C0365">
        <w:rPr>
          <w:rFonts w:cs="Courier New" w:hAnsi="Courier New" w:ascii="Courier New"/>
        </w:rPr>
        <w:t xml:space="preserve"> </w:t>
      </w:r>
      <w:r w:rsidR="00D270D9">
        <w:rPr>
          <w:rFonts w:cs="Courier New" w:hAnsi="Courier New" w:ascii="Courier New"/>
        </w:rPr>
        <w:t>za kredit</w:t>
      </w:r>
      <w:r>
        <w:rPr>
          <w:rFonts w:cs="Courier New" w:hAnsi="Courier New" w:ascii="Courier New"/>
        </w:rPr>
        <w:t xml:space="preserve"> </w:t>
      </w:r>
      <w:r w:rsidR="00D270D9">
        <w:rPr>
          <w:rFonts w:cs="Courier New" w:hAnsi="Courier New" w:ascii="Courier New"/>
        </w:rPr>
        <w:t>dodijeljen AUTO IN-VICTA d.o.o. Sisak za iznos od 1.586.000,00€ -</w:t>
      </w:r>
      <w:r w:rsidR="00224E71">
        <w:rPr>
          <w:rFonts w:cs="Courier New" w:hAnsi="Courier New" w:ascii="Courier New"/>
        </w:rPr>
        <w:t xml:space="preserve"> </w:t>
      </w:r>
      <w:r w:rsidR="00D270D9">
        <w:rPr>
          <w:rFonts w:cs="Courier New" w:hAnsi="Courier New" w:ascii="Courier New"/>
        </w:rPr>
        <w:t>za</w:t>
      </w:r>
      <w:r>
        <w:rPr>
          <w:rFonts w:cs="Courier New" w:hAnsi="Courier New" w:ascii="Courier New"/>
        </w:rPr>
        <w:t xml:space="preserve"> </w:t>
      </w:r>
      <w:r w:rsidR="00D270D9">
        <w:rPr>
          <w:rFonts w:cs="Courier New" w:hAnsi="Courier New" w:ascii="Courier New"/>
        </w:rPr>
        <w:t>promijenjenog ovlaštenika</w:t>
      </w:r>
      <w:r>
        <w:rPr>
          <w:rFonts w:cs="Courier New" w:hAnsi="Courier New" w:ascii="Courier New"/>
        </w:rPr>
        <w:t xml:space="preserve"> B2 KAPITAL d.o.o. iz Zagreba,</w:t>
      </w:r>
    </w:p>
    <w:p w:rsidRDefault="00727DFE" w:rsidP="00727DFE" w:rsidR="00727DFE">
      <w:pPr>
        <w:pStyle w:val="Bezproreda"/>
        <w:numPr>
          <w:ilvl w:val="0"/>
          <w:numId w:val="4"/>
        </w:numPr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Broj Z-1861/10 uknjiženo je založno pravo 30.03.2010.g. pod </w:t>
      </w:r>
    </w:p>
    <w:p w:rsidRDefault="00727DFE" w:rsidP="002420AD" w:rsidR="00727DF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OV-6274/10 30.03.2010.g. za iznos od 657.511,38kn u korist ERSTE&amp;STEIERMARKISCHEBANK d.d. Rijeka,</w:t>
      </w:r>
    </w:p>
    <w:p w:rsidRDefault="00727DFE" w:rsidP="00727DFE" w:rsidR="00727DFE">
      <w:pPr>
        <w:pStyle w:val="Bezproreda"/>
        <w:numPr>
          <w:ilvl w:val="0"/>
          <w:numId w:val="4"/>
        </w:numPr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Broj Z-2134/11, ES 78/11-1 od 04.04.2011. uknjiženo založno </w:t>
      </w:r>
    </w:p>
    <w:p w:rsidRDefault="001C0365" w:rsidP="002420AD" w:rsidR="00727DF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</w:t>
      </w:r>
      <w:r w:rsidR="00727DFE">
        <w:rPr>
          <w:rFonts w:cs="Courier New" w:hAnsi="Courier New" w:ascii="Courier New"/>
        </w:rPr>
        <w:t>ravo za kredit dodijeljen VELAS d.o.o. Velika Gorica u iznosu od 600.000,00€ - za promijenjenog ovlaštenika B2 KAPITAL d.o.o. iz Zagreba,</w:t>
      </w:r>
    </w:p>
    <w:p w:rsidRDefault="00405F6F" w:rsidP="00727DFE" w:rsidR="00405F6F">
      <w:pPr>
        <w:pStyle w:val="Bezproreda"/>
        <w:numPr>
          <w:ilvl w:val="0"/>
          <w:numId w:val="4"/>
        </w:numPr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Broj Z-5981/12 od 15.10.2012.g. uknjiženo je ovršno pravo </w:t>
      </w:r>
    </w:p>
    <w:p w:rsidRDefault="00405F6F" w:rsidP="002420AD" w:rsidR="00405F6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zaloga</w:t>
      </w:r>
      <w:r w:rsidR="001C0365">
        <w:rPr>
          <w:rFonts w:cs="Courier New" w:hAnsi="Courier New" w:ascii="Courier New"/>
        </w:rPr>
        <w:t xml:space="preserve"> na nekretnini</w:t>
      </w:r>
      <w:r>
        <w:rPr>
          <w:rFonts w:cs="Courier New" w:hAnsi="Courier New" w:ascii="Courier New"/>
        </w:rPr>
        <w:t xml:space="preserve"> u iznosu od 135.396,17kn za korist RH, MF, Porezna uprava, Područni ured Karlovac.</w:t>
      </w:r>
    </w:p>
    <w:p w:rsidRDefault="00405F6F" w:rsidP="002420AD" w:rsidR="00405F6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Svi naprijed navedeni upisi imaju klauzule u svezi obračuna kamata, provi</w:t>
      </w:r>
      <w:r w:rsidR="001C0365">
        <w:rPr>
          <w:rFonts w:cs="Courier New" w:hAnsi="Courier New" w:ascii="Courier New"/>
        </w:rPr>
        <w:t>zi</w:t>
      </w:r>
      <w:r>
        <w:rPr>
          <w:rFonts w:cs="Courier New" w:hAnsi="Courier New" w:ascii="Courier New"/>
        </w:rPr>
        <w:t>je, naknade i troškova prisilne naplate bilo sudske ili izvan sudske.</w:t>
      </w:r>
    </w:p>
    <w:p w:rsidRDefault="00405F6F" w:rsidP="00405F6F" w:rsidR="00405F6F">
      <w:pPr>
        <w:pStyle w:val="Bezproreda"/>
        <w:rPr>
          <w:rFonts w:cs="Courier New" w:hAnsi="Courier New" w:ascii="Courier New"/>
        </w:rPr>
      </w:pPr>
    </w:p>
    <w:p w:rsidRDefault="00405F6F" w:rsidP="002420AD" w:rsidR="00405F6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Nemam saznanje da stečajn</w:t>
      </w:r>
      <w:r w:rsidR="001C0365">
        <w:rPr>
          <w:rFonts w:cs="Courier New" w:hAnsi="Courier New" w:ascii="Courier New"/>
        </w:rPr>
        <w:t>i dužnik ima nenapla</w:t>
      </w:r>
      <w:r>
        <w:rPr>
          <w:rFonts w:cs="Courier New" w:hAnsi="Courier New" w:ascii="Courier New"/>
        </w:rPr>
        <w:t>ćenih dospjelih potraživanja od dužnikovih dužnika niti da se vode sudski postupci.</w:t>
      </w:r>
    </w:p>
    <w:p w:rsidRDefault="00405F6F" w:rsidP="00405F6F" w:rsidR="00405F6F">
      <w:pPr>
        <w:pStyle w:val="Bezproreda"/>
        <w:rPr>
          <w:rFonts w:cs="Courier New" w:hAnsi="Courier New" w:ascii="Courier New"/>
        </w:rPr>
      </w:pPr>
    </w:p>
    <w:p w:rsidRDefault="00405F6F" w:rsidP="002420AD" w:rsidR="002420A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Prema Potvrdi HMIO RH od 01.07.2007. do 27.11.2015.g. </w:t>
      </w:r>
      <w:r w:rsidR="002420AD">
        <w:rPr>
          <w:rFonts w:cs="Courier New" w:hAnsi="Courier New" w:ascii="Courier New"/>
        </w:rPr>
        <w:t xml:space="preserve">bilo </w:t>
      </w:r>
      <w:r w:rsidR="001C0365">
        <w:rPr>
          <w:rFonts w:cs="Courier New" w:hAnsi="Courier New" w:ascii="Courier New"/>
        </w:rPr>
        <w:t>je zaposleno ukupno 34 radnika a</w:t>
      </w:r>
      <w:r w:rsidR="002420AD">
        <w:rPr>
          <w:rFonts w:cs="Courier New" w:hAnsi="Courier New" w:ascii="Courier New"/>
        </w:rPr>
        <w:t xml:space="preserve"> posljednji radnik je odjavljen s danom 30.04.2015.g i na  dan otvaranja stečaja nema zaposlenih radnika.</w:t>
      </w:r>
    </w:p>
    <w:p w:rsidRDefault="002420AD" w:rsidP="002420AD" w:rsidR="002420A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Niti jedan bivši radnik nije podnio Prijavu tražbine po osnovi neisplaćenih plaća i drugog potraživanja.</w:t>
      </w:r>
    </w:p>
    <w:p w:rsidRDefault="002420AD" w:rsidP="002420AD" w:rsidR="002420AD">
      <w:pPr>
        <w:pStyle w:val="Bezproreda"/>
        <w:jc w:val="both"/>
        <w:rPr>
          <w:rFonts w:cs="Courier New" w:hAnsi="Courier New" w:ascii="Courier New"/>
        </w:rPr>
      </w:pPr>
    </w:p>
    <w:p w:rsidRDefault="002420AD" w:rsidP="002420AD" w:rsidR="002420A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Mišljenja sam da u konkretnom slučaju nema mogućnosti niti uvjeta za izradu stečajnog plana.</w:t>
      </w:r>
    </w:p>
    <w:p w:rsidRDefault="002420AD" w:rsidP="002420AD" w:rsidR="002420AD">
      <w:pPr>
        <w:pStyle w:val="Bezproreda"/>
        <w:jc w:val="both"/>
        <w:rPr>
          <w:rFonts w:cs="Courier New" w:hAnsi="Courier New" w:ascii="Courier New"/>
        </w:rPr>
      </w:pPr>
    </w:p>
    <w:p w:rsidRDefault="002420AD" w:rsidP="002420AD" w:rsidR="002420A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II STANJE STEČAJNE MASE</w:t>
      </w:r>
    </w:p>
    <w:p w:rsidRDefault="002420AD" w:rsidP="002420AD" w:rsidR="002420AD">
      <w:pPr>
        <w:pStyle w:val="Bezproreda"/>
        <w:jc w:val="both"/>
        <w:rPr>
          <w:rFonts w:cs="Courier New" w:hAnsi="Courier New" w:ascii="Courier New"/>
        </w:rPr>
      </w:pPr>
    </w:p>
    <w:p w:rsidRDefault="001C0365" w:rsidP="002420AD" w:rsidR="005972F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Sukladno čl.221. SZ /NN 71/15 i 107/17/ sastavljen je detaljna Pregled predmeta stečajne mase iz kojega proizlazi da stečajni dužnik ima za unovčenje nekretninu kčbr. 802/8, naziva Dvorište ILOVAC  u površini od 2937m2</w:t>
      </w:r>
      <w:r w:rsidR="005972F8">
        <w:rPr>
          <w:rFonts w:cs="Courier New" w:hAnsi="Courier New" w:ascii="Courier New"/>
        </w:rPr>
        <w:t>, K.O.313173 Karlovac I, broj Zk uloška:2118.</w:t>
      </w:r>
    </w:p>
    <w:p w:rsidRDefault="005972F8" w:rsidP="002420AD" w:rsidR="005972F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Procjenu predmetne nekretnine izvršio je ERSTE&amp;STEIERMARKISCHEBANK d.d. iz Rijeke i procijenio tržišnu vrijednost  u iznosu od 260.805,60€ preračunato u kunsku protuvrijednost u iznosu od 1.976.906,45kn.</w:t>
      </w:r>
    </w:p>
    <w:p w:rsidRDefault="00994BED" w:rsidP="002420AD" w:rsidR="005972F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Do dana izrade I</w:t>
      </w:r>
      <w:r w:rsidR="005972F8">
        <w:rPr>
          <w:rFonts w:cs="Courier New" w:hAnsi="Courier New" w:ascii="Courier New"/>
        </w:rPr>
        <w:t>z</w:t>
      </w:r>
      <w:r>
        <w:rPr>
          <w:rFonts w:cs="Courier New" w:hAnsi="Courier New" w:ascii="Courier New"/>
        </w:rPr>
        <w:t>v</w:t>
      </w:r>
      <w:r w:rsidR="005972F8">
        <w:rPr>
          <w:rFonts w:cs="Courier New" w:hAnsi="Courier New" w:ascii="Courier New"/>
        </w:rPr>
        <w:t>ješća nije primljeno pisano traženje u svezi izlučnog prava.</w:t>
      </w:r>
      <w:r>
        <w:rPr>
          <w:rFonts w:cs="Courier New" w:hAnsi="Courier New" w:ascii="Courier New"/>
        </w:rPr>
        <w:t xml:space="preserve">                  Str. – 2 -</w:t>
      </w:r>
    </w:p>
    <w:p w:rsidRDefault="005972F8" w:rsidP="002420AD" w:rsidR="00994BE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lastRenderedPageBreak/>
        <w:t>Do određenog roka za dostavu Prijava tražbine niti jedan bivši zaposleni radnik nije podnio Prijavu tražbine, koja bi se razvrstala u Tablicu I. Višeg isplatnog reda.</w:t>
      </w:r>
    </w:p>
    <w:p w:rsidRDefault="00994BED" w:rsidP="002420AD" w:rsidR="00994BED">
      <w:pPr>
        <w:pStyle w:val="Bezproreda"/>
        <w:jc w:val="both"/>
        <w:rPr>
          <w:rFonts w:cs="Courier New" w:hAnsi="Courier New" w:ascii="Courier New"/>
        </w:rPr>
      </w:pPr>
    </w:p>
    <w:p w:rsidRDefault="00994BED" w:rsidP="002420AD" w:rsidR="00994BE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III  RADNJE KOJE ĆE SE PODUZETI U NAREDNOM RAZDOBLJU</w:t>
      </w:r>
    </w:p>
    <w:p w:rsidRDefault="00994BED" w:rsidP="002420AD" w:rsidR="00994BED">
      <w:pPr>
        <w:pStyle w:val="Bezproreda"/>
        <w:jc w:val="both"/>
        <w:rPr>
          <w:rFonts w:cs="Courier New" w:hAnsi="Courier New" w:ascii="Courier New"/>
        </w:rPr>
      </w:pPr>
    </w:p>
    <w:p w:rsidRDefault="00994BED" w:rsidP="002420AD" w:rsidR="001C0365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Nakon održanog Izvještajnog ročišta, rasprave o izvješću i njegovom prihvaćanju predlaže se da se zapečne postupak  unovčenja stečajna masa prodajom e-dražbom putem FINE Zagreb.</w:t>
      </w:r>
      <w:r w:rsidR="005972F8">
        <w:rPr>
          <w:rFonts w:cs="Courier New" w:hAnsi="Courier New" w:ascii="Courier New"/>
        </w:rPr>
        <w:t xml:space="preserve"> </w:t>
      </w:r>
      <w:r w:rsidR="001C0365">
        <w:rPr>
          <w:rFonts w:cs="Courier New" w:hAnsi="Courier New" w:ascii="Courier New"/>
        </w:rPr>
        <w:t xml:space="preserve"> </w:t>
      </w:r>
    </w:p>
    <w:p w:rsidRDefault="00994BED" w:rsidP="002420AD" w:rsidR="00994BED">
      <w:pPr>
        <w:pStyle w:val="Bezproreda"/>
        <w:jc w:val="both"/>
        <w:rPr>
          <w:rFonts w:cs="Courier New" w:hAnsi="Courier New" w:ascii="Courier New"/>
        </w:rPr>
      </w:pPr>
    </w:p>
    <w:p w:rsidRDefault="00994BED" w:rsidP="002420AD" w:rsidR="00994BE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Nakon unovčenja stečajne mase predlaže se da se namiri stečajni upravitelj i nastali troškovi stečajne postupka a sukladno prijedlogu Troškovnika stečajnog upravitelja od 11.05.2018.g.</w:t>
      </w:r>
    </w:p>
    <w:p w:rsidRDefault="00994BED" w:rsidP="002420AD" w:rsidR="00994BED">
      <w:pPr>
        <w:pStyle w:val="Bezproreda"/>
        <w:jc w:val="both"/>
        <w:rPr>
          <w:rFonts w:cs="Courier New" w:hAnsi="Courier New" w:ascii="Courier New"/>
        </w:rPr>
      </w:pPr>
    </w:p>
    <w:p w:rsidRDefault="00994BED" w:rsidP="002420AD" w:rsidR="00994BED">
      <w:pPr>
        <w:pStyle w:val="Bezproreda"/>
        <w:jc w:val="both"/>
        <w:rPr>
          <w:rFonts w:cs="Courier New" w:hAnsi="Courier New" w:ascii="Courier New"/>
        </w:rPr>
      </w:pPr>
    </w:p>
    <w:p w:rsidRDefault="00994BED" w:rsidP="002420AD" w:rsidR="00994BED">
      <w:pPr>
        <w:pStyle w:val="Bezproreda"/>
        <w:jc w:val="both"/>
        <w:rPr>
          <w:rFonts w:cs="Courier New" w:hAnsi="Courier New" w:ascii="Courier New"/>
        </w:rPr>
      </w:pPr>
    </w:p>
    <w:p w:rsidRDefault="00994BED" w:rsidP="002420AD" w:rsidR="00994BE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U Ivanić-Gradu, 15.05.2018.g. </w:t>
      </w:r>
    </w:p>
    <w:p w:rsidRDefault="00994BED" w:rsidP="002420AD" w:rsidR="00994BE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  Stečajni upravitelj:</w:t>
      </w:r>
    </w:p>
    <w:p w:rsidRDefault="00994BED" w:rsidP="002420AD" w:rsidR="00994BE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  Marija Tomeš, mag.oec.</w:t>
      </w:r>
    </w:p>
    <w:p w:rsidRDefault="00994BED" w:rsidP="002420AD" w:rsidR="00994BED">
      <w:pPr>
        <w:pStyle w:val="Bezproreda"/>
        <w:jc w:val="both"/>
        <w:rPr>
          <w:rFonts w:cs="Courier New" w:hAnsi="Courier New" w:ascii="Courier New"/>
        </w:rPr>
      </w:pPr>
    </w:p>
    <w:p w:rsidRDefault="00994BED" w:rsidP="002420AD" w:rsidR="00994BED">
      <w:pPr>
        <w:pStyle w:val="Bezproreda"/>
        <w:jc w:val="both"/>
        <w:rPr>
          <w:rFonts w:cs="Courier New" w:hAnsi="Courier New" w:ascii="Courier New"/>
        </w:rPr>
      </w:pPr>
    </w:p>
    <w:p w:rsidRDefault="00994BED" w:rsidP="002420AD" w:rsidR="00994BE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Prilozi:- kopija Izvatka broj:ZK uloška 2118, Općinskog suda u </w:t>
      </w:r>
    </w:p>
    <w:p w:rsidRDefault="00994BED" w:rsidP="002420AD" w:rsidR="00994BE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Karlovcu, Zemljišnoknjižni odjel, K.O. Karlovac I</w:t>
      </w:r>
    </w:p>
    <w:p w:rsidRDefault="002420AD" w:rsidP="002420AD" w:rsidR="00727DF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</w:t>
      </w:r>
      <w:r w:rsidR="00405F6F">
        <w:rPr>
          <w:rFonts w:cs="Courier New" w:hAnsi="Courier New" w:ascii="Courier New"/>
        </w:rPr>
        <w:t xml:space="preserve">   </w:t>
      </w:r>
      <w:r w:rsidR="00994BED">
        <w:rPr>
          <w:rFonts w:cs="Courier New" w:hAnsi="Courier New" w:ascii="Courier New"/>
        </w:rPr>
        <w:t xml:space="preserve">    -Tablica Općeg – II Višeg isplatnog reda,</w:t>
      </w:r>
    </w:p>
    <w:p w:rsidRDefault="00994BED" w:rsidP="002420AD" w:rsidR="00994BE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-Popis predmeta stečajne mase,</w:t>
      </w:r>
    </w:p>
    <w:p w:rsidRDefault="00994BED" w:rsidP="002420AD" w:rsidR="00EA0ED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- Popis primljenih Prijava tražbina steč.vjerovnika</w:t>
      </w:r>
      <w:r w:rsidR="00EA0ED4">
        <w:rPr>
          <w:rFonts w:cs="Courier New" w:hAnsi="Courier New" w:ascii="Courier New"/>
        </w:rPr>
        <w:t>,</w:t>
      </w: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-Pregled imovine i obveza s prijedlogom Troškovnika</w:t>
      </w: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EA0ED4">
      <w:pPr>
        <w:pStyle w:val="Bezproreda"/>
        <w:jc w:val="both"/>
        <w:rPr>
          <w:rFonts w:cs="Courier New" w:hAnsi="Courier New" w:ascii="Courier New"/>
        </w:rPr>
      </w:pPr>
    </w:p>
    <w:p w:rsidRDefault="00EA0ED4" w:rsidP="002420AD" w:rsidR="00994BED" w:rsidRPr="0054382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Str. – 3 -</w:t>
      </w:r>
      <w:r w:rsidR="00994BED">
        <w:rPr>
          <w:rFonts w:cs="Courier New" w:hAnsi="Courier New" w:ascii="Courier New"/>
        </w:rPr>
        <w:t xml:space="preserve"> </w:t>
      </w:r>
    </w:p>
    <w:sectPr w:rsidR="00994BED" w:rsidRPr="005438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C8463B"/>
    <w:multiLevelType w:val="hybridMultilevel"/>
    <w:tmpl w:val="7FF8E4BE"/>
    <w:lvl w:tplc="6F822D70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CE63D8"/>
    <w:multiLevelType w:val="hybridMultilevel"/>
    <w:tmpl w:val="EBAAA1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416D22"/>
    <w:multiLevelType w:val="hybridMultilevel"/>
    <w:tmpl w:val="D17638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4B6D93"/>
    <w:multiLevelType w:val="hybridMultilevel"/>
    <w:tmpl w:val="C8889814"/>
    <w:lvl w:tplc="40AC93BA" w:ilvl="0">
      <w:numFmt w:val="bullet"/>
      <w:lvlText w:val="-"/>
      <w:lvlJc w:val="left"/>
      <w:pPr>
        <w:ind w:hanging="360" w:left="720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829"/>
    <w:rsid w:val="00004382"/>
    <w:rsid w:val="001C0365"/>
    <w:rsid w:val="00224E71"/>
    <w:rsid w:val="002420AD"/>
    <w:rsid w:val="00405F6F"/>
    <w:rsid w:val="00543829"/>
    <w:rsid w:val="005972F8"/>
    <w:rsid w:val="005D41FD"/>
    <w:rsid w:val="005E03B9"/>
    <w:rsid w:val="006A0FEA"/>
    <w:rsid w:val="00727DFE"/>
    <w:rsid w:val="0076637E"/>
    <w:rsid w:val="00812366"/>
    <w:rsid w:val="008D7D88"/>
    <w:rsid w:val="008E2540"/>
    <w:rsid w:val="008E7B7A"/>
    <w:rsid w:val="00994BED"/>
    <w:rsid w:val="00B05671"/>
    <w:rsid w:val="00BC003E"/>
    <w:rsid w:val="00D270D9"/>
    <w:rsid w:val="00E316BB"/>
    <w:rsid w:val="00EA0ED4"/>
    <w:rsid w:val="00F13B4A"/>
    <w:rsid w:val="00F9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438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05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6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671"/>
    <w:rPr>
      <w:rFonts w:cs="Courier New" w:hAnsi="Courier New" w:ascii="Courier New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671"/>
    <w:rPr>
      <w:rFonts w:cs="Courier New" w:hAnsi="Courier New" w:ascii="Courier New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671"/>
    <w:rPr>
      <w:rFonts w:cs="Courier New" w:hAnsi="Courier New" w:ascii="Courier New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438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05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6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671"/>
    <w:rPr>
      <w:rFonts w:ascii="Courier New" w:cs="Courier New" w:hAnsi="Courier New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671"/>
    <w:rPr>
      <w:rFonts w:ascii="Courier New" w:cs="Courier New" w:hAnsi="Courier New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671"/>
    <w:rPr>
      <w:rFonts w:ascii="Courier New" w:cs="Courier New" w:hAnsi="Courier New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857</properties:Words>
  <properties:Characters>5078</properties:Characters>
  <properties:Lines>165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2018-05-16T06:59:00Z</dcterms:created>
  <dc:creator>Marija</dc:creator>
  <cp:lastModifiedBy>Valentina Delač</cp:lastModifiedBy>
  <dcterms:modified xmlns:xsi="http://www.w3.org/2001/XMLSchema-instance" xsi:type="dcterms:W3CDTF">2018-05-16T06:59:00Z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St-1390/2017-45 / Podnesak - Izvješće stečajnog upravitelja (AUTO.docx)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