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38ab" w14:paraId="a8638a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4176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41</w:t>
      </w:r>
      <w:r w:rsidR="00813622">
        <w:t>76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13622">
        <w:t xml:space="preserve">USTANOVA ZA OBRAZOVANJE ODRASLIH LOTUS INFORMATIČKA ŠKOLA, OIB 78125399061, Samobor, </w:t>
      </w:r>
      <w:proofErr w:type="spellStart"/>
      <w:r w:rsidR="00813622">
        <w:t>Livadićeva</w:t>
      </w:r>
      <w:proofErr w:type="spellEnd"/>
      <w:r w:rsidR="00813622">
        <w:t xml:space="preserve"> 1.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813622">
        <w:t>8.899,61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4B4B7E"/>
    <w:rsid w:val="00524D3D"/>
    <w:rsid w:val="006156D0"/>
    <w:rsid w:val="0063064B"/>
    <w:rsid w:val="0064498B"/>
    <w:rsid w:val="00690733"/>
    <w:rsid w:val="006D3911"/>
    <w:rsid w:val="00726015"/>
    <w:rsid w:val="007D6D1C"/>
    <w:rsid w:val="00813622"/>
    <w:rsid w:val="008C31DE"/>
    <w:rsid w:val="00916F5B"/>
    <w:rsid w:val="009A248B"/>
    <w:rsid w:val="00AF31FC"/>
    <w:rsid w:val="00B00AAF"/>
    <w:rsid w:val="00B37548"/>
    <w:rsid w:val="00BC1743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6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6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6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6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6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4176</izvorni_sadrzaj>
    <derivirana_varijabla naziv="DomainObject.Predmet.Broj_1">4176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St-4176/2015</izvorni_sadrzaj>
    <derivirana_varijabla naziv="DomainObject.Predmet.OznakaBroj_1">St-4176/2015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LOTUS INFORMATIČKA ŠKOLA zastupanog po punomoćniku Inja Šporer</izvorni_sadrzaj>
    <derivirana_varijabla naziv="DomainObject.Predmet.ProtustrankaFormated_1">  USTANOVA ZA OBRAZOVANJE ODRASLIH LOTUS INFORMATIČKA ŠKOLA zastupanog po punomoćniku Inja Šporer</derivirana_varijabla>
  </DomainObject.Predmet.ProtustrankaFormated>
  <DomainObject.Predmet.ProtustrankaFormatedOIB>
    <izvorni_sadrzaj>  USTANOVA ZA OBRAZOVANJE ODRASLIH LOTUS INFORMATIČKA ŠKOLA, OIB 78125399061 zastupanog po punomoćniku Inja Šporer</izvorni_sadrzaj>
    <derivirana_varijabla naziv="DomainObject.Predmet.ProtustrankaFormatedOIB_1">  USTANOVA ZA OBRAZOVANJE ODRASLIH LOTUS INFORMATIČKA ŠKOLA, OIB 78125399061 zastupanog po punomoćniku Inja Šporer</derivirana_varijabla>
  </DomainObject.Predmet.ProtustrankaFormatedOIB>
  <DomainObject.Predmet.ProtustrankaFormatedWithAdress>
    <izvorni_sadrzaj> USTANOVA ZA OBRAZOVANJE ODRASLIH LOTUS INFORMATIČKA ŠKOLA, LIVADIĆEVA 1, 10430 Samobor zastupanog po punomoćniku Inja Šporer</izvorni_sadrzaj>
    <derivirana_varijabla naziv="DomainObject.Predmet.ProtustrankaFormatedWithAdress_1"> USTANOVA ZA OBRAZOVANJE ODRASLIH LOTUS INFORMATIČKA ŠKOLA, LIVADIĆEVA 1, 10430 Samobor zastupanog po punomoćniku Inja Šporer</derivirana_varijabla>
  </DomainObject.Predmet.ProtustrankaFormatedWithAdress>
  <DomainObject.Predmet.ProtustrankaFormatedWithAdressOIB>
    <izvorni_sadrzaj> USTANOVA ZA OBRAZOVANJE ODRASLIH LOTUS INFORMATIČKA ŠKOLA, OIB 78125399061, LIVADIĆEVA 1, 10430 Samobor zastupanog po punomoćniku Inja Šporer</izvorni_sadrzaj>
    <derivirana_varijabla naziv="DomainObject.Predmet.ProtustrankaFormatedWithAdressOIB_1"> USTANOVA ZA OBRAZOVANJE ODRASLIH LOTUS INFORMATIČKA ŠKOLA, OIB 78125399061, LIVADIĆEVA 1, 10430 Samobor zastupanog po punomoćniku Inja Šporer</derivirana_varijabla>
  </DomainObject.Predmet.ProtustrankaFormatedWithAdressOIB>
  <DomainObject.Predmet.ProtustrankaWithAdress>
    <izvorni_sadrzaj>USTANOVA ZA OBRAZOVANJE ODRASLIH LOTUS INFORMATIČKA ŠKOLA LIVADIĆEVA 1, 10430 Samobor</izvorni_sadrzaj>
    <derivirana_varijabla naziv="DomainObject.Predmet.ProtustrankaWithAdress_1">USTANOVA ZA OBRAZOVANJE ODRASLIH LOTUS INFORMATIČKA ŠKOLA LIVADIĆEVA 1, 10430 Samobor</derivirana_varijabla>
  </DomainObject.Predmet.ProtustrankaWithAdress>
  <DomainObject.Predmet.ProtustrankaWithAdressOIB>
    <izvorni_sadrzaj>USTANOVA ZA OBRAZOVANJE ODRASLIH LOTUS INFORMATIČKA ŠKOLA, OIB 78125399061, LIVADIĆEVA 1, 10430 Samobor</izvorni_sadrzaj>
    <derivirana_varijabla naziv="DomainObject.Predmet.ProtustrankaWithAdressOIB_1">USTANOVA ZA OBRAZOVANJE ODRASLIH LOTUS INFORMATIČKA ŠKOLA, OIB 78125399061, LIVADIĆEVA 1, 10430 Samobor</derivirana_varijabla>
  </DomainObject.Predmet.ProtustrankaWithAdressOIB>
  <DomainObject.Predmet.ProtustrankaNazivFormated>
    <izvorni_sadrzaj>USTANOVA ZA OBRAZOVANJE ODRASLIH LOTUS INFORMATIČKA ŠKOLA</izvorni_sadrzaj>
    <derivirana_varijabla naziv="DomainObject.Predmet.ProtustrankaNazivFormated_1">USTANOVA ZA OBRAZOVANJE ODRASLIH LOTUS INFORMATIČKA ŠKOLA</derivirana_varijabla>
  </DomainObject.Predmet.ProtustrankaNazivFormated>
  <DomainObject.Predmet.ProtustrankaNazivFormatedOIB>
    <izvorni_sadrzaj>USTANOVA ZA OBRAZOVANJE ODRASLIH LOTUS INFORMATIČKA ŠKOLA, OIB 78125399061</izvorni_sadrzaj>
    <derivirana_varijabla naziv="DomainObject.Predmet.ProtustrankaNazivFormatedOIB_1">USTANOVA ZA OBRAZOVANJE ODRASLIH LOTUS INFORMATIČKA ŠKOLA, OIB 78125399061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LOTUS INFORMATIČKA ŠKOLA zastupanog po punomoćniku Inja Šporer</item>
    </izvorni_sadrzaj>
    <derivirana_varijabla naziv="DomainObject.Predmet.ProtuStrankaListFormated_1">
      <item>USTANOVA ZA OBRAZOVANJE ODRASLIH LOTUS INFORMATIČKA ŠKOLA zastupanog po punomoćniku Inja Šporer</item>
    </derivirana_varijabla>
  </DomainObject.Predmet.ProtuStrankaListFormated>
  <DomainObject.Predmet.ProtuStrankaListFormatedOIB>
    <izvorni_sadrzaj>
      <item>USTANOVA ZA OBRAZOVANJE ODRASLIH LOTUS INFORMATIČKA ŠKOLA, OIB 78125399061 zastupanog po punomoćniku Inja Šporer</item>
    </izvorni_sadrzaj>
    <derivirana_varijabla naziv="DomainObject.Predmet.ProtuStrankaListFormatedOIB_1">
      <item>USTANOVA ZA OBRAZOVANJE ODRASLIH LOTUS INFORMATIČKA ŠKOLA, OIB 78125399061 zastupanog po punomoćniku Inja Šporer</item>
    </derivirana_varijabla>
  </DomainObject.Predmet.ProtuStrankaListFormatedOIB>
  <DomainObject.Predmet.ProtuStrankaListFormatedWithAdress>
    <izvorni_sadrzaj>
      <item>USTANOVA ZA OBRAZOVANJE ODRASLIH LOTUS INFORMATIČKA ŠKOLA, LIVADIĆEVA 1, 10430 Samobor zastupanog po punomoćniku Inja Šporer</item>
    </izvorni_sadrzaj>
    <derivirana_varijabla naziv="DomainObject.Predmet.ProtuStrankaListFormatedWithAdress_1">
      <item>USTANOVA ZA OBRAZOVANJE ODRASLIH LOTUS INFORMATIČKA ŠKOLA, LIVADIĆEVA 1, 10430 Samobor zastupanog po punomoćniku Inja Šporer</item>
    </derivirana_varijabla>
  </DomainObject.Predmet.ProtuStrankaListFormatedWithAdress>
  <DomainObject.Predmet.ProtuStrankaListFormatedWithAdressOIB>
    <izvorni_sadrzaj>
      <item>USTANOVA ZA OBRAZOVANJE ODRASLIH LOTUS INFORMATIČKA ŠKOLA, OIB 78125399061, LIVADIĆEVA 1, 10430 Samobor zastupanog po punomoćniku Inja Šporer</item>
    </izvorni_sadrzaj>
    <derivirana_varijabla naziv="DomainObject.Predmet.ProtuStrankaListFormatedWithAdressOIB_1">
      <item>USTANOVA ZA OBRAZOVANJE ODRASLIH LOTUS INFORMATIČKA ŠKOLA, OIB 78125399061, LIVADIĆEVA 1, 10430 Samobor zastupanog po punomoćniku Inja Šporer</item>
    </derivirana_varijabla>
  </DomainObject.Predmet.ProtuStrankaListFormatedWithAdressOIB>
  <DomainObject.Predmet.ProtuStrankaListNazivFormated>
    <izvorni_sadrzaj>
      <item>USTANOVA ZA OBRAZOVANJE ODRASLIH LOTUS INFORMATIČKA ŠKOLA</item>
    </izvorni_sadrzaj>
    <derivirana_varijabla naziv="DomainObject.Predmet.ProtuStrankaListNazivFormated_1">
      <item>USTANOVA ZA OBRAZOVANJE ODRASLIH LOTUS INFORMATIČKA ŠKOLA</item>
    </derivirana_varijabla>
  </DomainObject.Predmet.ProtuStrankaListNazivFormated>
  <DomainObject.Predmet.ProtuStrankaListNazivFormatedOIB>
    <izvorni_sadrzaj>
      <item>USTANOVA ZA OBRAZOVANJE ODRASLIH LOTUS INFORMATIČKA ŠKOLA, OIB 78125399061</item>
    </izvorni_sadrzaj>
    <derivirana_varijabla naziv="DomainObject.Predmet.ProtuStrankaListNazivFormatedOIB_1">
      <item>USTANOVA ZA OBRAZOVANJE ODRASLIH LOTUS INFORMATIČKA ŠKOLA, OIB 78125399061</item>
    </derivirana_varijabla>
  </DomainObject.Predmet.ProtuStrankaListNazivFormatedOIB>
  <DomainObject.Predmet.OstaliListFormated>
    <izvorni_sadrzaj>
      <item>Inja Šporer punomoćnik sudionika u postupku USTANOVA ZA OBRAZOVANJE ODRASLIH LOTUS INFORMATIČKA ŠKOLA</item>
    </izvorni_sadrzaj>
    <derivirana_varijabla naziv="DomainObject.Predmet.OstaliListFormated_1">
      <item>Inja Šporer punomoćnik sudionika u postupku USTANOVA ZA OBRAZOVANJE ODRASLIH LOTUS INFORMATIČKA ŠKOLA</item>
    </derivirana_varijabla>
  </DomainObject.Predmet.OstaliListFormated>
  <DomainObject.Predmet.OstaliListFormatedOIB>
    <izvorni_sadrzaj>
      <item>Inja Šporer, OIB 62035957552 punomoćnik sudionika u postupku USTANOVA ZA OBRAZOVANJE ODRASLIH LOTUS INFORMATIČKA ŠKOLA</item>
    </izvorni_sadrzaj>
    <derivirana_varijabla naziv="DomainObject.Predmet.OstaliListFormatedOIB_1">
      <item>Inja Šporer, OIB 62035957552 punomoćnik sudionika u postupku USTANOVA ZA OBRAZOVANJE ODRASLIH LOTUS INFORMATIČKA ŠKOLA</item>
    </derivirana_varijabla>
  </DomainObject.Predmet.OstaliListFormatedOIB>
  <DomainObject.Predmet.OstaliListFormatedWithAdress>
    <izvorni_sadrzaj>
      <item>Inja Šporer, Samoborska 33, 10432 Bregana punomoćnik sudionika u postupku USTANOVA ZA OBRAZOVANJE ODRASLIH LOTUS INFORMATIČKA ŠKOLA</item>
    </izvorni_sadrzaj>
    <derivirana_varijabla naziv="DomainObject.Predmet.OstaliListFormatedWithAdress_1">
      <item>Inja Šporer, Samoborska 33, 10432 Bregana punomoćnik sudionika u postupku USTANOVA ZA OBRAZOVANJE ODRASLIH LOTUS INFORMATIČKA ŠKOLA</item>
    </derivirana_varijabla>
  </DomainObject.Predmet.OstaliListFormatedWithAdress>
  <DomainObject.Predmet.OstaliListFormatedWithAdressOIB>
    <izvorni_sadrzaj>
      <item>Inja Šporer, OIB 62035957552, Samoborska 33, 10432 Bregana punomoćnik sudionika u postupku USTANOVA ZA OBRAZOVANJE ODRASLIH LOTUS INFORMATIČKA ŠKOLA</item>
    </izvorni_sadrzaj>
    <derivirana_varijabla naziv="DomainObject.Predmet.OstaliListFormatedWithAdressOIB_1">
      <item>Inja Šporer, OIB 62035957552, Samoborska 33, 10432 Bregana punomoćnik sudionika u postupku USTANOVA ZA OBRAZOVANJE ODRASLIH LOTUS INFORMATIČKA ŠKOLA</item>
    </derivirana_varijabla>
  </DomainObject.Predmet.OstaliListFormatedWithAdressOIB>
  <DomainObject.Predmet.OstaliListNazivFormated>
    <izvorni_sadrzaj>
      <item>Inja Šporer</item>
    </izvorni_sadrzaj>
    <derivirana_varijabla naziv="DomainObject.Predmet.OstaliListNazivFormated_1">
      <item>Inja Šporer</item>
    </derivirana_varijabla>
  </DomainObject.Predmet.OstaliListNazivFormated>
  <DomainObject.Predmet.OstaliListNazivFormatedOIB>
    <izvorni_sadrzaj>
      <item>Inja Šporer, OIB 62035957552</item>
    </izvorni_sadrzaj>
    <derivirana_varijabla naziv="DomainObject.Predmet.OstaliListNazivFormatedOIB_1">
      <item>Inja Šporer, OIB 62035957552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LOTUS INFORMATIČKA ŠKOLA</izvorni_sadrzaj>
    <derivirana_varijabla naziv="DomainObject.Predmet.ProtustrankaIDrugi_1">USTANOVA ZA OBRAZOVANJE ODRASLIH LOTUS INFORMATIČKA ŠKOLA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OBRAZOVANJE ODRASLIH LOTUS INFORMATIČKA ŠKOLA, OIB 78125399061, LIVADIĆEVA 1, 10430 Samobor</izvorni_sadrzaj>
    <derivirana_varijabla naziv="DomainObject.Predmet.ProtustrankaIDrugiAdressOIB_1">USTANOVA ZA OBRAZOVANJE ODRASLIH LOTUS INFORMATIČKA ŠKOLA, OIB 78125399061, LIVADIĆEVA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OBRAZOVANJE ODRASLIH LOTUS INFORMATIČKA ŠKOLA</item>
      <item>Inja Šporer</item>
    </izvorni_sadrzaj>
    <derivirana_varijabla naziv="DomainObject.Predmet.SudioniciListNaziv_1">
      <item>FINA Regionalni centar Zagreb</item>
      <item>USTANOVA ZA OBRAZOVANJE ODRASLIH LOTUS INFORMATIČKA ŠKOLA</item>
      <item>Inja Šporer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OBRAZOVANJE ODRASLIH LOTUS INFORMATIČKA ŠKOLA, OIB 78125399061, LIVADIĆEVA 1,10430 Samobor</item>
      <item>Inja Šporer, OIB 62035957552, Samoborska 33,10432 Bregana</item>
    </izvorni_sadrzaj>
    <derivirana_varijabla naziv="DomainObject.Predmet.SudioniciListAdressOIB_1">
      <item>FINA Regionalni centar Zagreb, OIB 85821130368, Trg svibanjskih žrtava 1995. 1,10000 Zagreb</item>
      <item>USTANOVA ZA OBRAZOVANJE ODRASLIH LOTUS INFORMATIČKA ŠKOLA, OIB 78125399061, LIVADIĆEVA 1,10430 Samobor</item>
      <item>Inja Šporer, OIB 62035957552, Samoborska 33,10432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78125399061</item>
      <item>, OIB 62035957552</item>
    </izvorni_sadrzaj>
    <derivirana_varijabla naziv="DomainObject.Predmet.SudioniciListNazivOIB_1">
      <item>, OIB 85821130368</item>
      <item>, OIB 78125399061</item>
      <item>, OIB 62035957552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1355</properties:Characters>
  <properties:Lines>48</properties:Lines>
  <properties:Paragraphs>17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2016-01-15T10:14:00Z</cp:lastPrinted>
  <dcterms:modified xmlns:xsi="http://www.w3.org/2001/XMLSchema-instance" xsi:type="dcterms:W3CDTF">2016-01-15T10:14:00Z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