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e2e58" w14:paraId="06e2e58" w:rsidRDefault="00937FF9" w:rsidP="00CA140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A1400" w:rsidP="00CA1400" w:rsidR="00CA1400">
      <w:pPr>
        <w:ind w:firstLine="5387"/>
        <w:jc w:val="right"/>
        <w:rPr>
          <w:b/>
          <w:noProof/>
        </w:rPr>
      </w:pPr>
      <w:r>
        <w:rPr>
          <w:b/>
          <w:noProof/>
        </w:rPr>
        <w:t xml:space="preserve">    3 St-1393/2016-5</w:t>
      </w:r>
    </w:p>
    <w:p w:rsidRDefault="00CA1400" w:rsidP="00CA1400" w:rsidR="00CA1400">
      <w:pPr>
        <w:jc w:val="center"/>
        <w:rPr>
          <w:b/>
          <w:noProof/>
        </w:rPr>
      </w:pPr>
      <w:r>
        <w:rPr>
          <w:b/>
          <w:noProof/>
        </w:rPr>
        <w:t>R E P U B L I K A  H R V A T S K A</w:t>
      </w:r>
    </w:p>
    <w:p w:rsidRDefault="00CA1400" w:rsidP="00CA1400" w:rsidR="00CA1400" w:rsidRPr="00CA1400">
      <w:pPr>
        <w:jc w:val="center"/>
        <w:rPr>
          <w:b/>
          <w:noProof/>
        </w:rPr>
      </w:pPr>
      <w:r>
        <w:rPr>
          <w:b/>
          <w:noProof/>
        </w:rPr>
        <w:t>R J E Š E N J E</w:t>
      </w:r>
    </w:p>
    <w:p w:rsidRDefault="00CA1400" w:rsidP="00CA1400" w:rsidR="00CA1400">
      <w:pPr>
        <w:ind w:firstLine="851"/>
        <w:jc w:val="both"/>
        <w:rPr>
          <w:noProof/>
        </w:rPr>
      </w:pPr>
      <w:r>
        <w:rPr>
          <w:noProof/>
        </w:rPr>
        <w:t xml:space="preserve">TRGOVAČKI SUD U BJELOVARU, OIB: 07942269267, po stečajnom sucu Sanjani Zorinc u stečajnom postupku nad dužnikom MARBO d.o.o. Orahovica, Kralja Zvonimira 1, OIB: 81382758311, dana 16. veljače 2017. godine </w:t>
      </w:r>
    </w:p>
    <w:p w:rsidRDefault="00CA1400" w:rsidP="00CA1400" w:rsidR="00CA1400" w:rsidRPr="00CA1400">
      <w:pPr>
        <w:jc w:val="center"/>
        <w:rPr>
          <w:b/>
          <w:noProof/>
        </w:rPr>
      </w:pPr>
      <w:r>
        <w:rPr>
          <w:b/>
          <w:noProof/>
        </w:rPr>
        <w:t>r i j e š i o  j e</w:t>
      </w:r>
    </w:p>
    <w:p w:rsidRDefault="00CA1400" w:rsidP="00CA1400" w:rsidR="00CA1400">
      <w:pPr>
        <w:ind w:firstLine="851"/>
        <w:jc w:val="both"/>
        <w:rPr>
          <w:noProof/>
        </w:rPr>
      </w:pPr>
      <w:r>
        <w:rPr>
          <w:noProof/>
        </w:rPr>
        <w:t xml:space="preserve">Odbija se prijedlog za otvaranje stečajnog postupka.  </w:t>
      </w:r>
    </w:p>
    <w:p w:rsidRDefault="00CA1400" w:rsidP="00CA1400" w:rsidR="00CA1400" w:rsidRPr="00CA1400">
      <w:pPr>
        <w:jc w:val="center"/>
        <w:rPr>
          <w:b/>
          <w:noProof/>
        </w:rPr>
      </w:pPr>
      <w:r>
        <w:rPr>
          <w:b/>
          <w:noProof/>
        </w:rPr>
        <w:t>Obrazloženje</w:t>
      </w:r>
    </w:p>
    <w:p w:rsidRDefault="00CA1400" w:rsidP="00CA1400" w:rsidR="00CA1400">
      <w:pPr>
        <w:ind w:firstLine="851"/>
        <w:jc w:val="both"/>
        <w:rPr>
          <w:noProof/>
        </w:rPr>
      </w:pPr>
      <w:r>
        <w:rPr>
          <w:noProof/>
        </w:rPr>
        <w:t>Financijska agencija, RC Zagreb, Podružnica Bjelovar je dana 21. listopada 2016. godine dostavila prijedlog za otvaranje stečajnog postupka nad dužnikom MARBO d.o.o. Orahovica u kojem navodi da na dan 20. listopada 2016. godine dužnik u Očevidniku redoslijeda osnova za plaćanje ima evidentirane neizvršene osnove za plaćanje u neprekinutom razdoblju od 120 dana u iznosu od 21.427,18 kn.</w:t>
      </w:r>
    </w:p>
    <w:p w:rsidRDefault="00CA1400" w:rsidP="00CA1400" w:rsidR="00CA1400">
      <w:pPr>
        <w:ind w:firstLine="851"/>
        <w:jc w:val="both"/>
        <w:rPr>
          <w:noProof/>
        </w:rPr>
      </w:pPr>
      <w:r>
        <w:rPr>
          <w:noProof/>
        </w:rPr>
        <w:t>Rješenjem ovog suda 3 St-1393/2016-2 od 6. veljače 2017. godine pokrenut je postupak radi utvrđivanja uvjeta za otvaranje stečajnog postupka nad dužnikom MARBO d.o.o. Orahovica koje je rješenje objavljeno na e-oglasnoj ploči 6. veljače 2017. godine.</w:t>
      </w:r>
    </w:p>
    <w:p w:rsidRDefault="00CA1400" w:rsidP="00CA1400" w:rsidR="00CA1400">
      <w:pPr>
        <w:ind w:firstLine="851"/>
        <w:jc w:val="both"/>
        <w:rPr>
          <w:noProof/>
        </w:rPr>
      </w:pPr>
      <w:r>
        <w:rPr>
          <w:noProof/>
        </w:rPr>
        <w:t xml:space="preserve">Podneskom od 14. veljače 2017. godine direktor stečajnog dužnika MARBO d.o.o. Orahovica zatražio je obustavu stečajnog postupka nad MARBO d.o.o. Orahovica jer je na dan 14. veljače 2017. godine račun dužnika deblokiran. Dostavlja potvrdu FINE, RC Osijek Podružnica Našice, Klasa: 110-07/17-02/152, Ur. broj: 08-6601-17 (list 9 spisa) iz koje proizlazi da na dan 14. veljače 2017. godine nepodmirene obveze dužnika iznose 0,00 kn. </w:t>
      </w:r>
    </w:p>
    <w:p w:rsidRDefault="00CA1400" w:rsidP="00CA1400" w:rsidR="00CA1400">
      <w:pPr>
        <w:ind w:firstLine="851"/>
        <w:jc w:val="both"/>
        <w:rPr>
          <w:noProof/>
        </w:rPr>
      </w:pPr>
      <w:bookmarkStart w:name="_GoBack" w:id="0"/>
      <w:bookmarkEnd w:id="0"/>
      <w:r>
        <w:rPr>
          <w:noProof/>
        </w:rPr>
        <w:t xml:space="preserve">Iz navedenog proizlazi da ne postoji stečajni razlog nesposobnosti plaćanja iz čl. 6. st. 1. i 2. Stečajnog zakona ("Narodne novine" br. 71/15, dalje SZ), a zbog kojeg je FINA podnijela prijedlog za otvaranje stečajnog postupka. </w:t>
      </w:r>
    </w:p>
    <w:p w:rsidRDefault="00CA1400" w:rsidP="00CA1400" w:rsidR="00CA1400">
      <w:pPr>
        <w:ind w:firstLine="851"/>
        <w:jc w:val="both"/>
        <w:rPr>
          <w:noProof/>
        </w:rPr>
      </w:pPr>
      <w:r>
        <w:rPr>
          <w:noProof/>
        </w:rPr>
        <w:t xml:space="preserve">Stoga je temeljem čl. 128. st. 6. SZ-a odbijen prijedlog za otvaranje stečajnog postupka i riješeno je kao u izreci. </w:t>
      </w:r>
    </w:p>
    <w:p w:rsidRDefault="00CA1400" w:rsidP="00CA1400" w:rsidR="00CA1400">
      <w:pPr>
        <w:jc w:val="center"/>
        <w:rPr>
          <w:noProof/>
        </w:rPr>
      </w:pPr>
      <w:r>
        <w:rPr>
          <w:noProof/>
        </w:rPr>
        <w:t xml:space="preserve">U Bjelovaru, 16. veljače 2017. godine </w:t>
      </w:r>
    </w:p>
    <w:p w:rsidRDefault="00CA1400" w:rsidP="00CA1400" w:rsidR="00CA1400">
      <w:pPr>
        <w:ind w:firstLine="5245"/>
        <w:jc w:val="both"/>
        <w:rPr>
          <w:b/>
          <w:noProof/>
        </w:rPr>
      </w:pPr>
      <w:r>
        <w:rPr>
          <w:b/>
          <w:noProof/>
        </w:rPr>
        <w:t xml:space="preserve">              STEČAJNI SUDAC</w:t>
      </w:r>
    </w:p>
    <w:p w:rsidRDefault="00CA1400" w:rsidP="00CA1400" w:rsidR="00CA1400" w:rsidRPr="00CA1400">
      <w:pPr>
        <w:ind w:firstLine="4678"/>
        <w:jc w:val="both"/>
        <w:rPr>
          <w:noProof/>
        </w:rPr>
      </w:pPr>
      <w:r>
        <w:rPr>
          <w:noProof/>
        </w:rPr>
        <w:t xml:space="preserve">                        SANJANA ZORINC</w:t>
      </w:r>
    </w:p>
    <w:p w:rsidRDefault="00CA1400" w:rsidP="00CA1400" w:rsidR="00CA1400">
      <w:pPr>
        <w:jc w:val="both"/>
      </w:pPr>
      <w:r>
        <w:rPr>
          <w:b/>
        </w:rPr>
        <w:t xml:space="preserve">POUKA O PRAVNOM LIJEKU: </w:t>
      </w:r>
      <w:r>
        <w:t xml:space="preserve">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CA1400" w:rsidP="00CA1400" w:rsidR="00CA1400">
      <w:pPr>
        <w:jc w:val="both"/>
      </w:pPr>
    </w:p>
    <w:p w:rsidRDefault="00CA1400" w:rsidP="00CA1400" w:rsidR="00CA1400">
      <w:pPr>
        <w:jc w:val="both"/>
      </w:pPr>
      <w:r>
        <w:rPr>
          <w:b/>
        </w:rPr>
        <w:t>NAPOMENA</w:t>
      </w:r>
      <w:r>
        <w:t xml:space="preserve"> : Ročište zakazano za 24. veljače 2017. godine neće se održati. </w:t>
      </w:r>
    </w:p>
    <w:p w:rsidRDefault="00CA1400" w:rsidP="00CA1400" w:rsidR="00CA1400">
      <w:pPr>
        <w:jc w:val="both"/>
      </w:pPr>
    </w:p>
    <w:p w:rsidRDefault="00CA1400" w:rsidP="00CA1400" w:rsidR="00CA1400">
      <w:pPr>
        <w:rPr>
          <w:noProof/>
        </w:rPr>
      </w:pPr>
      <w:r>
        <w:rPr>
          <w:noProof/>
        </w:rPr>
        <w:t>Rj.</w:t>
      </w:r>
    </w:p>
    <w:p w:rsidRDefault="00CA1400" w:rsidP="00CA1400" w:rsidR="00CA1400">
      <w:pPr>
        <w:rPr>
          <w:noProof/>
        </w:rPr>
      </w:pPr>
      <w:r>
        <w:rPr>
          <w:noProof/>
        </w:rPr>
        <w:t>1. FINA BJELOVAR - putem e-oglasne ploče suda</w:t>
      </w:r>
    </w:p>
    <w:p w:rsidRDefault="00CA1400" w:rsidP="00CA1400" w:rsidR="00CA1400">
      <w:pPr>
        <w:rPr>
          <w:noProof/>
        </w:rPr>
      </w:pPr>
      <w:r>
        <w:rPr>
          <w:noProof/>
        </w:rPr>
        <w:t xml:space="preserve">    FINA ORAHOVICA – putem e-oglasne ploče</w:t>
      </w:r>
    </w:p>
    <w:p w:rsidRDefault="00CA1400" w:rsidP="00CA1400" w:rsidR="00CA1400">
      <w:pPr>
        <w:rPr>
          <w:noProof/>
        </w:rPr>
      </w:pPr>
      <w:r>
        <w:rPr>
          <w:noProof/>
        </w:rPr>
        <w:t xml:space="preserve">    dužniku putem pošte i putem e-oglasne ploče</w:t>
      </w:r>
    </w:p>
    <w:p w:rsidRDefault="00CA1400" w:rsidP="00CA1400" w:rsidR="00CA1400">
      <w:pPr>
        <w:rPr>
          <w:noProof/>
        </w:rPr>
      </w:pPr>
      <w:r>
        <w:rPr>
          <w:noProof/>
        </w:rPr>
        <w:t>2. Sc pravomoćnost</w:t>
      </w:r>
    </w:p>
    <w:p w:rsidRDefault="00CA1400" w:rsidP="00CA1400" w:rsidR="00CA1400">
      <w:r>
        <w:rPr>
          <w:noProof/>
        </w:rPr>
        <w:t xml:space="preserve">Bj. 16.2.2017. </w:t>
      </w:r>
    </w:p>
    <w:p w:rsidRDefault="00CA1400" w:rsidP="00CA1400" w:rsidR="00CA1400"/>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4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27117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St-1393/2016-5</izvorni_sadrzaj>
    <derivirana_varijabla naziv="DomainObject.Oznaka_1">St-1393/2016-5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1393</izvorni_sadrzaj>
    <derivirana_varijabla naziv="DomainObject.Predmet.Broj_1">1393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St-1393/2016</izvorni_sadrzaj>
    <derivirana_varijabla naziv="DomainObject.Predmet.OznakaBroj_1">St-1393/2016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MARBO d.o.o. za ugostiteljstvo i prijevoz</izvorni_sadrzaj>
    <derivirana_varijabla naziv="DomainObject.Predmet.ProtustrankaFormated_1">  MARBO d.o.o. za ugostiteljstvo i prijevoz</derivirana_varijabla>
  </DomainObject.Predmet.ProtustrankaFormated>
  <DomainObject.Predmet.ProtustrankaFormatedOIB>
    <izvorni_sadrzaj>  MARBO d.o.o. za ugostiteljstvo i prijevoz, OIB 81382758311</izvorni_sadrzaj>
    <derivirana_varijabla naziv="DomainObject.Predmet.ProtustrankaFormatedOIB_1">  MARBO d.o.o. za ugostiteljstvo i prijevoz, OIB 81382758311</derivirana_varijabla>
  </DomainObject.Predmet.ProtustrankaFormatedOIB>
  <DomainObject.Predmet.ProtustrankaFormatedWithAdress>
    <izvorni_sadrzaj> MARBO d.o.o. za ugostiteljstvo i prijevoz, Kralja Zvonimira 1, 33515 Orahovica</izvorni_sadrzaj>
    <derivirana_varijabla naziv="DomainObject.Predmet.ProtustrankaFormatedWithAdress_1"> MARBO d.o.o. za ugostiteljstvo i prijevoz, Kralja Zvonimira 1, 33515 Orahovica</derivirana_varijabla>
  </DomainObject.Predmet.ProtustrankaFormatedWithAdress>
  <DomainObject.Predmet.ProtustrankaFormatedWithAdressOIB>
    <izvorni_sadrzaj> MARBO d.o.o. za ugostiteljstvo i prijevoz, OIB 81382758311, Kralja Zvonimira 1, 33515 Orahovica</izvorni_sadrzaj>
    <derivirana_varijabla naziv="DomainObject.Predmet.ProtustrankaFormatedWithAdressOIB_1"> MARBO d.o.o. za ugostiteljstvo i prijevoz, OIB 81382758311, Kralja Zvonimira 1, 33515 Orahovica</derivirana_varijabla>
  </DomainObject.Predmet.ProtustrankaFormatedWithAdressOIB>
  <DomainObject.Predmet.ProtustrankaWithAdress>
    <izvorni_sadrzaj>MARBO d.o.o. za ugostiteljstvo i prijevoz Kralja Zvonimira 1, 33515 Orahovica</izvorni_sadrzaj>
    <derivirana_varijabla naziv="DomainObject.Predmet.ProtustrankaWithAdress_1">MARBO d.o.o. za ugostiteljstvo i prijevoz Kralja Zvonimira 1, 33515 Orahovica</derivirana_varijabla>
  </DomainObject.Predmet.ProtustrankaWithAdress>
  <DomainObject.Predmet.ProtustrankaWithAdressOIB>
    <izvorni_sadrzaj>MARBO d.o.o. za ugostiteljstvo i prijevoz, OIB 81382758311, Kralja Zvonimira 1, 33515 Orahovica</izvorni_sadrzaj>
    <derivirana_varijabla naziv="DomainObject.Predmet.ProtustrankaWithAdressOIB_1">MARBO d.o.o. za ugostiteljstvo i prijevoz, OIB 81382758311, Kralja Zvonimira 1, 33515 Orahovica</derivirana_varijabla>
  </DomainObject.Predmet.ProtustrankaWithAdressOIB>
  <DomainObject.Predmet.ProtustrankaNazivFormated>
    <izvorni_sadrzaj>MARBO d.o.o. za ugostiteljstvo i prijevoz</izvorni_sadrzaj>
    <derivirana_varijabla naziv="DomainObject.Predmet.ProtustrankaNazivFormated_1">MARBO d.o.o. za ugostiteljstvo i prijevoz</derivirana_varijabla>
  </DomainObject.Predmet.ProtustrankaNazivFormated>
  <DomainObject.Predmet.ProtustrankaNazivFormatedOIB>
    <izvorni_sadrzaj>MARBO d.o.o. za ugostiteljstvo i prijevoz, OIB 81382758311</izvorni_sadrzaj>
    <derivirana_varijabla naziv="DomainObject.Predmet.ProtustrankaNazivFormatedOIB_1">MARBO d.o.o. za ugostiteljstvo i prijevoz, OIB 81382758311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MARBO d.o.o. za ugostiteljstvo i prijevoz</item>
    </izvorni_sadrzaj>
    <derivirana_varijabla naziv="DomainObject.Predmet.ProtuStrankaListFormated_1">
      <item>MARBO d.o.o. za ugostiteljstvo i prijevoz</item>
    </derivirana_varijabla>
  </DomainObject.Predmet.ProtuStrankaListFormated>
  <DomainObject.Predmet.ProtuStrankaListFormatedOIB>
    <izvorni_sadrzaj>
      <item>MARBO d.o.o. za ugostiteljstvo i prijevoz, OIB 81382758311</item>
    </izvorni_sadrzaj>
    <derivirana_varijabla naziv="DomainObject.Predmet.ProtuStrankaListFormatedOIB_1">
      <item>MARBO d.o.o. za ugostiteljstvo i prijevoz, OIB 81382758311</item>
    </derivirana_varijabla>
  </DomainObject.Predmet.ProtuStrankaListFormatedOIB>
  <DomainObject.Predmet.ProtuStrankaListFormatedWithAdress>
    <izvorni_sadrzaj>
      <item>MARBO d.o.o. za ugostiteljstvo i prijevoz, Kralja Zvonimira 1, 33515 Orahovica</item>
    </izvorni_sadrzaj>
    <derivirana_varijabla naziv="DomainObject.Predmet.ProtuStrankaListFormatedWithAdress_1">
      <item>MARBO d.o.o. za ugostiteljstvo i prijevoz, Kralja Zvonimira 1, 33515 Orahovica</item>
    </derivirana_varijabla>
  </DomainObject.Predmet.ProtuStrankaListFormatedWithAdress>
  <DomainObject.Predmet.ProtuStrankaListFormatedWithAdressOIB>
    <izvorni_sadrzaj>
      <item>MARBO d.o.o. za ugostiteljstvo i prijevoz, OIB 81382758311, Kralja Zvonimira 1, 33515 Orahovica</item>
    </izvorni_sadrzaj>
    <derivirana_varijabla naziv="DomainObject.Predmet.ProtuStrankaListFormatedWithAdressOIB_1">
      <item>MARBO d.o.o. za ugostiteljstvo i prijevoz, OIB 81382758311, Kralja Zvonimira 1, 33515 Orahovica</item>
    </derivirana_varijabla>
  </DomainObject.Predmet.ProtuStrankaListFormatedWithAdressOIB>
  <DomainObject.Predmet.ProtuStrankaListNazivFormated>
    <izvorni_sadrzaj>
      <item>MARBO d.o.o. za ugostiteljstvo i prijevoz</item>
    </izvorni_sadrzaj>
    <derivirana_varijabla naziv="DomainObject.Predmet.ProtuStrankaListNazivFormated_1">
      <item>MARBO d.o.o. za ugostiteljstvo i prijevoz</item>
    </derivirana_varijabla>
  </DomainObject.Predmet.ProtuStrankaListNazivFormated>
  <DomainObject.Predmet.ProtuStrankaListNazivFormatedOIB>
    <izvorni_sadrzaj>
      <item>MARBO d.o.o. za ugostiteljstvo i prijevoz, OIB 81382758311</item>
    </izvorni_sadrzaj>
    <derivirana_varijabla naziv="DomainObject.Predmet.ProtuStrankaListNazivFormatedOIB_1">
      <item>MARBO d.o.o. za ugostiteljstvo i prijevoz, OIB 81382758311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St-1393/2016-5</izvorni_sadrzaj>
    <derivirana_varijabla naziv="DomainObject.PoslovniBrojDokumenta_1">St-1393/2016-5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MARBO d.o.o. za ugostiteljstvo i prijevoz</izvorni_sadrzaj>
    <derivirana_varijabla naziv="DomainObject.Predmet.ProtustrankaIDrugi_1">MARBO d.o.o. za ugostiteljstvo i prijevoz</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MARBO d.o.o. za ugostiteljstvo i prijevoz, OIB 81382758311, Kralja Zvonimira 1, 33515 Orahovica</izvorni_sadrzaj>
    <derivirana_varijabla naziv="DomainObject.Predmet.ProtustrankaIDrugiAdressOIB_1">MARBO d.o.o. za ugostiteljstvo i prijevoz, OIB 81382758311, Kralja Zvonimira 1,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MARBO d.o.o. za ugostiteljstvo i prijevoz</item>
    </izvorni_sadrzaj>
    <derivirana_varijabla naziv="DomainObject.Predmet.SudioniciListNaziv_1">
      <item>FINA, RC ZAGREB, Podružnica Bjelovar</item>
      <item>MARBO d.o.o. za ugostiteljstvo i prijevoz</item>
    </derivirana_varijabla>
  </DomainObject.Predmet.SudioniciListNaziv>
  <DomainObject.Predmet.SudioniciListAdressOIB>
    <izvorni_sadrzaj>
      <item>FINA, RC ZAGREB, Podružnica Bjelovar, OIB 85821130368, F. Supila 4,43000 Bjelovar</item>
      <item>MARBO d.o.o. za ugostiteljstvo i prijevoz, OIB 81382758311, Kralja Zvonimira 1,33515 Orahovica</item>
    </izvorni_sadrzaj>
    <derivirana_varijabla naziv="DomainObject.Predmet.SudioniciListAdressOIB_1">
      <item>FINA, RC ZAGREB, Podružnica Bjelovar, OIB 85821130368, F. Supila 4,43000 Bjelovar</item>
      <item>MARBO d.o.o. za ugostiteljstvo i prijevoz, OIB 81382758311, Kralja Zvonimira 1,33515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4701E1-F136-4093-9346-BD3A2FAE70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2016</properties:Characters>
  <properties:Lines>47</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2017-02-16T09:16:00Z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St-1393/2016-5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