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fbd3" w14:paraId="f1cfbd3" w:rsidRDefault="00CC1DE7" w:rsidP="0075080A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68764F">
        <w:t>16</w:t>
      </w:r>
      <w:r w:rsidRPr="00B9015B">
        <w:t>. St</w:t>
      </w:r>
      <w:r w:rsidR="008D101E">
        <w:t>-</w:t>
      </w:r>
      <w:r w:rsidR="005F1B64">
        <w:t>4383</w:t>
      </w:r>
      <w:r w:rsidR="00C50BA1">
        <w:t>/1</w:t>
      </w:r>
      <w:r w:rsidR="005F1B64">
        <w:t>6</w:t>
      </w:r>
      <w:r w:rsidR="006A63B7">
        <w:t>-15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44787" w:rsidP="00C40A44" w:rsidR="000B22E7" w:rsidRPr="00B9015B">
      <w:pPr>
        <w:ind w:firstLine="708"/>
        <w:jc w:val="both"/>
      </w:pPr>
      <w:r w:rsidRPr="00044787">
        <w:rPr>
          <w:lang w:val="pt-BR"/>
        </w:rPr>
        <w:t xml:space="preserve">Trgovački sud u Zagrebu, po sucu </w:t>
      </w:r>
      <w:r w:rsidR="0068764F">
        <w:rPr>
          <w:lang w:val="pt-BR"/>
        </w:rPr>
        <w:t>Dini Jellin</w:t>
      </w:r>
      <w:r w:rsidRPr="00044787">
        <w:rPr>
          <w:lang w:val="pt-BR"/>
        </w:rPr>
        <w:t xml:space="preserve">, u stečajnom postupku u povodu prijedloga predlagatelja FINANCIJSKE AGENCIJE, Zagreb, Ulica grada Vukovara 70, OIB: </w:t>
      </w:r>
      <w:r w:rsidRPr="00044787">
        <w:t>85821130368</w:t>
      </w:r>
      <w:r w:rsidRPr="00044787">
        <w:rPr>
          <w:lang w:val="pt-BR"/>
        </w:rPr>
        <w:t>, za otvaranje stečajnog postupka nad dužnikom</w:t>
      </w:r>
      <w:r w:rsidR="00C50BA1" w:rsidRPr="00C50BA1">
        <w:t xml:space="preserve"> </w:t>
      </w:r>
      <w:r w:rsidR="005F1B64" w:rsidRPr="00597F0A">
        <w:t xml:space="preserve">pri Trgovačkom sudu u Zagrebu </w:t>
      </w:r>
      <w:r w:rsidR="005F1B64">
        <w:t>15. studenog</w:t>
      </w:r>
      <w:r w:rsidR="005F1B64" w:rsidRPr="00597F0A">
        <w:t xml:space="preserve"> 2018. u stečajnom postupku nad dužnikom </w:t>
      </w:r>
      <w:r w:rsidR="005F1B64" w:rsidRPr="00292FAE">
        <w:rPr>
          <w:lang w:val="pt-BR"/>
        </w:rPr>
        <w:t>BLA-PAP PROMET d.o.o., OIB: 31133987251, Zagreb, Šumski prečac 6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5F1B64">
        <w:rPr>
          <w:lang w:val="pt-BR"/>
        </w:rPr>
        <w:t xml:space="preserve">dana </w:t>
      </w:r>
      <w:r w:rsidR="00D31AC6">
        <w:rPr>
          <w:lang w:val="pt-BR"/>
        </w:rPr>
        <w:t>29</w:t>
      </w:r>
      <w:r w:rsidR="0068764F">
        <w:rPr>
          <w:lang w:val="pt-BR"/>
        </w:rPr>
        <w:t xml:space="preserve">. </w:t>
      </w:r>
      <w:r w:rsidR="005F1B64">
        <w:rPr>
          <w:lang w:val="pt-BR"/>
        </w:rPr>
        <w:t>studenog</w:t>
      </w:r>
      <w:r>
        <w:rPr>
          <w:lang w:val="pt-BR"/>
        </w:rPr>
        <w:t xml:space="preserve"> 2018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5F1B64" w:rsidRPr="00597F0A">
        <w:t xml:space="preserve">pri Trgovačkom sudu u Zagrebu </w:t>
      </w:r>
      <w:r w:rsidR="005F1B64">
        <w:t>15. studenog</w:t>
      </w:r>
      <w:r w:rsidR="005F1B64" w:rsidRPr="00597F0A">
        <w:t xml:space="preserve"> 2018. u stečajnom postupku nad dužnikom </w:t>
      </w:r>
      <w:r w:rsidR="005F1B64" w:rsidRPr="00292FAE">
        <w:rPr>
          <w:lang w:val="pt-BR"/>
        </w:rPr>
        <w:t>BLA-PAP PROMET d.o.o., OIB: 31133987251, Zagreb, Šumski prečac 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17AAB">
        <w:t>9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F1B64">
        <w:t>4383</w:t>
      </w:r>
      <w:r w:rsidR="004D487D">
        <w:t>-201</w:t>
      </w:r>
      <w:r w:rsidR="005F1B64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37478C" w:rsidP="0037478C" w:rsidR="0037478C" w:rsidRPr="00D57117">
      <w:pPr>
        <w:pStyle w:val="Tijeloteksta"/>
        <w:ind w:firstLine="708"/>
        <w:rPr>
          <w:lang w:val="pt-BR"/>
        </w:rPr>
      </w:pPr>
      <w:r w:rsidRPr="00D57117">
        <w:t xml:space="preserve">Financijska agencija, Regionalni centar Zagreb, podnijela je ovom sudu prijedlog za otvaranje stečajnog postupka nad dužnikom </w:t>
      </w:r>
      <w:r w:rsidR="005F1B64" w:rsidRPr="00597F0A">
        <w:t xml:space="preserve">pri Trgovačkom sudu u Zagrebu </w:t>
      </w:r>
      <w:r w:rsidR="005F1B64">
        <w:t>15. studenog</w:t>
      </w:r>
      <w:r w:rsidR="005F1B64" w:rsidRPr="00597F0A">
        <w:t xml:space="preserve"> 2018. u stečajnom postupku nad dužnikom </w:t>
      </w:r>
      <w:r w:rsidR="005F1B64" w:rsidRPr="00292FAE">
        <w:rPr>
          <w:lang w:val="pt-BR"/>
        </w:rPr>
        <w:t>BLA-PAP PROMET d.o.o., OIB: 31133987251, Zagreb, Šumski prečac 6</w:t>
      </w:r>
      <w:r w:rsidRPr="00D57117">
        <w:rPr>
          <w:lang w:val="pt-BR"/>
        </w:rPr>
        <w:t>.</w:t>
      </w:r>
    </w:p>
    <w:p w:rsidRDefault="0037478C" w:rsidP="0037478C" w:rsidR="0037478C" w:rsidRPr="00D57117">
      <w:pPr>
        <w:pStyle w:val="Tijeloteksta"/>
        <w:rPr>
          <w:lang w:val="pt-BR"/>
        </w:rPr>
      </w:pPr>
    </w:p>
    <w:p w:rsidRDefault="0037478C" w:rsidP="0037478C" w:rsidR="0037478C" w:rsidRPr="00D57117">
      <w:pPr>
        <w:pStyle w:val="Tijeloteksta"/>
        <w:ind w:firstLine="708"/>
      </w:pPr>
      <w:r w:rsidRPr="00D57117">
        <w:t xml:space="preserve">Prijedlog je podnesen na temelju čl. </w:t>
      </w:r>
      <w:r w:rsidR="005F1B64" w:rsidRPr="00CD2821">
        <w:t>444. st. 2</w:t>
      </w:r>
      <w:r w:rsidRPr="00D57117">
        <w:t>. Stečajnog zakona („Narodne novine“ broj 71/15. i 104/17, dalje: SZ).</w:t>
      </w:r>
    </w:p>
    <w:p w:rsidRDefault="0037478C" w:rsidP="0037478C" w:rsidR="0037478C" w:rsidRPr="00D57117">
      <w:pPr>
        <w:pStyle w:val="Tijeloteksta"/>
        <w:ind w:firstLine="708"/>
      </w:pPr>
    </w:p>
    <w:p w:rsidRDefault="0037478C" w:rsidP="0037478C" w:rsidR="0037478C" w:rsidRPr="00D57117">
      <w:pPr>
        <w:pStyle w:val="Tijeloteksta"/>
        <w:ind w:firstLine="708"/>
      </w:pPr>
      <w:r w:rsidRPr="00D57117">
        <w:t xml:space="preserve">Financijska agencija, kao predlagatelj, navela je u prijedlogu za otvaranje stečajnog postupka kako dužnik na dan </w:t>
      </w:r>
      <w:r w:rsidR="005F1B64">
        <w:t>18</w:t>
      </w:r>
      <w:r w:rsidRPr="00D57117">
        <w:t xml:space="preserve">. </w:t>
      </w:r>
      <w:r w:rsidR="005F1B64">
        <w:t>listopada</w:t>
      </w:r>
      <w:r w:rsidRPr="00D57117">
        <w:t xml:space="preserve"> 2018. u Očevidniku redoslijeda osnova za plaćanje ima evidentirane neizvršene osnove za plaćanje u neprekinutom razdoblju od </w:t>
      </w:r>
      <w:r w:rsidR="005F1B64">
        <w:t>1714</w:t>
      </w:r>
      <w:r w:rsidRPr="00D57117">
        <w:t xml:space="preserve"> dana, u ukupnom iznosu od </w:t>
      </w:r>
      <w:r w:rsidR="005F1B64">
        <w:t xml:space="preserve">5.048,348,04 </w:t>
      </w:r>
      <w:r>
        <w:t>kn.</w:t>
      </w:r>
    </w:p>
    <w:p w:rsidRDefault="0037478C" w:rsidP="0037478C" w:rsidR="0037478C" w:rsidRPr="00D57117">
      <w:pPr>
        <w:pStyle w:val="Tijeloteksta"/>
        <w:ind w:firstLine="708"/>
      </w:pPr>
    </w:p>
    <w:p w:rsidRDefault="0037478C" w:rsidP="0037478C" w:rsidR="0037478C" w:rsidRPr="00CD2821">
      <w:pPr>
        <w:pStyle w:val="Tijeloteksta"/>
        <w:ind w:firstLine="708"/>
      </w:pPr>
      <w:r w:rsidRPr="00CD2821">
        <w:t>Odredbom čl. 115. st. 1. SZ propisano je da sud na temelju prijedloga za otvaranje stečajnoga postupka donosi rješenje o pokretanju prethodnoga postupka radi utvrđivanja pretpostavki za otvaranje stečajnoga postupka (prethodni postupak). Sud je rješenjem pokrenuo prethodni postupak nad dužnikom, a potom je održano  ročište radi očitovanja o prijedlogu za otvaranje stečajnog postupka.</w:t>
      </w:r>
    </w:p>
    <w:p w:rsidRDefault="0037478C" w:rsidP="0037478C" w:rsidR="0037478C" w:rsidRPr="00D57117">
      <w:pPr>
        <w:pStyle w:val="Tijeloteksta"/>
        <w:ind w:firstLine="708"/>
      </w:pPr>
    </w:p>
    <w:p w:rsidRDefault="0037478C" w:rsidP="0037478C" w:rsidR="0037478C" w:rsidRPr="00D57117">
      <w:pPr>
        <w:pStyle w:val="Tijeloteksta"/>
        <w:ind w:firstLine="708"/>
      </w:pPr>
      <w:r w:rsidRPr="00D57117">
        <w:lastRenderedPageBreak/>
        <w:t>Prema odredbi čl. 11. st. 3. SZ sud po službenoj dužnosti utvrđuje sve činjenice koje su važne za predstečajni i stečajni postupak te radi toga može izvoditi sve potrebne dokaze.</w:t>
      </w:r>
    </w:p>
    <w:p w:rsidRDefault="0037478C" w:rsidP="0037478C" w:rsidR="0037478C" w:rsidRPr="00D57117">
      <w:pPr>
        <w:pStyle w:val="Tijeloteksta"/>
        <w:ind w:firstLine="708"/>
      </w:pPr>
    </w:p>
    <w:p w:rsidRDefault="0037478C" w:rsidP="0037478C" w:rsidR="0037478C">
      <w:pPr>
        <w:pStyle w:val="Tijeloteksta"/>
        <w:ind w:firstLine="708"/>
      </w:pPr>
      <w:r w:rsidRPr="00D57117">
        <w:t xml:space="preserve">Uvidom u Očevidnik neizvršenih osnova za plaćanje na dan </w:t>
      </w:r>
      <w:r w:rsidR="0075080A">
        <w:t>15</w:t>
      </w:r>
      <w:r w:rsidRPr="00D57117">
        <w:t xml:space="preserve">. </w:t>
      </w:r>
      <w:r w:rsidR="0075080A">
        <w:t>studenog</w:t>
      </w:r>
      <w:r w:rsidRPr="00D57117">
        <w:t xml:space="preserve"> 2018. vidljivo je da dužnik na navedeni dan ima ukupan iznos obveza po svim neizvršenim osnovama za plaćanje s kamatom od </w:t>
      </w:r>
      <w:r w:rsidR="0075080A" w:rsidRPr="00C61333">
        <w:t>5.050.843,58 kn</w:t>
      </w:r>
      <w:r w:rsidRPr="00D57117">
        <w:t>.</w:t>
      </w:r>
    </w:p>
    <w:p w:rsidRDefault="00FF425A" w:rsidP="0037478C" w:rsidR="00FF425A">
      <w:pPr>
        <w:pStyle w:val="Tijeloteksta"/>
        <w:ind w:firstLine="708"/>
      </w:pPr>
    </w:p>
    <w:p w:rsidRDefault="00FF425A" w:rsidP="00FF425A" w:rsidR="00FF425A" w:rsidRPr="00D57117">
      <w:pPr>
        <w:pStyle w:val="Tijeloteksta"/>
        <w:ind w:firstLine="708"/>
        <w:rPr>
          <w:lang w:val="en-GB"/>
        </w:rPr>
      </w:pPr>
      <w:r w:rsidRPr="00D57117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FF425A" w:rsidP="00FF425A" w:rsidR="00FF425A" w:rsidRPr="00D57117">
      <w:pPr>
        <w:pStyle w:val="Tijeloteksta"/>
        <w:ind w:firstLine="708"/>
      </w:pPr>
    </w:p>
    <w:p w:rsidRDefault="00193187" w:rsidP="0037478C" w:rsidR="0037478C" w:rsidRPr="00D57117">
      <w:pPr>
        <w:pStyle w:val="Tijeloteksta"/>
        <w:ind w:firstLine="708"/>
      </w:pPr>
      <w:r>
        <w:t>Nadalje,</w:t>
      </w:r>
      <w:r w:rsidR="0037478C" w:rsidRPr="00D57117">
        <w:t xml:space="preserve"> sud </w:t>
      </w:r>
      <w:r>
        <w:t xml:space="preserve">je </w:t>
      </w:r>
      <w:r w:rsidR="0037478C" w:rsidRPr="00D57117">
        <w:t xml:space="preserve">zatražio podatke od Zajedničkog informacijskog sustava zemljišnih knjiga i katastra te je dobio podatak da na dan </w:t>
      </w:r>
      <w:r w:rsidR="0075080A" w:rsidRPr="00FD0A50">
        <w:t>2. listopada 2018</w:t>
      </w:r>
      <w:r w:rsidR="0037478C" w:rsidRPr="00D57117">
        <w:t xml:space="preserve">. (list </w:t>
      </w:r>
      <w:r w:rsidR="0075080A">
        <w:t>8</w:t>
      </w:r>
      <w:r w:rsidR="0037478C" w:rsidRPr="00D57117">
        <w:t>. spisa) nije evidentiran kao vlasnik nekretnina.</w:t>
      </w:r>
    </w:p>
    <w:p w:rsidRDefault="0037478C" w:rsidP="0037478C" w:rsidR="0037478C" w:rsidRPr="00D57117">
      <w:pPr>
        <w:pStyle w:val="Tijeloteksta"/>
        <w:ind w:firstLine="708"/>
      </w:pPr>
    </w:p>
    <w:p w:rsidRDefault="009F6470" w:rsidP="0037478C" w:rsidR="0037478C" w:rsidRPr="00D57117">
      <w:pPr>
        <w:pStyle w:val="Tijeloteksta"/>
        <w:ind w:firstLine="708"/>
      </w:pPr>
      <w:r>
        <w:t>Također</w:t>
      </w:r>
      <w:r w:rsidR="0037478C" w:rsidRPr="00D57117">
        <w:t xml:space="preserve">, iz dopisa Stanice za tehnički pregled vozila, Centra za vozila Hrvatske d.d. od </w:t>
      </w:r>
      <w:r w:rsidR="0075080A" w:rsidRPr="00FD0A50">
        <w:t>26. listopada 2018.</w:t>
      </w:r>
      <w:r w:rsidR="0037478C" w:rsidRPr="00D57117">
        <w:t xml:space="preserve"> (list 1</w:t>
      </w:r>
      <w:r w:rsidR="0075080A">
        <w:t>7</w:t>
      </w:r>
      <w:r w:rsidR="0037478C" w:rsidRPr="00D57117">
        <w:t>. spisa) proizlazi da dužnik nije evidentiran kao vlasnik vozila.</w:t>
      </w:r>
    </w:p>
    <w:p w:rsidRDefault="0037478C" w:rsidP="0037478C" w:rsidR="0037478C" w:rsidRPr="00D57117">
      <w:pPr>
        <w:jc w:val="both"/>
      </w:pPr>
    </w:p>
    <w:p w:rsidRDefault="0037478C" w:rsidP="0037478C" w:rsidR="0037478C" w:rsidRPr="00D57117">
      <w:pPr>
        <w:jc w:val="both"/>
      </w:pPr>
      <w:r w:rsidRPr="00D57117">
        <w:t xml:space="preserve">             Prema odredbi čl. 132. st. 1. SZ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37478C" w:rsidP="0037478C" w:rsidR="0037478C" w:rsidRPr="00D57117">
      <w:pPr>
        <w:jc w:val="both"/>
      </w:pPr>
    </w:p>
    <w:p w:rsidRDefault="0037478C" w:rsidP="0037478C" w:rsidR="0037478C" w:rsidRPr="00D57117">
      <w:pPr>
        <w:jc w:val="both"/>
      </w:pPr>
      <w:r w:rsidRPr="00D57117">
        <w:tab/>
        <w:t>U smislu citirane odredbe čl. 132. st. 1. SZ pozvane su osobe koje imaju pravni interes za provedbom stečajnoga postupka predujmiti troškova prethodnoga i otvorenoga stečajnog postupka u ukupnom iznosu 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</w:t>
      </w:r>
    </w:p>
    <w:p w:rsidRDefault="0037478C" w:rsidP="0037478C" w:rsidR="0037478C" w:rsidRPr="00D57117">
      <w:pPr>
        <w:jc w:val="both"/>
      </w:pPr>
    </w:p>
    <w:p w:rsidRDefault="0037478C" w:rsidP="0037478C" w:rsidR="0037478C" w:rsidRPr="00D57117">
      <w:pPr>
        <w:jc w:val="both"/>
      </w:pPr>
      <w:r w:rsidRPr="00D57117">
        <w:tab/>
        <w:t xml:space="preserve">S obzirom na to da je ovaj sud utvrdio da dužnik nema u svom vlasništvu nekretnina kao i da nije evidentiran kao vlasnik vozila, to je valjalo u smislu odredbe čl. 132. st. 1. SZ pozvati  vjerovnike na predujmljivanje iznosa troškova prethodnog i otvorenoga stečajnog postupka (točka I. izreke) uz upozorenje na pravne posljedice ako ne postupe po ovom rješenju iz točke I. sukladno odredbi članka 132. st. 2. SZ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B13654">
        <w:t>2</w:t>
      </w:r>
      <w:r w:rsidR="00D31AC6">
        <w:t>9</w:t>
      </w:r>
      <w:r w:rsidR="0075080A">
        <w:t xml:space="preserve">. studenog </w:t>
      </w:r>
      <w:r w:rsidR="00247586">
        <w:t>2018</w:t>
      </w:r>
      <w:r w:rsidR="00065B42" w:rsidRPr="00B9015B">
        <w:t>.</w:t>
      </w:r>
    </w:p>
    <w:p w:rsidRDefault="00065B42" w:rsidP="006A63B7" w:rsidR="00065B42" w:rsidRPr="00B9015B">
      <w:pPr>
        <w:jc w:val="right"/>
      </w:pPr>
      <w:r w:rsidRPr="00B9015B">
        <w:t xml:space="preserve">                     </w:t>
      </w:r>
      <w:r w:rsidR="001013EE" w:rsidRPr="00B9015B">
        <w:t xml:space="preserve">                                                                                                      </w:t>
      </w:r>
      <w:r w:rsidRPr="00B9015B">
        <w:t>Sudac:</w:t>
      </w:r>
    </w:p>
    <w:p w:rsidRDefault="008104E7" w:rsidP="00FD5550" w:rsidR="00CC1DE7" w:rsidRPr="00B9015B">
      <w:pPr>
        <w:jc w:val="right"/>
      </w:pPr>
      <w:r>
        <w:t>Dina Jellin</w:t>
      </w:r>
      <w:r w:rsidR="00D31AC6">
        <w:t>,v.r.</w:t>
      </w:r>
    </w:p>
    <w:p w:rsidRDefault="00065B42" w:rsidP="00065B42" w:rsidR="00065B42" w:rsidRPr="00B9015B">
      <w:r w:rsidRPr="00B9015B">
        <w:t>Uputa o pravnom lijeku:</w:t>
      </w:r>
    </w:p>
    <w:p w:rsidRDefault="00065B42" w:rsidP="00D31AC6" w:rsidR="00D31AC6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D31AC6" w:rsidP="00D31AC6" w:rsidR="00D31AC6">
      <w:pPr>
        <w:jc w:val="both"/>
      </w:pPr>
    </w:p>
    <w:p w:rsidRDefault="00D31AC6" w:rsidP="00597684" w:rsidR="00D31AC6">
      <w:r>
        <w:t>Za točnost otpravka-ovlašteni službenik</w:t>
      </w:r>
    </w:p>
    <w:p w:rsidRDefault="00D31AC6" w:rsidP="00D31AC6" w:rsidR="00065B42" w:rsidRPr="00B9015B">
      <w:r>
        <w:t>Ljubica Radošević</w:t>
      </w:r>
    </w:p>
    <w:sectPr w:rsidSect="0037478C" w:rsidR="00065B42" w:rsidRPr="00B9015B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FD" w:rsidP="00CC1DE7" w:rsidR="00896BFD">
      <w:r>
        <w:separator/>
      </w:r>
    </w:p>
  </w:endnote>
  <w:endnote w:id="0" w:type="continuationSeparator">
    <w:p w:rsidRDefault="00896BFD" w:rsidP="00CC1DE7" w:rsidR="00896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FD" w:rsidP="00CC1DE7" w:rsidR="00896BFD">
      <w:r>
        <w:separator/>
      </w:r>
    </w:p>
  </w:footnote>
  <w:footnote w:id="0" w:type="continuationSeparator">
    <w:p w:rsidRDefault="00896BFD" w:rsidP="00CC1DE7" w:rsidR="00896B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345138605"/>
      <w:docPartObj>
        <w:docPartGallery w:val="Page Numbers (Top of Page)"/>
        <w:docPartUnique/>
      </w:docPartObj>
    </w:sdtPr>
    <w:sdtEndPr/>
    <w:sdtContent>
      <w:p w:rsidRDefault="00583B18" w:rsidP="00CC1DE7" w:rsidR="00CC1DE7" w:rsidRPr="00AB67BB">
        <w:pPr>
          <w:pStyle w:val="Zaglavlje"/>
          <w:ind w:firstLine="4536"/>
          <w:jc w:val="center"/>
          <w:rPr>
            <w:sz w:val="24"/>
            <w:szCs w:val="24"/>
          </w:rPr>
        </w:pPr>
        <w:r w:rsidRPr="00AB67BB">
          <w:rPr>
            <w:sz w:val="24"/>
            <w:szCs w:val="24"/>
          </w:rPr>
          <w:fldChar w:fldCharType="begin"/>
        </w:r>
        <w:r w:rsidR="00CC1DE7" w:rsidRPr="00AB67BB">
          <w:rPr>
            <w:sz w:val="24"/>
            <w:szCs w:val="24"/>
          </w:rPr>
          <w:instrText>PAGE   \* MERGEFORMAT</w:instrText>
        </w:r>
        <w:r w:rsidRPr="00AB67BB">
          <w:rPr>
            <w:sz w:val="24"/>
            <w:szCs w:val="24"/>
          </w:rPr>
          <w:fldChar w:fldCharType="separate"/>
        </w:r>
        <w:r w:rsidR="00D31AC6">
          <w:rPr>
            <w:noProof/>
            <w:sz w:val="24"/>
            <w:szCs w:val="24"/>
          </w:rPr>
          <w:t>2</w:t>
        </w:r>
        <w:r w:rsidRPr="00AB67BB">
          <w:rPr>
            <w:sz w:val="24"/>
            <w:szCs w:val="24"/>
          </w:rPr>
          <w:fldChar w:fldCharType="end"/>
        </w:r>
        <w:r w:rsidR="00CC1DE7" w:rsidRPr="00AB67BB">
          <w:rPr>
            <w:sz w:val="24"/>
            <w:szCs w:val="24"/>
          </w:rPr>
          <w:tab/>
        </w:r>
        <w:r w:rsidR="006A63B7">
          <w:t>16</w:t>
        </w:r>
        <w:r w:rsidR="006A63B7" w:rsidRPr="00B9015B">
          <w:t>. St</w:t>
        </w:r>
        <w:r w:rsidR="006A63B7">
          <w:t>-4383/16-15</w:t>
        </w:r>
      </w:p>
    </w:sdtContent>
  </w:sdt>
  <w:p w:rsidRDefault="00CC1DE7" w:rsidR="00CC1DE7" w:rsidRPr="00AB67BB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65B42"/>
    <w:rsid w:val="000B22E7"/>
    <w:rsid w:val="000B5C4E"/>
    <w:rsid w:val="000C1F96"/>
    <w:rsid w:val="000E335E"/>
    <w:rsid w:val="001013EE"/>
    <w:rsid w:val="00107DE9"/>
    <w:rsid w:val="0013124C"/>
    <w:rsid w:val="00134F3A"/>
    <w:rsid w:val="001861A1"/>
    <w:rsid w:val="00193187"/>
    <w:rsid w:val="001A762F"/>
    <w:rsid w:val="0021298E"/>
    <w:rsid w:val="00225E5C"/>
    <w:rsid w:val="00247586"/>
    <w:rsid w:val="002501DA"/>
    <w:rsid w:val="00260C00"/>
    <w:rsid w:val="002817DE"/>
    <w:rsid w:val="002C0B73"/>
    <w:rsid w:val="002C3072"/>
    <w:rsid w:val="002D5087"/>
    <w:rsid w:val="002D60CE"/>
    <w:rsid w:val="003367A4"/>
    <w:rsid w:val="00341F35"/>
    <w:rsid w:val="00364741"/>
    <w:rsid w:val="0037478C"/>
    <w:rsid w:val="003D0115"/>
    <w:rsid w:val="003E5B5C"/>
    <w:rsid w:val="003F3702"/>
    <w:rsid w:val="00412D47"/>
    <w:rsid w:val="0046518B"/>
    <w:rsid w:val="004C428C"/>
    <w:rsid w:val="004D487D"/>
    <w:rsid w:val="004E5CB9"/>
    <w:rsid w:val="004E6CA4"/>
    <w:rsid w:val="00501EBB"/>
    <w:rsid w:val="00517AAB"/>
    <w:rsid w:val="00535D8E"/>
    <w:rsid w:val="00546170"/>
    <w:rsid w:val="005543BD"/>
    <w:rsid w:val="00560371"/>
    <w:rsid w:val="00577B99"/>
    <w:rsid w:val="00583B18"/>
    <w:rsid w:val="0059075B"/>
    <w:rsid w:val="00591F57"/>
    <w:rsid w:val="005C6039"/>
    <w:rsid w:val="005D0E7F"/>
    <w:rsid w:val="005F1B64"/>
    <w:rsid w:val="00604C35"/>
    <w:rsid w:val="00632515"/>
    <w:rsid w:val="00646D9C"/>
    <w:rsid w:val="00650D44"/>
    <w:rsid w:val="00662884"/>
    <w:rsid w:val="00682CD1"/>
    <w:rsid w:val="0068764F"/>
    <w:rsid w:val="006A63B7"/>
    <w:rsid w:val="006B5D8C"/>
    <w:rsid w:val="006D32C8"/>
    <w:rsid w:val="00704DD0"/>
    <w:rsid w:val="007150E9"/>
    <w:rsid w:val="007279EB"/>
    <w:rsid w:val="0075080A"/>
    <w:rsid w:val="00754CF2"/>
    <w:rsid w:val="0079202A"/>
    <w:rsid w:val="007A30D5"/>
    <w:rsid w:val="007A38D3"/>
    <w:rsid w:val="007B068E"/>
    <w:rsid w:val="007E6A6F"/>
    <w:rsid w:val="00806ECF"/>
    <w:rsid w:val="008104E7"/>
    <w:rsid w:val="00847A74"/>
    <w:rsid w:val="00854E4B"/>
    <w:rsid w:val="008802D0"/>
    <w:rsid w:val="00881417"/>
    <w:rsid w:val="00896BFD"/>
    <w:rsid w:val="008B669A"/>
    <w:rsid w:val="008D101E"/>
    <w:rsid w:val="00901CFD"/>
    <w:rsid w:val="009021CA"/>
    <w:rsid w:val="00947BCF"/>
    <w:rsid w:val="00973C2C"/>
    <w:rsid w:val="009A2012"/>
    <w:rsid w:val="009B1748"/>
    <w:rsid w:val="009B27C2"/>
    <w:rsid w:val="009B3D51"/>
    <w:rsid w:val="009B628E"/>
    <w:rsid w:val="009F6470"/>
    <w:rsid w:val="00A00D49"/>
    <w:rsid w:val="00A0793E"/>
    <w:rsid w:val="00A6064D"/>
    <w:rsid w:val="00A71FF4"/>
    <w:rsid w:val="00A75EA1"/>
    <w:rsid w:val="00A75F17"/>
    <w:rsid w:val="00A851A3"/>
    <w:rsid w:val="00AB67BB"/>
    <w:rsid w:val="00AC3A4F"/>
    <w:rsid w:val="00AD13D9"/>
    <w:rsid w:val="00AE41EB"/>
    <w:rsid w:val="00B00682"/>
    <w:rsid w:val="00B01E1E"/>
    <w:rsid w:val="00B13654"/>
    <w:rsid w:val="00B62E90"/>
    <w:rsid w:val="00B72B8A"/>
    <w:rsid w:val="00B9015B"/>
    <w:rsid w:val="00BA37A8"/>
    <w:rsid w:val="00BC2D3A"/>
    <w:rsid w:val="00BC67EF"/>
    <w:rsid w:val="00BE5577"/>
    <w:rsid w:val="00BF01D0"/>
    <w:rsid w:val="00BF0DDB"/>
    <w:rsid w:val="00C20964"/>
    <w:rsid w:val="00C23ADD"/>
    <w:rsid w:val="00C40A44"/>
    <w:rsid w:val="00C50BA1"/>
    <w:rsid w:val="00C90682"/>
    <w:rsid w:val="00CC1DE7"/>
    <w:rsid w:val="00CD2821"/>
    <w:rsid w:val="00D0171D"/>
    <w:rsid w:val="00D24310"/>
    <w:rsid w:val="00D31AC6"/>
    <w:rsid w:val="00D677F7"/>
    <w:rsid w:val="00D803A5"/>
    <w:rsid w:val="00DA4696"/>
    <w:rsid w:val="00DD177E"/>
    <w:rsid w:val="00DE0F86"/>
    <w:rsid w:val="00DF5613"/>
    <w:rsid w:val="00E0682D"/>
    <w:rsid w:val="00E24B5E"/>
    <w:rsid w:val="00E5592A"/>
    <w:rsid w:val="00E97767"/>
    <w:rsid w:val="00ED246E"/>
    <w:rsid w:val="00EF3D26"/>
    <w:rsid w:val="00EF66BB"/>
    <w:rsid w:val="00F324F6"/>
    <w:rsid w:val="00F61007"/>
    <w:rsid w:val="00FC7A95"/>
    <w:rsid w:val="00FD5550"/>
    <w:rsid w:val="00FF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1A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A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A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A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A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1A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A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A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A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A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Dina</izvorni_sadrzaj>
    <derivirana_varijabla naziv="DomainObject.DonositeljOdluke.Ime_1">Dina</derivirana_varijabla>
  </DomainObject.DonositeljOdluke.Ime>
  <DomainObject.DonositeljOdluke.Prezime>
    <izvorni_sadrzaj>Jellin</izvorni_sadrzaj>
    <derivirana_varijabla naziv="DomainObject.DonositeljOdluke.Prezime_1">Jellin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4383</izvorni_sadrzaj>
    <derivirana_varijabla naziv="DomainObject.Predmet.Broj_1">4383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St-4383/2016</izvorni_sadrzaj>
    <derivirana_varijabla naziv="DomainObject.Predmet.OznakaBroj_1">St-4383/2016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BLA-PAP PROMET d.o.o. zastupanog po punomoćniku Radoslav Blaić</izvorni_sadrzaj>
    <derivirana_varijabla naziv="DomainObject.Predmet.ProtustrankaFormated_1">  BLA-PAP PROMET d.o.o. zastupanog po punomoćniku Radoslav Blaić</derivirana_varijabla>
  </DomainObject.Predmet.ProtustrankaFormated>
  <DomainObject.Predmet.ProtustrankaFormatedOIB>
    <izvorni_sadrzaj>  BLA-PAP PROMET d.o.o., OIB 31133987251 zastupanog po punomoćniku Radoslav Blaić</izvorni_sadrzaj>
    <derivirana_varijabla naziv="DomainObject.Predmet.ProtustrankaFormatedOIB_1">  BLA-PAP PROMET d.o.o., OIB 31133987251 zastupanog po punomoćniku Radoslav Blaić</derivirana_varijabla>
  </DomainObject.Predmet.ProtustrankaFormatedOIB>
  <DomainObject.Predmet.ProtustrankaFormatedWithAdress>
    <izvorni_sadrzaj> BLA-PAP PROMET d.o.o., Šumski prečac 6, 10000 Zagreb zastupanog po punomoćniku Radoslav Blaić</izvorni_sadrzaj>
    <derivirana_varijabla naziv="DomainObject.Predmet.ProtustrankaFormatedWithAdress_1"> BLA-PAP PROMET d.o.o., Šumski prečac 6, 10000 Zagreb zastupanog po punomoćniku Radoslav Blaić</derivirana_varijabla>
  </DomainObject.Predmet.ProtustrankaFormatedWithAdress>
  <DomainObject.Predmet.ProtustrankaFormatedWithAdressOIB>
    <izvorni_sadrzaj> BLA-PAP PROMET d.o.o., OIB 31133987251, Šumski prečac 6, 10000 Zagreb zastupanog po punomoćniku Radoslav Blaić</izvorni_sadrzaj>
    <derivirana_varijabla naziv="DomainObject.Predmet.ProtustrankaFormatedWithAdressOIB_1"> BLA-PAP PROMET d.o.o., OIB 31133987251, Šumski prečac 6, 10000 Zagreb zastupanog po punomoćniku Radoslav Blaić</derivirana_varijabla>
  </DomainObject.Predmet.ProtustrankaFormatedWithAdressOIB>
  <DomainObject.Predmet.ProtustrankaWithAdress>
    <izvorni_sadrzaj>BLA-PAP PROMET d.o.o. Šumski prečac 6, 10000 Zagreb</izvorni_sadrzaj>
    <derivirana_varijabla naziv="DomainObject.Predmet.ProtustrankaWithAdress_1">BLA-PAP PROMET d.o.o. Šumski prečac 6, 10000 Zagreb</derivirana_varijabla>
  </DomainObject.Predmet.ProtustrankaWithAdress>
  <DomainObject.Predmet.ProtustrankaWithAdressOIB>
    <izvorni_sadrzaj>BLA-PAP PROMET d.o.o., OIB 31133987251, Šumski prečac 6, 10000 Zagreb</izvorni_sadrzaj>
    <derivirana_varijabla naziv="DomainObject.Predmet.ProtustrankaWithAdressOIB_1">BLA-PAP PROMET d.o.o., OIB 31133987251, Šumski prečac 6, 10000 Zagreb</derivirana_varijabla>
  </DomainObject.Predmet.ProtustrankaWithAdressOIB>
  <DomainObject.Predmet.ProtustrankaNazivFormated>
    <izvorni_sadrzaj>BLA-PAP PROMET d.o.o.</izvorni_sadrzaj>
    <derivirana_varijabla naziv="DomainObject.Predmet.ProtustrankaNazivFormated_1">BLA-PAP PROMET d.o.o.</derivirana_varijabla>
  </DomainObject.Predmet.ProtustrankaNazivFormated>
  <DomainObject.Predmet.ProtustrankaNazivFormatedOIB>
    <izvorni_sadrzaj>BLA-PAP PROMET d.o.o., OIB 31133987251</izvorni_sadrzaj>
    <derivirana_varijabla naziv="DomainObject.Predmet.ProtustrankaNazivFormatedOIB_1">BLA-PAP PROMET d.o.o., OIB 31133987251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16. - D. Jellin</izvorni_sadrzaj>
    <derivirana_varijabla naziv="DomainObject.Predmet.Referada.Naziv_1">16. - D. Jellin</derivirana_varijabla>
  </DomainObject.Predmet.Referada.Naziv>
  <DomainObject.Predmet.Referada.Oznaka>
    <izvorni_sadrzaj>16.</izvorni_sadrzaj>
    <derivirana_varijabla naziv="DomainObject.Predmet.Referada.Oznaka_1">16.</derivirana_varijabla>
  </DomainObject.Predmet.Referada.Oznaka>
  <DomainObject.Predmet.Referada.Prostorija.Naziv>
    <izvorni_sadrzaj>Soba DZ III 58</izvorni_sadrzaj>
    <derivirana_varijabla naziv="DomainObject.Predmet.Referada.Prostorija.Naziv_1">Soba DZ III 58</derivirana_varijabla>
  </DomainObject.Predmet.Referada.Prostorija.Naziv>
  <DomainObject.Predmet.Referada.Prostorija.Oznaka>
    <izvorni_sadrzaj>DZ III 58</izvorni_sadrzaj>
    <derivirana_varijabla naziv="DomainObject.Predmet.Referada.Prostorija.Oznaka_1">DZ III 58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Dina Jellin</izvorni_sadrzaj>
    <derivirana_varijabla naziv="DomainObject.Predmet.Referada.Sudac_1">Dina Jellin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16. - D. Jellin</izvorni_sadrzaj>
    <derivirana_varijabla naziv="DomainObject.Predmet.TrenutnaLokacijaSpisa.Naziv_1">16. - D. Jellin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BLA-PAP PROMET d.o.o. zastupanog po punomoćniku Radoslav Blaić</item>
    </izvorni_sadrzaj>
    <derivirana_varijabla naziv="DomainObject.Predmet.ProtuStrankaListFormated_1">
      <item>BLA-PAP PROMET d.o.o. zastupanog po punomoćniku Radoslav Blaić</item>
    </derivirana_varijabla>
  </DomainObject.Predmet.ProtuStrankaListFormated>
  <DomainObject.Predmet.ProtuStrankaListFormatedOIB>
    <izvorni_sadrzaj>
      <item>BLA-PAP PROMET d.o.o., OIB 31133987251 zastupanog po punomoćniku Radoslav Blaić</item>
    </izvorni_sadrzaj>
    <derivirana_varijabla naziv="DomainObject.Predmet.ProtuStrankaListFormatedOIB_1">
      <item>BLA-PAP PROMET d.o.o., OIB 31133987251 zastupanog po punomoćniku Radoslav Blaić</item>
    </derivirana_varijabla>
  </DomainObject.Predmet.ProtuStrankaListFormatedOIB>
  <DomainObject.Predmet.ProtuStrankaListFormatedWithAdress>
    <izvorni_sadrzaj>
      <item>BLA-PAP PROMET d.o.o., Šumski prečac 6, 10000 Zagreb zastupanog po punomoćniku Radoslav Blaić</item>
    </izvorni_sadrzaj>
    <derivirana_varijabla naziv="DomainObject.Predmet.ProtuStrankaListFormatedWithAdress_1">
      <item>BLA-PAP PROMET d.o.o., Šumski prečac 6, 10000 Zagreb zastupanog po punomoćniku Radoslav Blaić</item>
    </derivirana_varijabla>
  </DomainObject.Predmet.ProtuStrankaListFormatedWithAdress>
  <DomainObject.Predmet.ProtuStrankaListFormatedWithAdressOIB>
    <izvorni_sadrzaj>
      <item>BLA-PAP PROMET d.o.o., OIB 31133987251, Šumski prečac 6, 10000 Zagreb zastupanog po punomoćniku Radoslav Blaić</item>
    </izvorni_sadrzaj>
    <derivirana_varijabla naziv="DomainObject.Predmet.ProtuStrankaListFormatedWithAdressOIB_1">
      <item>BLA-PAP PROMET d.o.o., OIB 31133987251, Šumski prečac 6, 10000 Zagreb zastupanog po punomoćniku Radoslav Blaić</item>
    </derivirana_varijabla>
  </DomainObject.Predmet.ProtuStrankaListFormatedWithAdressOIB>
  <DomainObject.Predmet.ProtuStrankaListNazivFormated>
    <izvorni_sadrzaj>
      <item>BLA-PAP PROMET d.o.o.</item>
    </izvorni_sadrzaj>
    <derivirana_varijabla naziv="DomainObject.Predmet.ProtuStrankaListNazivFormated_1">
      <item>BLA-PAP PROMET d.o.o.</item>
    </derivirana_varijabla>
  </DomainObject.Predmet.ProtuStrankaListNazivFormated>
  <DomainObject.Predmet.ProtuStrankaListNazivFormatedOIB>
    <izvorni_sadrzaj>
      <item>BLA-PAP PROMET d.o.o., OIB 31133987251</item>
    </izvorni_sadrzaj>
    <derivirana_varijabla naziv="DomainObject.Predmet.ProtuStrankaListNazivFormatedOIB_1">
      <item>BLA-PAP PROMET d.o.o., OIB 31133987251</item>
    </derivirana_varijabla>
  </DomainObject.Predmet.ProtuStrankaListNazivFormatedOIB>
  <DomainObject.Predmet.OstaliListFormated>
    <izvorni_sadrzaj>
      <item>Radoslav Blaić punomoćnik sudionika u postupku BLA-PAP PROMET d.o.o.</item>
    </izvorni_sadrzaj>
    <derivirana_varijabla naziv="DomainObject.Predmet.OstaliListFormated_1">
      <item>Radoslav Blaić punomoćnik sudionika u postupku BLA-PAP PROMET d.o.o.</item>
    </derivirana_varijabla>
  </DomainObject.Predmet.OstaliListFormated>
  <DomainObject.Predmet.OstaliListFormatedOIB>
    <izvorni_sadrzaj>
      <item>Radoslav Blaić, OIB 93460824467 punomoćnik sudionika u postupku BLA-PAP PROMET d.o.o.</item>
    </izvorni_sadrzaj>
    <derivirana_varijabla naziv="DomainObject.Predmet.OstaliListFormatedOIB_1">
      <item>Radoslav Blaić, OIB 93460824467 punomoćnik sudionika u postupku BLA-PAP PROMET d.o.o.</item>
    </derivirana_varijabla>
  </DomainObject.Predmet.OstaliListFormatedOIB>
  <DomainObject.Predmet.OstaliListFormatedWithAdress>
    <izvorni_sadrzaj>
      <item>Radoslav Blaić, Lešće 31d, 10430 Samobor punomoćnik sudionika u postupku BLA-PAP PROMET d.o.o.</item>
    </izvorni_sadrzaj>
    <derivirana_varijabla naziv="DomainObject.Predmet.OstaliListFormatedWithAdress_1">
      <item>Radoslav Blaić, Lešće 31d, 10430 Samobor punomoćnik sudionika u postupku BLA-PAP PROMET d.o.o.</item>
    </derivirana_varijabla>
  </DomainObject.Predmet.OstaliListFormatedWithAdress>
  <DomainObject.Predmet.OstaliListFormatedWithAdressOIB>
    <izvorni_sadrzaj>
      <item>Radoslav Blaić, OIB 93460824467, Lešće 31d, 10430 Samobor punomoćnik sudionika u postupku BLA-PAP PROMET d.o.o.</item>
    </izvorni_sadrzaj>
    <derivirana_varijabla naziv="DomainObject.Predmet.OstaliListFormatedWithAdressOIB_1">
      <item>Radoslav Blaić, OIB 93460824467, Lešće 31d, 10430 Samobor punomoćnik sudionika u postupku BLA-PAP PROMET d.o.o.</item>
    </derivirana_varijabla>
  </DomainObject.Predmet.OstaliListFormatedWithAdressOIB>
  <DomainObject.Predmet.OstaliListNazivFormated>
    <izvorni_sadrzaj>
      <item>Radoslav Blaić</item>
    </izvorni_sadrzaj>
    <derivirana_varijabla naziv="DomainObject.Predmet.OstaliListNazivFormated_1">
      <item>Radoslav Blaić</item>
    </derivirana_varijabla>
  </DomainObject.Predmet.OstaliListNazivFormated>
  <DomainObject.Predmet.OstaliListNazivFormatedOIB>
    <izvorni_sadrzaj>
      <item>Radoslav Blaić, OIB 93460824467</item>
    </izvorni_sadrzaj>
    <derivirana_varijabla naziv="DomainObject.Predmet.OstaliListNazivFormatedOIB_1">
      <item>Radoslav Blaić, OIB 93460824467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BLA-PAP PROMET d.o.o.</izvorni_sadrzaj>
    <derivirana_varijabla naziv="DomainObject.Predmet.ProtustrankaIDrugi_1">BLA-PAP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BLA-PAP PROMET d.o.o., OIB 31133987251, Šumski prečac 6, 10000 Zagreb</izvorni_sadrzaj>
    <derivirana_varijabla naziv="DomainObject.Predmet.ProtustrankaIDrugiAdressOIB_1">BLA-PAP PROMET d.o.o., OIB 31133987251, Šumski prečac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BLA-PAP PROMET d.o.o.</item>
      <item>Radoslav Blaić</item>
    </izvorni_sadrzaj>
    <derivirana_varijabla naziv="DomainObject.Predmet.SudioniciListNaziv_1">
      <item>FINA Regionalni centar Zagreb</item>
      <item>BLA-PAP PROMET d.o.o.</item>
      <item>Radoslav Blaić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BLA-PAP PROMET d.o.o., OIB 31133987251, Šumski prečac 6,10000 Zagreb</item>
      <item>Radoslav Blaić, OIB 93460824467, Lešće 31d,10430 Samobor</item>
    </izvorni_sadrzaj>
    <derivirana_varijabla naziv="DomainObject.Predmet.SudioniciListAdressOIB_1">
      <item>FINA Regionalni centar Zagreb, OIB 85821130368, Trg svibanjskih žrtava 1995. br. 1,10000 Zagreb</item>
      <item>BLA-PAP PROMET d.o.o., OIB 31133987251, Šumski prečac 6,10000 Zagreb</item>
      <item>Radoslav Blaić, OIB 93460824467, Lešće 31d,10430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31133987251</item>
      <item>, OIB 93460824467</item>
    </izvorni_sadrzaj>
    <derivirana_varijabla naziv="DomainObject.Predmet.SudioniciListNazivOIB_1">
      <item>, OIB 85821130368</item>
      <item>, OIB 31133987251</item>
      <item>, OIB 93460824467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studenog 2018.</izvorni_sadrzaj>
    <derivirana_varijabla naziv="DomainObject.Predmet.DatumZadnjeOdrzaneSudskeRadnje_1">15. studenog 2018.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St-4383/2016-6</izvorni_sadrzaj>
    <derivirana_varijabla naziv="DomainObject.PredzadnjaOdlukaIzPredmeta.Oznaka_1">St-4383/2016-6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4B03DB-93D1-4999-AE29-64C6E06BD6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799</properties:Words>
  <properties:Characters>4365</properties:Characters>
  <properties:Lines>96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2018-11-29T07:40:00Z</dcterms:created>
  <dc:creator>gzubak</dc:creator>
  <cp:lastModifiedBy>Ljubica Radošević</cp:lastModifiedBy>
  <cp:lastPrinted>2018-11-29T07:43:00Z</cp:lastPrinted>
  <dcterms:modified xmlns:xsi="http://www.w3.org/2001/XMLSchema-instance" xsi:type="dcterms:W3CDTF">2018-11-29T07:43:00Z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(St-4383-16-poziv vjerovnicima-čl 132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