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a415" w14:paraId="118a415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C78E0">
        <w:t>61</w:t>
      </w:r>
      <w:r>
        <w:t>/</w:t>
      </w:r>
      <w:r w:rsidR="00BC78E0">
        <w:t>17</w:t>
      </w:r>
      <w:r>
        <w:t>-</w:t>
      </w:r>
      <w:r w:rsidR="00BC78E0">
        <w:t>3</w:t>
      </w:r>
    </w:p>
    <w:p w:rsidRDefault="005F7C1C" w:rsidR="005F7C1C"/>
    <w:p w:rsidRDefault="00333C3C" w:rsidR="00333C3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333C3C" w:rsidP="007F57C2" w:rsidR="00333C3C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AC14DA">
        <w:t>EURO STAN d.o.o. za g</w:t>
      </w:r>
      <w:r w:rsidR="007674DE">
        <w:t>rađevinarstvo i trgovinu</w:t>
      </w:r>
      <w:r w:rsidR="0019089D" w:rsidRPr="00012B51">
        <w:t xml:space="preserve"> u stečaju, </w:t>
      </w:r>
      <w:r w:rsidR="007674DE">
        <w:t xml:space="preserve">Osijek, </w:t>
      </w:r>
      <w:r w:rsidR="00B65250">
        <w:t>Psunjska 35</w:t>
      </w:r>
      <w:r w:rsidRPr="00012B51">
        <w:rPr>
          <w:bCs/>
        </w:rPr>
        <w:t>,</w:t>
      </w:r>
      <w:r>
        <w:rPr>
          <w:b/>
          <w:bCs/>
        </w:rPr>
        <w:t xml:space="preserve"> </w:t>
      </w:r>
      <w:r w:rsidR="00716E63">
        <w:t>MBS 0300</w:t>
      </w:r>
      <w:r w:rsidR="00B65250">
        <w:t>85757</w:t>
      </w:r>
      <w:r w:rsidR="00716E63">
        <w:t xml:space="preserve">, </w:t>
      </w:r>
      <w:r>
        <w:t xml:space="preserve">dana </w:t>
      </w:r>
      <w:r w:rsidR="00B65250">
        <w:t>27</w:t>
      </w:r>
      <w:r>
        <w:t xml:space="preserve">. </w:t>
      </w:r>
      <w:r w:rsidR="00B65250">
        <w:t>siječ</w:t>
      </w:r>
      <w:r w:rsidR="009F5042">
        <w:t>nj</w:t>
      </w:r>
      <w:r w:rsidR="0036012F">
        <w:t>a</w:t>
      </w:r>
      <w:r>
        <w:t xml:space="preserve"> 20</w:t>
      </w:r>
      <w:r w:rsidR="00D81AFE">
        <w:t>1</w:t>
      </w:r>
      <w:r w:rsidR="00B65250">
        <w:t>7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676420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676420" w:rsidRPr="00676420">
        <w:t>EURO STAN d.o.o. za građevinarstvo i trgovinu u stečaju, Osijek, Psunjska 35, MBS 030085757</w:t>
      </w:r>
      <w:r w:rsidR="00716E63">
        <w:t xml:space="preserve"> određuje se, na pisani prijedlog stečajn</w:t>
      </w:r>
      <w:r w:rsidR="00676420">
        <w:t>e</w:t>
      </w:r>
      <w:r w:rsidR="00716E63">
        <w:t xml:space="preserve"> upravitelj</w:t>
      </w:r>
      <w:r w:rsidR="00676420">
        <w:t>ice</w:t>
      </w:r>
      <w:r w:rsidR="00716E63">
        <w:t xml:space="preserve"> </w:t>
      </w:r>
      <w:r w:rsidR="00676420">
        <w:t>Snježane Sudarević, Osijek, Trg bana J. Jelačića 27</w:t>
      </w:r>
      <w:r w:rsidR="00676420" w:rsidRPr="00A15442">
        <w:rPr>
          <w:b/>
        </w:rPr>
        <w:t xml:space="preserve">, </w:t>
      </w:r>
      <w:r w:rsidR="00676420" w:rsidRPr="00A15442">
        <w:t xml:space="preserve">OIB </w:t>
      </w:r>
      <w:r w:rsidR="00676420">
        <w:t xml:space="preserve">83030278680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7A01DF" w:rsidR="00C73FC2">
      <w:pPr>
        <w:numPr>
          <w:ilvl w:val="0"/>
          <w:numId w:val="4"/>
        </w:numPr>
        <w:jc w:val="both"/>
      </w:pPr>
      <w:r>
        <w:t xml:space="preserve">Nalaže se sudskom registru Trgovačkog suda u Osijeku upis stečajne mase stečajnog dužnika </w:t>
      </w:r>
      <w:r w:rsidR="007A01DF" w:rsidRPr="007A01DF">
        <w:t>EURO STAN d.o.o. za građevinarstvo i trgovinu u stečaju, Osijek, Psunjska 35, MBS 030085757</w:t>
      </w:r>
      <w:r w:rsidR="00552C3F">
        <w:t xml:space="preserve">. </w:t>
      </w:r>
    </w:p>
    <w:p w:rsidRDefault="00CC0A10" w:rsidP="00CC0A10" w:rsidR="00CC0A10">
      <w:pPr>
        <w:pStyle w:val="Odlomakpopisa"/>
      </w:pPr>
    </w:p>
    <w:p w:rsidRDefault="00C73FC2" w:rsidP="00C73FC2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7A01DF" w:rsidRPr="007A01DF">
        <w:t>EURO STAN d.o.o. za građevinarstvo i trgovinu u stečaju, Osijek, Psunjska 35, MBS 030085757</w:t>
      </w:r>
      <w:r w:rsidR="007A01DF">
        <w:t xml:space="preserve"> otvoren je i </w:t>
      </w:r>
      <w:r w:rsidR="00CC0A10">
        <w:t>zaključen rješenjem ovoga suda broj 1</w:t>
      </w:r>
      <w:r w:rsidR="007A01DF">
        <w:t>3</w:t>
      </w:r>
      <w:r w:rsidR="00CC0A10">
        <w:t xml:space="preserve"> St-23</w:t>
      </w:r>
      <w:r w:rsidR="007A01DF">
        <w:t>0</w:t>
      </w:r>
      <w:r w:rsidR="00CC0A10">
        <w:t>/</w:t>
      </w:r>
      <w:r w:rsidR="007A01DF">
        <w:t>1</w:t>
      </w:r>
      <w:r w:rsidR="00CC0A10">
        <w:t>1-</w:t>
      </w:r>
      <w:r w:rsidR="007A01DF">
        <w:t>8</w:t>
      </w:r>
      <w:r w:rsidR="00CC0A10">
        <w:t xml:space="preserve"> od 1.0</w:t>
      </w:r>
      <w:r w:rsidR="007A01DF">
        <w:t>9</w:t>
      </w:r>
      <w:r w:rsidR="00CC0A10">
        <w:t>.20</w:t>
      </w:r>
      <w:r w:rsidR="007A01DF">
        <w:t>11</w:t>
      </w:r>
      <w:r w:rsidR="00CC0A10">
        <w:t xml:space="preserve">., </w:t>
      </w:r>
      <w:r w:rsidR="00455656">
        <w:t>te je</w:t>
      </w:r>
      <w:r w:rsidR="00EE5B7C">
        <w:t xml:space="preserve"> dužnik brisan iz sudskog registra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03700A">
      <w:pPr>
        <w:jc w:val="both"/>
      </w:pPr>
      <w:r>
        <w:tab/>
        <w:t>Dana 2</w:t>
      </w:r>
      <w:r w:rsidR="00455656">
        <w:t>5</w:t>
      </w:r>
      <w:r>
        <w:t>.0</w:t>
      </w:r>
      <w:r w:rsidR="00455656">
        <w:t>8</w:t>
      </w:r>
      <w:r>
        <w:t>.201</w:t>
      </w:r>
      <w:r w:rsidR="00455656">
        <w:t>7</w:t>
      </w:r>
      <w:r>
        <w:t>. sud je zaprimio podnesak stečajn</w:t>
      </w:r>
      <w:r w:rsidR="00455656">
        <w:t>e</w:t>
      </w:r>
      <w:r>
        <w:t xml:space="preserve"> upravitelj</w:t>
      </w:r>
      <w:r w:rsidR="00455656">
        <w:t>ice</w:t>
      </w:r>
      <w:r>
        <w:t xml:space="preserve"> u kojem navodi </w:t>
      </w:r>
      <w:r w:rsidR="00455656">
        <w:t xml:space="preserve">da je pred Trgovačkim sudom u Osijeku, stalna služba Slavonski Brod </w:t>
      </w:r>
      <w:r w:rsidR="00476B33">
        <w:t>pravomoćno okončan parnični postupak poslovnog broja 7 P-17/2009 temeljem koje presude tuženik treba stečajnoj masi stečajnog dužnika isplatiti iznos od cca 200.000,00 kn</w:t>
      </w:r>
      <w:r w:rsidR="00A30909">
        <w:t xml:space="preserve">. </w:t>
      </w:r>
    </w:p>
    <w:p w:rsidRDefault="00CF6311" w:rsidP="00CC0A10" w:rsidR="00CF6311">
      <w:pPr>
        <w:jc w:val="both"/>
      </w:pPr>
    </w:p>
    <w:p w:rsidRDefault="00333C3C" w:rsidP="00CC0A10" w:rsidR="00333C3C">
      <w:pPr>
        <w:jc w:val="both"/>
      </w:pPr>
    </w:p>
    <w:p w:rsidRDefault="00333C3C" w:rsidP="00CC0A10" w:rsidR="00333C3C">
      <w:pPr>
        <w:jc w:val="both"/>
      </w:pPr>
    </w:p>
    <w:p w:rsidRDefault="00333C3C" w:rsidP="00CC0A10" w:rsidR="00333C3C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</w:t>
      </w:r>
      <w:r w:rsidR="00A30909">
        <w:t xml:space="preserve">odredbe </w:t>
      </w:r>
      <w:r>
        <w:t xml:space="preserve">čl. </w:t>
      </w:r>
      <w:r w:rsidR="00A30909">
        <w:t>28</w:t>
      </w:r>
      <w:r>
        <w:t xml:space="preserve">9. </w:t>
      </w:r>
      <w:r w:rsidRPr="0003700A">
        <w:t xml:space="preserve">Stečajnog zakona </w:t>
      </w:r>
      <w:r w:rsidR="00CF6311" w:rsidRPr="00CF6311">
        <w:t>(NN 7</w:t>
      </w:r>
      <w:r w:rsidR="00333C3C">
        <w:t>5</w:t>
      </w:r>
      <w:r w:rsidR="00CF6311" w:rsidRPr="00CF6311">
        <w:t>/15)</w:t>
      </w:r>
      <w:r w:rsidR="00CF6311">
        <w:t xml:space="preserve"> odlučeno je kao u izre</w:t>
      </w:r>
      <w:r w:rsidR="00333C3C">
        <w:t>ci</w:t>
      </w:r>
      <w:r w:rsidR="00CF6311">
        <w:t>.</w:t>
      </w:r>
    </w:p>
    <w:p w:rsidRDefault="005F7C1C" w:rsidR="005F7C1C"/>
    <w:p w:rsidRDefault="00CF6311" w:rsidR="00CF6311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333C3C">
        <w:rPr>
          <w:b w:val="false"/>
        </w:rPr>
        <w:t>27</w:t>
      </w:r>
      <w:r w:rsidRPr="00A248DE">
        <w:rPr>
          <w:b w:val="false"/>
        </w:rPr>
        <w:t xml:space="preserve">. </w:t>
      </w:r>
      <w:r w:rsidR="00333C3C">
        <w:rPr>
          <w:b w:val="false"/>
        </w:rPr>
        <w:t>siječ</w:t>
      </w:r>
      <w:r w:rsidR="00CF6311">
        <w:rPr>
          <w:b w:val="false"/>
        </w:rPr>
        <w:t>nj</w:t>
      </w:r>
      <w:r w:rsidR="00D81AFE" w:rsidRPr="00A248DE">
        <w:rPr>
          <w:b w:val="false"/>
        </w:rPr>
        <w:t>a</w:t>
      </w:r>
      <w:r w:rsidRPr="00A248DE">
        <w:rPr>
          <w:b w:val="false"/>
        </w:rPr>
        <w:t xml:space="preserve"> 20</w:t>
      </w:r>
      <w:r w:rsidR="00D81AFE" w:rsidRPr="00A248DE">
        <w:rPr>
          <w:b w:val="false"/>
        </w:rPr>
        <w:t>1</w:t>
      </w:r>
      <w:r w:rsidR="00333C3C">
        <w:rPr>
          <w:b w:val="false"/>
        </w:rPr>
        <w:t>7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5F7C1C" w:rsidRPr="00A248D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smartTag w:element="PersonName" w:uri="urn:schemas-microsoft-com:office:smarttags">
        <w:smartTagPr>
          <w:attr w:val="Tihomir Kovačević" w:name="ProductID"/>
        </w:smartTagPr>
        <w:r w:rsidR="005F7C1C" w:rsidRPr="00A248DE">
          <w:rPr>
            <w:bCs/>
          </w:rPr>
          <w:t>Tihomir Kovačević</w:t>
        </w:r>
      </w:smartTag>
    </w:p>
    <w:p w:rsidRDefault="00D81AFE" w:rsidR="00D81AFE">
      <w:pPr>
        <w:jc w:val="both"/>
      </w:pPr>
    </w:p>
    <w:p w:rsidRDefault="00D01745" w:rsidR="00D01745">
      <w:pPr>
        <w:jc w:val="both"/>
      </w:pPr>
    </w:p>
    <w:p w:rsidRDefault="00D01745" w:rsidP="00D01745" w:rsidR="00D01745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D01745" w:rsidP="00D01745" w:rsidR="00D01745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01745" w:rsidR="00D01745">
      <w:pPr>
        <w:jc w:val="both"/>
      </w:pPr>
    </w:p>
    <w:p w:rsidRDefault="00D81AFE" w:rsidR="00D81AFE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333C3C">
        <w:t>j</w:t>
      </w:r>
      <w:r>
        <w:t xml:space="preserve"> upravitelj</w:t>
      </w:r>
      <w:r w:rsidR="00333C3C">
        <w:t>ici Snježani Sudarević</w:t>
      </w:r>
    </w:p>
    <w:p w:rsidRDefault="00333C3C" w:rsidP="00C03236" w:rsidR="00333C3C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6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C78E0" w:rsidRPr="00BC78E0">
      <w:t>14 St-61/17-3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662C6"/>
    <w:rsid w:val="002721FF"/>
    <w:rsid w:val="002B17BF"/>
    <w:rsid w:val="002D4260"/>
    <w:rsid w:val="00333C3C"/>
    <w:rsid w:val="0036012F"/>
    <w:rsid w:val="00381BC8"/>
    <w:rsid w:val="003A1CB7"/>
    <w:rsid w:val="003B4DD8"/>
    <w:rsid w:val="003D54E9"/>
    <w:rsid w:val="003D620D"/>
    <w:rsid w:val="003E2141"/>
    <w:rsid w:val="00415843"/>
    <w:rsid w:val="00455656"/>
    <w:rsid w:val="00471EEE"/>
    <w:rsid w:val="004748DD"/>
    <w:rsid w:val="00476B33"/>
    <w:rsid w:val="004839BB"/>
    <w:rsid w:val="00497742"/>
    <w:rsid w:val="004A4849"/>
    <w:rsid w:val="004C3579"/>
    <w:rsid w:val="004C5252"/>
    <w:rsid w:val="004F3926"/>
    <w:rsid w:val="005009D9"/>
    <w:rsid w:val="005304EB"/>
    <w:rsid w:val="00551263"/>
    <w:rsid w:val="00552C3F"/>
    <w:rsid w:val="00574341"/>
    <w:rsid w:val="005C7E47"/>
    <w:rsid w:val="005F7C1C"/>
    <w:rsid w:val="0064153A"/>
    <w:rsid w:val="00676420"/>
    <w:rsid w:val="006E6549"/>
    <w:rsid w:val="0070097C"/>
    <w:rsid w:val="00702862"/>
    <w:rsid w:val="00716E63"/>
    <w:rsid w:val="00747AF8"/>
    <w:rsid w:val="007674DE"/>
    <w:rsid w:val="00792744"/>
    <w:rsid w:val="00793A7E"/>
    <w:rsid w:val="00797714"/>
    <w:rsid w:val="007A01DF"/>
    <w:rsid w:val="007B130C"/>
    <w:rsid w:val="007F57C2"/>
    <w:rsid w:val="00802633"/>
    <w:rsid w:val="008C6CE3"/>
    <w:rsid w:val="008D7544"/>
    <w:rsid w:val="00990BE1"/>
    <w:rsid w:val="009B3596"/>
    <w:rsid w:val="009E3300"/>
    <w:rsid w:val="009F5042"/>
    <w:rsid w:val="00A02CB3"/>
    <w:rsid w:val="00A248DE"/>
    <w:rsid w:val="00A30909"/>
    <w:rsid w:val="00A53433"/>
    <w:rsid w:val="00A6064E"/>
    <w:rsid w:val="00A70513"/>
    <w:rsid w:val="00A91A62"/>
    <w:rsid w:val="00AC14DA"/>
    <w:rsid w:val="00AE0E61"/>
    <w:rsid w:val="00AF6371"/>
    <w:rsid w:val="00B31EEC"/>
    <w:rsid w:val="00B4776B"/>
    <w:rsid w:val="00B65250"/>
    <w:rsid w:val="00B67695"/>
    <w:rsid w:val="00B8447F"/>
    <w:rsid w:val="00B95E64"/>
    <w:rsid w:val="00BA6E3E"/>
    <w:rsid w:val="00BC6487"/>
    <w:rsid w:val="00BC78E0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745"/>
    <w:rsid w:val="00D01AFB"/>
    <w:rsid w:val="00D63983"/>
    <w:rsid w:val="00D81AFE"/>
    <w:rsid w:val="00D83378"/>
    <w:rsid w:val="00D97696"/>
    <w:rsid w:val="00DC6D5F"/>
    <w:rsid w:val="00E75ACF"/>
    <w:rsid w:val="00E85208"/>
    <w:rsid w:val="00E8660A"/>
    <w:rsid w:val="00E907ED"/>
    <w:rsid w:val="00EA6584"/>
    <w:rsid w:val="00ED74E0"/>
    <w:rsid w:val="00EE5B7C"/>
    <w:rsid w:val="00F8765B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link w:val="Tijeloteksta"/>
    <w:rsid w:val="00D017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676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76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6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6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link w:val="Tijeloteksta"/>
    <w:rsid w:val="00D017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676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76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6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6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EURO-STAN DOO  OSOIJEK</izvorni_sadrzaj>
    <derivirana_varijabla naziv="DomainObject.Predmet.ProtustrankaFormated_1">  EURO-STAN DOO  OSOIJEK</derivirana_varijabla>
  </DomainObject.Predmet.ProtustrankaFormated>
  <DomainObject.Predmet.ProtustrankaFormatedOIB>
    <izvorni_sadrzaj>  EURO-STAN DOO  OSOIJEK</izvorni_sadrzaj>
    <derivirana_varijabla naziv="DomainObject.Predmet.ProtustrankaFormatedOIB_1">  EURO-STAN DOO  OSOIJEK</derivirana_varijabla>
  </DomainObject.Predmet.ProtustrankaFormatedOIB>
  <DomainObject.Predmet.ProtustrankaFormatedWithAdress>
    <izvorni_sadrzaj> EURO-STAN DOO  OSOIJEK, PSUNJSKA 35, 31000 Osijek</izvorni_sadrzaj>
    <derivirana_varijabla naziv="DomainObject.Predmet.ProtustrankaFormatedWithAdress_1"> EURO-STAN DOO  OSOIJEK, PSUNJSKA 35, 31000 Osijek</derivirana_varijabla>
  </DomainObject.Predmet.ProtustrankaFormatedWithAdress>
  <DomainObject.Predmet.ProtustrankaFormatedWithAdressOIB>
    <izvorni_sadrzaj> EURO-STAN DOO  OSOIJEK, PSUNJSKA 35, 31000 Osijek</izvorni_sadrzaj>
    <derivirana_varijabla naziv="DomainObject.Predmet.ProtustrankaFormatedWithAdressOIB_1"> EURO-STAN DOO  OSOIJEK, PSUNJSKA 35, 31000 Osijek</derivirana_varijabla>
  </DomainObject.Predmet.ProtustrankaFormatedWithAdressOIB>
  <DomainObject.Predmet.ProtustrankaWithAdress>
    <izvorni_sadrzaj>EURO-STAN DOO  OSOIJEK PSUNJSKA 35, 31000 Osijek</izvorni_sadrzaj>
    <derivirana_varijabla naziv="DomainObject.Predmet.ProtustrankaWithAdress_1">EURO-STAN DOO  OSOIJEK PSUNJSKA 35, 31000 Osijek</derivirana_varijabla>
  </DomainObject.Predmet.ProtustrankaWithAdress>
  <DomainObject.Predmet.ProtustrankaWithAdressOIB>
    <izvorni_sadrzaj>EURO-STAN DOO  OSOIJEK, PSUNJSKA 35, 31000 Osijek</izvorni_sadrzaj>
    <derivirana_varijabla naziv="DomainObject.Predmet.ProtustrankaWithAdressOIB_1">EURO-STAN DOO  OSOIJEK, PSUNJSKA 35, 31000 Osijek</derivirana_varijabla>
  </DomainObject.Predmet.ProtustrankaWithAdressOIB>
  <DomainObject.Predmet.ProtustrankaNazivFormated>
    <izvorni_sadrzaj>EURO-STAN DOO  OSOIJEK</izvorni_sadrzaj>
    <derivirana_varijabla naziv="DomainObject.Predmet.ProtustrankaNazivFormated_1">EURO-STAN DOO  OSOIJEK</derivirana_varijabla>
  </DomainObject.Predmet.ProtustrankaNazivFormated>
  <DomainObject.Predmet.ProtustrankaNazivFormatedOIB>
    <izvorni_sadrzaj>EURO-STAN DOO  OSOIJEK</izvorni_sadrzaj>
    <derivirana_varijabla naziv="DomainObject.Predmet.ProtustrankaNazivFormatedOIB_1">EURO-STAN DOO  OSOIJEK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</izvorni_sadrzaj>
    <derivirana_varijabla naziv="DomainObject.Predmet.StrankaFormated_1">  Snježana Sudarević</derivirana_varijabla>
  </DomainObject.Predmet.StrankaFormated>
  <DomainObject.Predmet.StrankaFormatedOIB>
    <izvorni_sadrzaj>  Snježana Sudarević, OIB 83030278680</izvorni_sadrzaj>
    <derivirana_varijabla naziv="DomainObject.Predmet.StrankaFormatedOIB_1">  Snježana Sudarević, OIB 83030278680</derivirana_varijabla>
  </DomainObject.Predmet.StrankaFormatedOIB>
  <DomainObject.Predmet.StrankaFormatedWithAdress>
    <izvorni_sadrzaj> Snježana Sudarević, Trg Bana Josipa Jelačića 27, 31000 Osijek</izvorni_sadrzaj>
    <derivirana_varijabla naziv="DomainObject.Predmet.StrankaFormatedWithAdress_1"> Snježana Sudarević, Trg Bana Josipa Jelačića 27, 31000 Osijek</derivirana_varijabla>
  </DomainObject.Predmet.StrankaFormatedWithAdress>
  <DomainObject.Predmet.StrankaFormatedWithAdressOIB>
    <izvorni_sadrzaj> Snježana Sudarević, OIB 83030278680, Trg Bana Josipa Jelačića 27, 31000 Osijek</izvorni_sadrzaj>
    <derivirana_varijabla naziv="DomainObject.Predmet.StrankaFormatedWithAdressOIB_1"> Snježana Sudarević, OIB 83030278680, Trg Bana Josipa Jelačića 27, 31000 Osijek</derivirana_varijabla>
  </DomainObject.Predmet.StrankaFormatedWithAdressOIB>
  <DomainObject.Predmet.StrankaWithAdress>
    <izvorni_sadrzaj>Snježana Sudarević Trg Bana Josipa Jelačića 27,31000 Osijek</izvorni_sadrzaj>
    <derivirana_varijabla naziv="DomainObject.Predmet.StrankaWithAdress_1">Snježana Sudarević Trg Bana Josipa Jelačića 27,31000 Osijek</derivirana_varijabla>
  </DomainObject.Predmet.StrankaWithAdress>
  <DomainObject.Predmet.StrankaWithAdressOIB>
    <izvorni_sadrzaj>Snježana Sudarević, OIB 83030278680, Trg Bana Josipa Jelačića 27,31000 Osijek</izvorni_sadrzaj>
    <derivirana_varijabla naziv="DomainObject.Predmet.StrankaWithAdressOIB_1">Snježana Sudarević, OIB 83030278680, Trg Bana Josipa Jelačića 27,31000 Osijek</derivirana_varijabla>
  </DomainObject.Predmet.StrankaWithAdressOIB>
  <DomainObject.Predmet.StrankaNazivFormated>
    <izvorni_sadrzaj>Snježana Sudarević</izvorni_sadrzaj>
    <derivirana_varijabla naziv="DomainObject.Predmet.StrankaNazivFormated_1">Snježana Sudarević</derivirana_varijabla>
  </DomainObject.Predmet.StrankaNazivFormated>
  <DomainObject.Predmet.StrankaNazivFormatedOIB>
    <izvorni_sadrzaj>Snježana Sudarević, OIB 83030278680</izvorni_sadrzaj>
    <derivirana_varijabla naziv="DomainObject.Predmet.StrankaNazivFormatedOIB_1">Snježana Sudarević, OIB 83030278680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Snježana Sudarević</item>
    </izvorni_sadrzaj>
    <derivirana_varijabla naziv="DomainObject.Predmet.StrankaListFormated_1">
      <item>Snježana Sudarević</item>
    </derivirana_varijabla>
  </DomainObject.Predmet.StrankaListFormated>
  <DomainObject.Predmet.StrankaListFormatedOIB>
    <izvorni_sadrzaj>
      <item>Snježana Sudarević, OIB 83030278680</item>
    </izvorni_sadrzaj>
    <derivirana_varijabla naziv="DomainObject.Predmet.StrankaListFormatedOIB_1">
      <item>Snježana Sudarević, OIB 83030278680</item>
    </derivirana_varijabla>
  </DomainObject.Predmet.StrankaListFormatedOIB>
  <DomainObject.Predmet.StrankaListFormatedWithAdress>
    <izvorni_sadrzaj>
      <item>Snježana Sudarević, Trg Bana Josipa Jelačića 27, 31000 Osijek</item>
    </izvorni_sadrzaj>
    <derivirana_varijabla naziv="DomainObject.Predmet.StrankaListFormatedWithAdress_1">
      <item>Snježana Sudarević, Trg Bana Josipa Jelačića 27, 31000 Osijek</item>
    </derivirana_varijabla>
  </DomainObject.Predmet.StrankaListFormatedWithAdress>
  <DomainObject.Predmet.StrankaListFormatedWithAdressOIB>
    <izvorni_sadrzaj>
      <item>Snježana Sudarević, OIB 83030278680, Trg Bana Josipa Jelačića 27, 31000 Osijek</item>
    </izvorni_sadrzaj>
    <derivirana_varijabla naziv="DomainObject.Predmet.StrankaListFormatedWithAdressOIB_1">
      <item>Snježana Sudarević, OIB 83030278680, Trg Bana Josipa Jelačića 27, 31000 Osijek</item>
    </derivirana_varijabla>
  </DomainObject.Predmet.StrankaListFormatedWithAdressOIB>
  <DomainObject.Predmet.StrankaListNazivFormated>
    <izvorni_sadrzaj>
      <item>Snježana Sudarević</item>
    </izvorni_sadrzaj>
    <derivirana_varijabla naziv="DomainObject.Predmet.StrankaListNazivFormated_1">
      <item>Snježana Sudarević</item>
    </derivirana_varijabla>
  </DomainObject.Predmet.StrankaListNazivFormated>
  <DomainObject.Predmet.StrankaListNazivFormatedOIB>
    <izvorni_sadrzaj>
      <item>Snježana Sudarević, OIB 83030278680</item>
    </izvorni_sadrzaj>
    <derivirana_varijabla naziv="DomainObject.Predmet.StrankaListNazivFormatedOIB_1">
      <item>Snježana Sudarević, OIB 83030278680</item>
    </derivirana_varijabla>
  </DomainObject.Predmet.StrankaListNazivFormatedOIB>
  <DomainObject.Predmet.ProtuStrankaListFormated>
    <izvorni_sadrzaj>
      <item>EURO-STAN DOO  OSOIJEK</item>
    </izvorni_sadrzaj>
    <derivirana_varijabla naziv="DomainObject.Predmet.ProtuStrankaListFormated_1">
      <item>EURO-STAN DOO  OSOIJEK</item>
    </derivirana_varijabla>
  </DomainObject.Predmet.ProtuStrankaListFormated>
  <DomainObject.Predmet.ProtuStrankaListFormatedOIB>
    <izvorni_sadrzaj>
      <item>EURO-STAN DOO  OSOIJEK</item>
    </izvorni_sadrzaj>
    <derivirana_varijabla naziv="DomainObject.Predmet.ProtuStrankaListFormatedOIB_1">
      <item>EURO-STAN DOO  OSOIJEK</item>
    </derivirana_varijabla>
  </DomainObject.Predmet.ProtuStrankaListFormatedOIB>
  <DomainObject.Predmet.ProtuStrankaListFormatedWithAdress>
    <izvorni_sadrzaj>
      <item>EURO-STAN DOO  OSOIJEK, PSUNJSKA 35, 31000 Osijek</item>
    </izvorni_sadrzaj>
    <derivirana_varijabla naziv="DomainObject.Predmet.ProtuStrankaListFormatedWithAdress_1">
      <item>EURO-STAN DOO  OSOIJEK, PSUNJSKA 35, 31000 Osijek</item>
    </derivirana_varijabla>
  </DomainObject.Predmet.ProtuStrankaListFormatedWithAdress>
  <DomainObject.Predmet.ProtuStrankaListFormatedWithAdressOIB>
    <izvorni_sadrzaj>
      <item>EURO-STAN DOO  OSOIJEK, PSUNJSKA 35, 31000 Osijek</item>
    </izvorni_sadrzaj>
    <derivirana_varijabla naziv="DomainObject.Predmet.ProtuStrankaListFormatedWithAdressOIB_1">
      <item>EURO-STAN DOO  OSOIJEK, PSUNJSKA 35, 31000 Osijek</item>
    </derivirana_varijabla>
  </DomainObject.Predmet.ProtuStrankaListFormatedWithAdressOIB>
  <DomainObject.Predmet.ProtuStrankaListNazivFormated>
    <izvorni_sadrzaj>
      <item>EURO-STAN DOO  OSOIJEK</item>
    </izvorni_sadrzaj>
    <derivirana_varijabla naziv="DomainObject.Predmet.ProtuStrankaListNazivFormated_1">
      <item>EURO-STAN DOO  OSOIJEK</item>
    </derivirana_varijabla>
  </DomainObject.Predmet.ProtuStrankaListNazivFormated>
  <DomainObject.Predmet.ProtuStrankaListNazivFormatedOIB>
    <izvorni_sadrzaj>
      <item>EURO-STAN DOO  OSOIJEK</item>
    </izvorni_sadrzaj>
    <derivirana_varijabla naziv="DomainObject.Predmet.ProtuStrankaListNazivFormatedOIB_1">
      <item>EURO-STAN DOO  OSOIJEK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</izvorni_sadrzaj>
    <derivirana_varijabla naziv="DomainObject.Predmet.StrankaIDrugi_1">Snježana Sudarević</derivirana_varijabla>
  </DomainObject.Predmet.StrankaIDrugi>
  <DomainObject.Predmet.ProtustrankaIDrugi>
    <izvorni_sadrzaj>EURO-STAN DOO  OSOIJEK</izvorni_sadrzaj>
    <derivirana_varijabla naziv="DomainObject.Predmet.ProtustrankaIDrugi_1">EURO-STAN DOO  OSOIJEK</derivirana_varijabla>
  </DomainObject.Predmet.ProtustrankaIDrugi>
  <DomainObject.Predmet.StrankaIDrugiAdressOIB>
    <izvorni_sadrzaj>Snježana Sudarević, OIB 83030278680, Trg Bana Josipa Jelačića 27, 31000 Osijek</izvorni_sadrzaj>
    <derivirana_varijabla naziv="DomainObject.Predmet.StrankaIDrugiAdressOIB_1">Snježana Sudarević, OIB 83030278680, Trg Bana Josipa Jelačića 27, 31000 Osijek</derivirana_varijabla>
  </DomainObject.Predmet.StrankaIDrugiAdressOIB>
  <DomainObject.Predmet.ProtustrankaIDrugiAdressOIB>
    <izvorni_sadrzaj>EURO-STAN DOO  OSOIJEK, PSUNJSKA 35, 31000 Osijek</izvorni_sadrzaj>
    <derivirana_varijabla naziv="DomainObject.Predmet.ProtustrankaIDrugiAdressOIB_1">EURO-STAN DOO  OSOIJEK, PSUNJSKA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EURO-STAN DOO  OSOIJEK</item>
      <item>Snježana Sudarević</item>
    </izvorni_sadrzaj>
    <derivirana_varijabla naziv="DomainObject.Predmet.SudioniciListNaziv_1">
      <item>EURO-STAN DOO  OSOIJEK</item>
      <item>Snježana Sudarević</item>
    </derivirana_varijabla>
  </DomainObject.Predmet.SudioniciListNaziv>
  <DomainObject.Predmet.SudioniciListAdressOIB>
    <izvorni_sadrzaj>
      <item>EURO-STAN DOO  OSOIJEK, PSUNJSKA 35,31000 Osijek</item>
      <item>Snježana Sudarević, OIB 83030278680, Trg Bana Josipa Jelačića 27,31000 Osijek</item>
    </izvorni_sadrzaj>
    <derivirana_varijabla naziv="DomainObject.Predmet.SudioniciListAdressOIB_1">
      <item>EURO-STAN DOO  OSOIJEK, PSUNJSKA 35,31000 Osijek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83030278680</item>
    </izvorni_sadrzaj>
    <derivirana_varijabla naziv="DomainObject.Predmet.SudioniciListNazivOIB_1">
      <item>, OIB null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302</properties:Words>
  <properties:Characters>1668</properties:Characters>
  <properties:Lines>67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2016-06-06T10:57:00Z</cp:lastPrinted>
  <dcterms:modified xmlns:xsi="http://www.w3.org/2001/XMLSchema-instance" xsi:type="dcterms:W3CDTF">2017-01-27T11:02:00Z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