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d509" w14:paraId="bd8d50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86B83">
        <w:rPr>
          <w:sz w:val="24"/>
          <w:szCs w:val="24"/>
          <w:lang w:val="hr-HR"/>
        </w:rPr>
        <w:t>72</w:t>
      </w:r>
      <w:r w:rsidR="001D0898">
        <w:rPr>
          <w:sz w:val="24"/>
          <w:szCs w:val="24"/>
          <w:lang w:val="hr-HR"/>
        </w:rPr>
        <w:t>4</w:t>
      </w:r>
      <w:r w:rsidR="00190F02">
        <w:rPr>
          <w:sz w:val="24"/>
          <w:szCs w:val="24"/>
          <w:lang w:val="hr-HR"/>
        </w:rPr>
        <w:t>/16-</w:t>
      </w:r>
      <w:r w:rsidR="00E86B83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712B59">
        <w:t>ALFA ZAŠTITA d.o.o, Zadar, Franje Petrića 7</w:t>
      </w:r>
      <w:r w:rsidR="000B5459">
        <w:t xml:space="preserve">, </w:t>
      </w:r>
      <w:r w:rsidR="00440A70">
        <w:t xml:space="preserve">OIB: </w:t>
      </w:r>
      <w:r w:rsidR="00712B59">
        <w:t>10177088465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40A70">
        <w:rPr>
          <w:szCs w:val="24"/>
        </w:rPr>
        <w:t>0</w:t>
      </w:r>
      <w:r w:rsidR="00DE34E7">
        <w:rPr>
          <w:szCs w:val="24"/>
        </w:rPr>
        <w:t>9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712B59">
        <w:rPr>
          <w:sz w:val="24"/>
          <w:szCs w:val="24"/>
          <w:lang w:val="hr-HR"/>
        </w:rPr>
        <w:t>DARIJA LJUBOJEVIĆ, Zadar, Ulica Ivana Zadranina 1/a</w:t>
      </w:r>
      <w:r w:rsidR="000B5459">
        <w:rPr>
          <w:sz w:val="24"/>
          <w:szCs w:val="24"/>
          <w:lang w:val="hr-HR"/>
        </w:rPr>
        <w:t xml:space="preserve">, OIB: </w:t>
      </w:r>
      <w:r w:rsidR="00712B59">
        <w:rPr>
          <w:sz w:val="24"/>
          <w:szCs w:val="24"/>
          <w:lang w:val="hr-HR"/>
        </w:rPr>
        <w:t xml:space="preserve">20255306048, JERE PERIĆ, Zadar, Ulica Ivana Zadranina 1/a, OIB: </w:t>
      </w:r>
      <w:r w:rsidR="00712B59" w:rsidRPr="00712B59">
        <w:rPr>
          <w:sz w:val="24"/>
          <w:szCs w:val="24"/>
          <w:lang w:val="hr-HR"/>
        </w:rPr>
        <w:t>88311043399</w:t>
      </w:r>
      <w:r w:rsidR="00712B59">
        <w:rPr>
          <w:sz w:val="24"/>
          <w:szCs w:val="24"/>
          <w:lang w:val="hr-HR"/>
        </w:rPr>
        <w:t xml:space="preserve"> i JOSIPA ŠKALABRIN (rođ. BURČUL), Zadar, Obala Kneza Branimira 12, OIB: 18132983744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solidarno</w:t>
      </w:r>
      <w:r w:rsidRPr="00951610">
        <w:rPr>
          <w:sz w:val="24"/>
          <w:szCs w:val="24"/>
          <w:lang w:val="hr-HR"/>
        </w:rPr>
        <w:t xml:space="preserve">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E86B83">
        <w:rPr>
          <w:sz w:val="24"/>
          <w:szCs w:val="24"/>
          <w:lang w:val="hr-HR"/>
        </w:rPr>
        <w:t>72</w:t>
      </w:r>
      <w:r w:rsidR="001D0898">
        <w:rPr>
          <w:sz w:val="24"/>
          <w:szCs w:val="24"/>
          <w:lang w:val="hr-HR"/>
        </w:rPr>
        <w:t>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985792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712B59" w:rsidRPr="00712B59">
        <w:rPr>
          <w:sz w:val="24"/>
          <w:szCs w:val="24"/>
        </w:rPr>
        <w:t>ALFA ZAŠTITA d.o.o, Zadar</w:t>
      </w:r>
      <w:r w:rsidR="00883161" w:rsidRPr="00712B59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40A70">
        <w:rPr>
          <w:sz w:val="24"/>
          <w:szCs w:val="24"/>
          <w:lang w:val="hr-HR"/>
        </w:rPr>
        <w:t>0</w:t>
      </w:r>
      <w:r w:rsidR="00DE34E7">
        <w:rPr>
          <w:sz w:val="24"/>
          <w:szCs w:val="24"/>
          <w:lang w:val="hr-HR"/>
        </w:rPr>
        <w:t>9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9E3892">
        <w:rPr>
          <w:szCs w:val="24"/>
        </w:rPr>
        <w:t>DARIJA LJUBOJEVIĆ, Zadar, Ulica Ivana Zadranina 1/a</w:t>
      </w:r>
      <w:r w:rsidR="00440A70">
        <w:rPr>
          <w:szCs w:val="24"/>
        </w:rPr>
        <w:t xml:space="preserve">, 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9E3892" w:rsidP="009E3892" w:rsidR="009E3892">
      <w:pPr>
        <w:pStyle w:val="Tijeloteksta"/>
        <w:rPr>
          <w:szCs w:val="24"/>
        </w:rPr>
      </w:pPr>
      <w:r>
        <w:rPr>
          <w:szCs w:val="24"/>
        </w:rPr>
        <w:t>- JERE PERIĆ, Zadar, Ulica Ivana Zadranina 1/a,  i na e-oglasnu ploču suda</w:t>
      </w:r>
    </w:p>
    <w:p w:rsidRDefault="009E3892" w:rsidP="009E3892" w:rsidR="009E3892">
      <w:pPr>
        <w:pStyle w:val="Tijeloteksta"/>
        <w:rPr>
          <w:szCs w:val="24"/>
        </w:rPr>
      </w:pPr>
      <w:r>
        <w:rPr>
          <w:szCs w:val="24"/>
        </w:rPr>
        <w:t>- JOSIPA ŠKALABRIN (rođ. BURČUL), Zadar, Obala Kneza Branimira 12,  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41EE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86B83">
      <w:rPr>
        <w:sz w:val="24"/>
        <w:szCs w:val="24"/>
        <w:lang w:val="hr-HR"/>
      </w:rPr>
      <w:t>72</w:t>
    </w:r>
    <w:r w:rsidR="001D0898">
      <w:rPr>
        <w:sz w:val="24"/>
        <w:szCs w:val="24"/>
        <w:lang w:val="hr-HR"/>
      </w:rPr>
      <w:t>4</w:t>
    </w:r>
    <w:r w:rsidR="00E86B83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58B1"/>
    <w:rsid w:val="0082407F"/>
    <w:rsid w:val="00824168"/>
    <w:rsid w:val="00841ACF"/>
    <w:rsid w:val="00841EEF"/>
    <w:rsid w:val="00871F4E"/>
    <w:rsid w:val="00883161"/>
    <w:rsid w:val="00886EB2"/>
    <w:rsid w:val="008A0BDF"/>
    <w:rsid w:val="008A2C49"/>
    <w:rsid w:val="008A35BC"/>
    <w:rsid w:val="008B261F"/>
    <w:rsid w:val="0093736B"/>
    <w:rsid w:val="009423E6"/>
    <w:rsid w:val="00951610"/>
    <w:rsid w:val="00985792"/>
    <w:rsid w:val="009D1CA9"/>
    <w:rsid w:val="009D373A"/>
    <w:rsid w:val="009D495D"/>
    <w:rsid w:val="009D4A3A"/>
    <w:rsid w:val="009E3892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3362"/>
    <w:rsid w:val="00E74869"/>
    <w:rsid w:val="00E86B83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E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E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E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E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E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E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E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E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ZAŠTITA d.o.o. za zaštitu osoba i imovine</izvorni_sadrzaj>
    <derivirana_varijabla naziv="DomainObject.Predmet.ProtustrankaFormated_1">  ALFA ZAŠTITA d.o.o. za zaštitu osoba i imovine</derivirana_varijabla>
  </DomainObject.Predmet.ProtustrankaFormated>
  <DomainObject.Predmet.ProtustrankaFormatedOIB>
    <izvorni_sadrzaj>  ALFA ZAŠTITA d.o.o. za zaštitu osoba i imovine, OIB 10177088465</izvorni_sadrzaj>
    <derivirana_varijabla naziv="DomainObject.Predmet.ProtustrankaFormatedOIB_1">  ALFA ZAŠTITA d.o.o. za zaštitu osoba i imovine, OIB 10177088465</derivirana_varijabla>
  </DomainObject.Predmet.ProtustrankaFormatedOIB>
  <DomainObject.Predmet.ProtustrankaFormatedWithAdress>
    <izvorni_sadrzaj> ALFA ZAŠTITA d.o.o. za zaštitu osoba i imovine, Franje Petrića 7, 23000 Zadar</izvorni_sadrzaj>
    <derivirana_varijabla naziv="DomainObject.Predmet.ProtustrankaFormatedWithAdress_1"> ALFA ZAŠTITA d.o.o. za zaštitu osoba i imovine, Franje Petrića 7, 23000 Zadar</derivirana_varijabla>
  </DomainObject.Predmet.ProtustrankaFormatedWithAdress>
  <DomainObject.Predmet.ProtustrankaFormatedWithAdressOIB>
    <izvorni_sadrzaj> ALFA ZAŠTITA d.o.o. za zaštitu osoba i imovine, OIB 10177088465, Franje Petrića 7, 23000 Zadar</izvorni_sadrzaj>
    <derivirana_varijabla naziv="DomainObject.Predmet.ProtustrankaFormatedWithAdressOIB_1"> ALFA ZAŠTITA d.o.o. za zaštitu osoba i imovine, OIB 10177088465, Franje Petrića 7, 23000 Zadar</derivirana_varijabla>
  </DomainObject.Predmet.ProtustrankaFormatedWithAdressOIB>
  <DomainObject.Predmet.ProtustrankaWithAdress>
    <izvorni_sadrzaj>ALFA ZAŠTITA d.o.o. za zaštitu osoba i imovine Franje Petrića 7, 23000 Zadar</izvorni_sadrzaj>
    <derivirana_varijabla naziv="DomainObject.Predmet.ProtustrankaWithAdress_1">ALFA ZAŠTITA d.o.o. za zaštitu osoba i imovine Franje Petrića 7, 23000 Zadar</derivirana_varijabla>
  </DomainObject.Predmet.ProtustrankaWithAdress>
  <DomainObject.Predmet.ProtustrankaWithAdressOIB>
    <izvorni_sadrzaj>ALFA ZAŠTITA d.o.o. za zaštitu osoba i imovine, OIB 10177088465, Franje Petrića 7, 23000 Zadar</izvorni_sadrzaj>
    <derivirana_varijabla naziv="DomainObject.Predmet.ProtustrankaWithAdressOIB_1">ALFA ZAŠTITA d.o.o. za zaštitu osoba i imovine, OIB 10177088465, Franje Petrića 7, 23000 Zadar</derivirana_varijabla>
  </DomainObject.Predmet.ProtustrankaWithAdressOIB>
  <DomainObject.Predmet.ProtustrankaNazivFormated>
    <izvorni_sadrzaj>ALFA ZAŠTITA d.o.o. za zaštitu osoba i imovine</izvorni_sadrzaj>
    <derivirana_varijabla naziv="DomainObject.Predmet.ProtustrankaNazivFormated_1">ALFA ZAŠTITA d.o.o. za zaštitu osoba i imovine</derivirana_varijabla>
  </DomainObject.Predmet.ProtustrankaNazivFormated>
  <DomainObject.Predmet.ProtustrankaNazivFormatedOIB>
    <izvorni_sadrzaj>ALFA ZAŠTITA d.o.o. za zaštitu osoba i imovine, OIB 10177088465</izvorni_sadrzaj>
    <derivirana_varijabla naziv="DomainObject.Predmet.ProtustrankaNazivFormatedOIB_1">ALFA ZAŠTITA d.o.o. za zaštitu osoba i imovine, OIB 10177088465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745058.17</izvorni_sadrzaj>
    <derivirana_varijabla naziv="DomainObject.Predmet.TrenutnaVrijednost_1">745058.17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ZAŠTITA d.o.o. za zaštitu osoba i imovine</item>
    </izvorni_sadrzaj>
    <derivirana_varijabla naziv="DomainObject.Predmet.ProtuStrankaListFormated_1">
      <item>ALFA ZAŠTITA d.o.o. za zaštitu osoba i imovine</item>
    </derivirana_varijabla>
  </DomainObject.Predmet.ProtuStrankaListFormated>
  <DomainObject.Predmet.ProtuStrankaListFormatedOIB>
    <izvorni_sadrzaj>
      <item>ALFA ZAŠTITA d.o.o. za zaštitu osoba i imovine, OIB 10177088465</item>
    </izvorni_sadrzaj>
    <derivirana_varijabla naziv="DomainObject.Predmet.ProtuStrankaListFormatedOIB_1">
      <item>ALFA ZAŠTITA d.o.o. za zaštitu osoba i imovine, OIB 10177088465</item>
    </derivirana_varijabla>
  </DomainObject.Predmet.ProtuStrankaListFormatedOIB>
  <DomainObject.Predmet.ProtuStrankaListFormatedWithAdress>
    <izvorni_sadrzaj>
      <item>ALFA ZAŠTITA d.o.o. za zaštitu osoba i imovine, Franje Petrića 7, 23000 Zadar</item>
    </izvorni_sadrzaj>
    <derivirana_varijabla naziv="DomainObject.Predmet.ProtuStrankaListFormatedWithAdress_1">
      <item>ALFA ZAŠTITA d.o.o. za zaštitu osoba i imovine, Franje Petrića 7, 23000 Zadar</item>
    </derivirana_varijabla>
  </DomainObject.Predmet.ProtuStrankaListFormatedWithAdress>
  <DomainObject.Predmet.ProtuStrankaListFormatedWithAdressOIB>
    <izvorni_sadrzaj>
      <item>ALFA ZAŠTITA d.o.o. za zaštitu osoba i imovine, OIB 10177088465, Franje Petrića 7, 23000 Zadar</item>
    </izvorni_sadrzaj>
    <derivirana_varijabla naziv="DomainObject.Predmet.ProtuStrankaListFormatedWithAdressOIB_1">
      <item>ALFA ZAŠTITA d.o.o. za zaštitu osoba i imovine, OIB 10177088465, Franje Petrića 7, 23000 Zadar</item>
    </derivirana_varijabla>
  </DomainObject.Predmet.ProtuStrankaListFormatedWithAdressOIB>
  <DomainObject.Predmet.ProtuStrankaListNazivFormated>
    <izvorni_sadrzaj>
      <item>ALFA ZAŠTITA d.o.o. za zaštitu osoba i imovine</item>
    </izvorni_sadrzaj>
    <derivirana_varijabla naziv="DomainObject.Predmet.ProtuStrankaListNazivFormated_1">
      <item>ALFA ZAŠTITA d.o.o. za zaštitu osoba i imovine</item>
    </derivirana_varijabla>
  </DomainObject.Predmet.ProtuStrankaListNazivFormated>
  <DomainObject.Predmet.ProtuStrankaListNazivFormatedOIB>
    <izvorni_sadrzaj>
      <item>ALFA ZAŠTITA d.o.o. za zaštitu osoba i imovine, OIB 10177088465</item>
    </izvorni_sadrzaj>
    <derivirana_varijabla naziv="DomainObject.Predmet.ProtuStrankaListNazivFormatedOIB_1">
      <item>ALFA ZAŠTITA d.o.o. za zaštitu osoba i imovine, OIB 10177088465</item>
    </derivirana_varijabla>
  </DomainObject.Predmet.ProtuStrankaListNazivFormatedOIB>
  <DomainObject.Predmet.OstaliListFormated>
    <izvorni_sadrzaj>
      <item>Darija Ljubojević</item>
      <item>Josipa Škalabrin</item>
      <item>Jere Perić</item>
    </izvorni_sadrzaj>
    <derivirana_varijabla naziv="DomainObject.Predmet.OstaliListFormated_1">
      <item>Darija Ljubojević</item>
      <item>Josipa Škalabrin</item>
      <item>Jere Perić</item>
    </derivirana_varijabla>
  </DomainObject.Predmet.OstaliListFormated>
  <DomainObject.Predmet.OstaliListFormatedOIB>
    <izvorni_sadrzaj>
      <item>Darija Ljubojević, OIB 20255306048</item>
      <item>Josipa Škalabrin, OIB 18132983744</item>
      <item>Jere Perić, OIB 88311043399</item>
    </izvorni_sadrzaj>
    <derivirana_varijabla naziv="DomainObject.Predmet.OstaliListFormatedOIB_1">
      <item>Darija Ljubojević, OIB 20255306048</item>
      <item>Josipa Škalabrin, OIB 18132983744</item>
      <item>Jere Perić, OIB 88311043399</item>
    </derivirana_varijabla>
  </DomainObject.Predmet.OstaliListFormatedOIB>
  <DomainObject.Predmet.OstaliListFormatedWithAdress>
    <izvorni_sadrzaj>
      <item>Darija Ljubojević, Fra Ivana Zadranina 1a, 23000 Zadar</item>
      <item>Josipa Škalabrin, Obala Kneza Branimira 12, 23000 Zadar</item>
      <item>Jere Perić, Ivana Zadranina 1 A, 23000 Zadar</item>
    </izvorni_sadrzaj>
    <derivirana_varijabla naziv="DomainObject.Predmet.OstaliListFormatedWithAdress_1">
      <item>Darija Ljubojević, Fra Ivana Zadranina 1a, 23000 Zadar</item>
      <item>Josipa Škalabrin, Obala Kneza Branimira 12, 23000 Zadar</item>
      <item>Jere Perić, Ivana Zadranina 1 A, 23000 Zadar</item>
    </derivirana_varijabla>
  </DomainObject.Predmet.OstaliListFormatedWithAdress>
  <DomainObject.Predmet.OstaliListFormatedWithAdressOIB>
    <izvorni_sadrzaj>
      <item>Darija Ljubojević, OIB 20255306048, Fra Ivana Zadranina 1a, 23000 Zadar</item>
      <item>Josipa Škalabrin, OIB 18132983744, Obala Kneza Branimira 12, 23000 Zadar</item>
      <item>Jere Perić, OIB 88311043399, Ivana Zadranina 1 A, 23000 Zadar</item>
    </izvorni_sadrzaj>
    <derivirana_varijabla naziv="DomainObject.Predmet.OstaliListFormatedWithAdressOIB_1">
      <item>Darija Ljubojević, OIB 20255306048, Fra Ivana Zadranina 1a, 23000 Zadar</item>
      <item>Josipa Škalabrin, OIB 18132983744, Obala Kneza Branimira 12, 23000 Zadar</item>
      <item>Jere Perić, OIB 88311043399, Ivana Zadranina 1 A, 23000 Zadar</item>
    </derivirana_varijabla>
  </DomainObject.Predmet.OstaliListFormatedWithAdressOIB>
  <DomainObject.Predmet.OstaliListNazivFormated>
    <izvorni_sadrzaj>
      <item>Darija Ljubojević</item>
      <item>Josipa Škalabrin</item>
      <item>Jere Perić</item>
    </izvorni_sadrzaj>
    <derivirana_varijabla naziv="DomainObject.Predmet.OstaliListNazivFormated_1">
      <item>Darija Ljubojević</item>
      <item>Josipa Škalabrin</item>
      <item>Jere Perić</item>
    </derivirana_varijabla>
  </DomainObject.Predmet.OstaliListNazivFormated>
  <DomainObject.Predmet.OstaliListNazivFormatedOIB>
    <izvorni_sadrzaj>
      <item>Darija Ljubojević, OIB 20255306048</item>
      <item>Josipa Škalabrin, OIB 18132983744</item>
      <item>Jere Perić, OIB 88311043399</item>
    </izvorni_sadrzaj>
    <derivirana_varijabla naziv="DomainObject.Predmet.OstaliListNazivFormatedOIB_1">
      <item>Darija Ljubojević, OIB 20255306048</item>
      <item>Josipa Škalabrin, OIB 18132983744</item>
      <item>Jere Perić, OIB 88311043399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ZAŠTITA d.o.o. za zaštitu osoba i imovine</izvorni_sadrzaj>
    <derivirana_varijabla naziv="DomainObject.Predmet.ProtustrankaIDrugi_1">ALFA ZAŠTITA d.o.o. za zaštitu osoba i imovine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ALFA ZAŠTITA d.o.o. za zaštitu osoba i imovine, OIB 10177088465, Franje Petrića 7, 23000 Zadar</izvorni_sadrzaj>
    <derivirana_varijabla naziv="DomainObject.Predmet.ProtustrankaIDrugiAdressOIB_1">ALFA ZAŠTITA d.o.o. za zaštitu osoba i imovine, OIB 10177088465, Franje Petrića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ZAŠTITA d.o.o. za zaštitu osoba i imovine</item>
      <item>Darija Ljubojević</item>
      <item>Josipa Škalabrin</item>
      <item>Jere Perić</item>
    </izvorni_sadrzaj>
    <derivirana_varijabla naziv="DomainObject.Predmet.SudioniciListNaziv_1">
      <item>Financijska agencija</item>
      <item>ALFA ZAŠTITA d.o.o. za zaštitu osoba i imovine</item>
      <item>Darija Ljubojević</item>
      <item>Josipa Škalabrin</item>
      <item>Jere Perić</item>
    </derivirana_varijabla>
  </DomainObject.Predmet.SudioniciListNaziv>
  <DomainObject.Predmet.SudioniciListAdressOIB>
    <izvorni_sadrzaj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izvorni_sadrzaj>
    <derivirana_varijabla naziv="DomainObject.Predmet.SudioniciListAdressOIB_1"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10177088465</item>
      <item>, OIB 20255306048</item>
      <item>, OIB 18132983744</item>
      <item>, OIB 88311043399</item>
    </izvorni_sadrzaj>
    <derivirana_varijabla naziv="DomainObject.Predmet.SudioniciListNazivOIB_1">
      <item>, OIB 85821130368</item>
      <item>, OIB 10177088465</item>
      <item>, OIB 20255306048</item>
      <item>, OIB 18132983744</item>
      <item>, OIB 88311043399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9D00D1-A0DF-4400-9573-563F514386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387</properties:Words>
  <properties:Characters>1944</properties:Characters>
  <properties:Lines>64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2016-05-09T09:10:00Z</dcterms:created>
  <dc:creator>Ante Kačić</dc:creator>
  <cp:lastModifiedBy>wsadmin</cp:lastModifiedBy>
  <cp:lastPrinted>2016-05-09T09:07:00Z</cp:lastPrinted>
  <dcterms:modified xmlns:xsi="http://www.w3.org/2001/XMLSchema-instance" xsi:type="dcterms:W3CDTF">2016-05-09T11:43:00Z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