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4ed8" w14:paraId="0d64ed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B918F5">
        <w:t>2928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918F5">
        <w:t xml:space="preserve">EPULUM d.o.o., Stari Grad, OIB: 86399282418, </w:t>
      </w:r>
      <w:r w:rsidR="00676533">
        <w:t xml:space="preserve">dana </w:t>
      </w:r>
      <w:r w:rsidR="00B918F5">
        <w:t>9. svibnja</w:t>
      </w:r>
      <w:r w:rsidR="00676533">
        <w:t xml:space="preserve"> 2018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B918F5" w:rsidRPr="00B918F5">
        <w:t xml:space="preserve">EPULUM d.o.o., Stari Grad, OIB: 86399282418,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06F5F">
        <w:t>975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B918F5">
        <w:t xml:space="preserve"> 3.776,588,19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0F5DE8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0F5DE8">
        <w:t>e</w:t>
      </w:r>
      <w:r w:rsidR="00783052">
        <w:t xml:space="preserve"> osob</w:t>
      </w:r>
      <w:r w:rsidR="000F5DE8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B918F5">
        <w:t>T-2928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F5DE8">
        <w:t>e</w:t>
      </w:r>
      <w:r w:rsidR="003D3A71">
        <w:t xml:space="preserve"> ovlašten</w:t>
      </w:r>
      <w:r w:rsidR="000F5DE8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F5DE8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676533" w:rsidP="00F576EC" w:rsidR="008922FD">
      <w:pPr>
        <w:jc w:val="center"/>
      </w:pPr>
      <w:r>
        <w:t xml:space="preserve">U Splitu, </w:t>
      </w:r>
      <w:r w:rsidR="00B918F5">
        <w:t>9. svibnja</w:t>
      </w:r>
      <w:r>
        <w:t xml:space="preserve"> 2018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06F5F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76533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C6AD9"/>
    <w:rsid w:val="00AD5BE5"/>
    <w:rsid w:val="00AE1E66"/>
    <w:rsid w:val="00B06D02"/>
    <w:rsid w:val="00B22298"/>
    <w:rsid w:val="00B311E1"/>
    <w:rsid w:val="00B44A30"/>
    <w:rsid w:val="00B918F5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6A35"/>
    <w:rsid w:val="00E871B0"/>
    <w:rsid w:val="00E90CC2"/>
    <w:rsid w:val="00EA213A"/>
    <w:rsid w:val="00EB7A0E"/>
    <w:rsid w:val="00F05D36"/>
    <w:rsid w:val="00F139C9"/>
    <w:rsid w:val="00F21228"/>
    <w:rsid w:val="00F31631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St-2928/2015</izvorni_sadrzaj>
    <derivirana_varijabla naziv="DomainObject.Predmet.OznakaBroj_1">St-2928/2015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EPULUM, društvo s ograničenom odgovornošću za preradu, proizvodnju i trgovinu</izvorni_sadrzaj>
    <derivirana_varijabla naziv="DomainObject.Predmet.ProtustrankaFormated_1">  EPULUM, društvo s ograničenom odgovornošću za preradu, proizvodnju i trgovinu</derivirana_varijabla>
  </DomainObject.Predmet.ProtustrankaFormated>
  <DomainObject.Predmet.ProtustrankaFormatedOIB>
    <izvorni_sadrzaj>  EPULUM, društvo s ograničenom odgovornošću za preradu, proizvodnju i trgovinu, OIB 86399282418</izvorni_sadrzaj>
    <derivirana_varijabla naziv="DomainObject.Predmet.ProtustrankaFormatedOIB_1">  EPULUM, društvo s ograničenom odgovornošću za preradu, proizvodnju i trgovinu, OIB 86399282418</derivirana_varijabla>
  </DomainObject.Predmet.ProtustrankaFormatedOIB>
  <DomainObject.Predmet.ProtustrankaFormatedWithAdress>
    <izvorni_sadrzaj> EPULUM, društvo s ograničenom odgovornošću za preradu, proizvodnju i trgovinu, Stari Grad, 21460 Stari Grad</izvorni_sadrzaj>
    <derivirana_varijabla naziv="DomainObject.Predmet.ProtustrankaFormatedWithAdress_1"> EPULUM, društvo s ograničenom odgovornošću za preradu, proizvodnju i trgovinu, Stari Grad, 21460 Stari Grad</derivirana_varijabla>
  </DomainObject.Predmet.ProtustrankaFormatedWithAdress>
  <DomainObject.Predmet.ProtustrankaFormatedWithAdressOIB>
    <izvorni_sadrzaj> EPULUM, društvo s ograničenom odgovornošću za preradu, proizvodnju i trgovinu, OIB 86399282418, Stari Grad, 21460 Stari Grad</izvorni_sadrzaj>
    <derivirana_varijabla naziv="DomainObject.Predmet.ProtustrankaFormatedWithAdressOIB_1"> EPULUM, društvo s ograničenom odgovornošću za preradu, proizvodnju i trgovinu, OIB 86399282418, Stari Grad, 21460 Stari Grad</derivirana_varijabla>
  </DomainObject.Predmet.ProtustrankaFormatedWithAdressOIB>
  <DomainObject.Predmet.ProtustrankaWithAdress>
    <izvorni_sadrzaj>EPULUM, društvo s ograničenom odgovornošću za preradu, proizvodnju i trgovinu Stari Grad, 21460 Stari Grad</izvorni_sadrzaj>
    <derivirana_varijabla naziv="DomainObject.Predmet.ProtustrankaWithAdress_1">EPULUM, društvo s ograničenom odgovornošću za preradu, proizvodnju i trgovinu Stari Grad, 21460 Stari Grad</derivirana_varijabla>
  </DomainObject.Predmet.ProtustrankaWithAdress>
  <DomainObject.Predmet.ProtustrankaWithAdressOIB>
    <izvorni_sadrzaj>EPULUM, društvo s ograničenom odgovornošću za preradu, proizvodnju i trgovinu, OIB 86399282418, Stari Grad, 21460 Stari Grad</izvorni_sadrzaj>
    <derivirana_varijabla naziv="DomainObject.Predmet.ProtustrankaWithAdressOIB_1">EPULUM, društvo s ograničenom odgovornošću za preradu, proizvodnju i trgovinu, OIB 86399282418, Stari Grad, 21460 Stari Grad</derivirana_varijabla>
  </DomainObject.Predmet.ProtustrankaWithAdressOIB>
  <DomainObject.Predmet.ProtustrankaNazivFormated>
    <izvorni_sadrzaj>EPULUM, društvo s ograničenom odgovornošću za preradu, proizvodnju i trgovinu</izvorni_sadrzaj>
    <derivirana_varijabla naziv="DomainObject.Predmet.ProtustrankaNazivFormated_1">EPULUM, društvo s ograničenom odgovornošću za preradu, proizvodnju i trgovinu</derivirana_varijabla>
  </DomainObject.Predmet.ProtustrankaNazivFormated>
  <DomainObject.Predmet.ProtustrankaNazivFormatedOIB>
    <izvorni_sadrzaj>EPULUM, društvo s ograničenom odgovornošću za preradu, proizvodnju i trgovinu, OIB 86399282418</izvorni_sadrzaj>
    <derivirana_varijabla naziv="DomainObject.Predmet.ProtustrankaNazivFormatedOIB_1">EPULUM, društvo s ograničenom odgovornošću za preradu, proizvodnju i trgovinu, OIB 86399282418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3776588.19</izvorni_sadrzaj>
    <derivirana_varijabla naziv="DomainObject.Predmet.TrenutnaVrijednost_1">3776588.19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EPULUM, društvo s ograničenom odgovornošću za preradu, proizvodnju i trgovinu</item>
    </izvorni_sadrzaj>
    <derivirana_varijabla naziv="DomainObject.Predmet.ProtuStrankaListFormated_1">
      <item>EPULUM, društvo s ograničenom odgovornošću za preradu, proizvodnju i trgovinu</item>
    </derivirana_varijabla>
  </DomainObject.Predmet.ProtuStrankaListFormated>
  <DomainObject.Predmet.ProtuStrankaListFormatedOIB>
    <izvorni_sadrzaj>
      <item>EPULUM, društvo s ograničenom odgovornošću za preradu, proizvodnju i trgovinu, OIB 86399282418</item>
    </izvorni_sadrzaj>
    <derivirana_varijabla naziv="DomainObject.Predmet.ProtuStrankaListFormatedOIB_1">
      <item>EPULUM, društvo s ograničenom odgovornošću za preradu, proizvodnju i trgovinu, OIB 86399282418</item>
    </derivirana_varijabla>
  </DomainObject.Predmet.ProtuStrankaListFormatedOIB>
  <DomainObject.Predmet.ProtuStrankaListFormatedWithAdress>
    <izvorni_sadrzaj>
      <item>EPULUM, društvo s ograničenom odgovornošću za preradu, proizvodnju i trgovinu, Stari Grad, 21460 Stari Grad</item>
    </izvorni_sadrzaj>
    <derivirana_varijabla naziv="DomainObject.Predmet.ProtuStrankaListFormatedWithAdress_1">
      <item>EPULUM, društvo s ograničenom odgovornošću za preradu, proizvodnju i trgovinu, Stari Grad, 21460 Stari Grad</item>
    </derivirana_varijabla>
  </DomainObject.Predmet.ProtuStrankaListFormatedWithAdress>
  <DomainObject.Predmet.ProtuStrankaListFormatedWithAdressOIB>
    <izvorni_sadrzaj>
      <item>EPULUM, društvo s ograničenom odgovornošću za preradu, proizvodnju i trgovinu, OIB 86399282418, Stari Grad, 21460 Stari Grad</item>
    </izvorni_sadrzaj>
    <derivirana_varijabla naziv="DomainObject.Predmet.ProtuStrankaListFormatedWithAdressOIB_1">
      <item>EPULUM, društvo s ograničenom odgovornošću za preradu, proizvodnju i trgovinu, OIB 86399282418, Stari Grad, 21460 Stari Grad</item>
    </derivirana_varijabla>
  </DomainObject.Predmet.ProtuStrankaListFormatedWithAdressOIB>
  <DomainObject.Predmet.ProtuStrankaListNazivFormated>
    <izvorni_sadrzaj>
      <item>EPULUM, društvo s ograničenom odgovornošću za preradu, proizvodnju i trgovinu</item>
    </izvorni_sadrzaj>
    <derivirana_varijabla naziv="DomainObject.Predmet.ProtuStrankaListNazivFormated_1">
      <item>EPULUM, društvo s ograničenom odgovornošću za preradu, proizvodnju i trgovinu</item>
    </derivirana_varijabla>
  </DomainObject.Predmet.ProtuStrankaListNazivFormated>
  <DomainObject.Predmet.ProtuStrankaListNazivFormatedOIB>
    <izvorni_sadrzaj>
      <item>EPULUM, društvo s ograničenom odgovornošću za preradu, proizvodnju i trgovinu, OIB 86399282418</item>
    </izvorni_sadrzaj>
    <derivirana_varijabla naziv="DomainObject.Predmet.ProtuStrankaListNazivFormatedOIB_1">
      <item>EPULUM, društvo s ograničenom odgovornošću za preradu, proizvodnju i trgovinu, OIB 86399282418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EPULUM, društvo s ograničenom odgovornošću za preradu, proizvodnju i trgovinu</izvorni_sadrzaj>
    <derivirana_varijabla naziv="DomainObject.Predmet.ProtustrankaIDrugi_1">EPULUM, društvo s ograničenom odgovornošću za preradu, proizvodnju i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EPULUM, društvo s ograničenom odgovornošću za preradu, proizvodnju i trgovinu, OIB 86399282418, Stari Grad, 21460 Stari Grad</izvorni_sadrzaj>
    <derivirana_varijabla naziv="DomainObject.Predmet.ProtustrankaIDrugiAdressOIB_1">EPULUM, društvo s ograničenom odgovornošću za preradu, proizvodnju i trgovinu, OIB 86399282418,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EPULUM, društvo s ograničenom odgovornošću za preradu, proizvodnju i trgovinu</item>
    </izvorni_sadrzaj>
    <derivirana_varijabla naziv="DomainObject.Predmet.SudioniciListNaziv_1">
      <item>FINANCIJSKA AGENCIJA, RC SPLIT, Podružnica Split</item>
      <item>EPULUM, društvo s ograničenom odgovornošću za preradu, proizvodnju i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EPULUM, društvo s ograničenom odgovornošću za preradu, proizvodnju i trgovinu, OIB 86399282418, Stari Grad,21460 Stari Grad</item>
    </izvorni_sadrzaj>
    <derivirana_varijabla naziv="DomainObject.Predmet.SudioniciListAdressOIB_1">
      <item>FINANCIJSKA AGENCIJA, RC SPLIT, Podružnica Split, OIB 85821130368, Mažuranićevo šetalište 24b,21000 Split</item>
      <item>EPULUM, društvo s ograničenom odgovornošću za preradu, proizvodnju i trgovinu, OIB 86399282418, Stari Grad,21460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86399282418</item>
    </izvorni_sadrzaj>
    <derivirana_varijabla naziv="DomainObject.Predmet.SudioniciListNazivOIB_1">
      <item>, OIB 85821130368</item>
      <item>, OIB 86399282418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1708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2018-05-09T10:42:00Z</dcterms:created>
  <dc:creator>Lari Glavaš</dc:creator>
  <cp:lastModifiedBy>Lari Glavaš</cp:lastModifiedBy>
  <cp:lastPrinted>2018-05-09T10:41:00Z</cp:lastPrinted>
  <dcterms:modified xmlns:xsi="http://www.w3.org/2001/XMLSchema-instance" xsi:type="dcterms:W3CDTF">2018-05-09T10:43:00Z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(ST-2928-2015.docx)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