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b030" w14:paraId="04eb030" w:rsidRDefault="00F33405" w:rsidP="00F33405" w:rsidR="00F33405" w:rsidRPr="0012793C">
      <w:pPr>
        <w:jc w:val="right"/>
        <w15:collapsed w:val="false"/>
      </w:pPr>
      <w:bookmarkStart w:name="_GoBack" w:id="0"/>
      <w:bookmarkEnd w:id="0"/>
    </w:p>
    <w:p w:rsidRDefault="00E24C8D" w:rsidP="00910611" w:rsidR="00E24C8D">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4C8D" w:rsidP="00910611" w:rsidR="00E24C8D">
      <w:r>
        <w:rPr>
          <w:rFonts w:eastAsia="MS Mincho"/>
        </w:rPr>
        <w:t>REPUBLIKA HRVATSKA</w:t>
      </w:r>
    </w:p>
    <w:p w:rsidRDefault="00E24C8D" w:rsidP="00910611" w:rsidR="00E24C8D">
      <w:r>
        <w:rPr>
          <w:rFonts w:eastAsia="MS Mincho"/>
        </w:rPr>
        <w:t>TRGOVAČKI SUD U RIJECI</w:t>
      </w:r>
    </w:p>
    <w:p w:rsidRDefault="00E24C8D" w:rsidR="00E24C8D" w:rsidRPr="00910611">
      <w:pPr>
        <w:rPr>
          <w:rFonts w:eastAsia="MS Mincho"/>
        </w:rPr>
      </w:pPr>
      <w:r>
        <w:rPr>
          <w:rFonts w:eastAsia="MS Mincho"/>
        </w:rPr>
        <w:t xml:space="preserve">      Rijeka, Zadarska 1 i 3</w:t>
      </w:r>
    </w:p>
    <w:p w:rsidRDefault="008E57E2" w:rsidP="00F33405" w:rsidR="008E57E2" w:rsidRPr="0012793C"/>
    <w:p w:rsidRDefault="00030800" w:rsidP="00F33405" w:rsidR="00030800" w:rsidRPr="0012793C">
      <w:pPr>
        <w:pStyle w:val="Naslov1"/>
        <w:rPr>
          <w:b w:val="false"/>
          <w:sz w:val="24"/>
          <w:szCs w:val="24"/>
        </w:rPr>
      </w:pPr>
      <w:r w:rsidRPr="0012793C">
        <w:rPr>
          <w:b w:val="false"/>
          <w:sz w:val="24"/>
          <w:szCs w:val="24"/>
        </w:rPr>
        <w:t>R E P U B L I K A    H R V A T S K A</w:t>
      </w:r>
    </w:p>
    <w:p w:rsidRDefault="00F33405" w:rsidP="00F33405" w:rsidR="00F33405" w:rsidRPr="0012793C">
      <w:pPr>
        <w:pStyle w:val="Naslov1"/>
        <w:rPr>
          <w:b w:val="false"/>
          <w:sz w:val="24"/>
          <w:szCs w:val="24"/>
        </w:rPr>
      </w:pPr>
      <w:r w:rsidRPr="0012793C">
        <w:rPr>
          <w:b w:val="false"/>
          <w:sz w:val="24"/>
          <w:szCs w:val="24"/>
        </w:rPr>
        <w:t>R</w:t>
      </w:r>
      <w:r w:rsidR="000C7249" w:rsidRPr="0012793C">
        <w:rPr>
          <w:b w:val="false"/>
          <w:sz w:val="24"/>
          <w:szCs w:val="24"/>
        </w:rPr>
        <w:t xml:space="preserve"> </w:t>
      </w:r>
      <w:r w:rsidRPr="0012793C">
        <w:rPr>
          <w:b w:val="false"/>
          <w:sz w:val="24"/>
          <w:szCs w:val="24"/>
        </w:rPr>
        <w:t>J</w:t>
      </w:r>
      <w:r w:rsidR="000C7249" w:rsidRPr="0012793C">
        <w:rPr>
          <w:b w:val="false"/>
          <w:sz w:val="24"/>
          <w:szCs w:val="24"/>
        </w:rPr>
        <w:t xml:space="preserve"> </w:t>
      </w:r>
      <w:r w:rsidRPr="0012793C">
        <w:rPr>
          <w:b w:val="false"/>
          <w:sz w:val="24"/>
          <w:szCs w:val="24"/>
        </w:rPr>
        <w:t>E</w:t>
      </w:r>
      <w:r w:rsidR="000C7249" w:rsidRPr="0012793C">
        <w:rPr>
          <w:b w:val="false"/>
          <w:sz w:val="24"/>
          <w:szCs w:val="24"/>
        </w:rPr>
        <w:t xml:space="preserve"> </w:t>
      </w:r>
      <w:r w:rsidRPr="0012793C">
        <w:rPr>
          <w:b w:val="false"/>
          <w:sz w:val="24"/>
          <w:szCs w:val="24"/>
        </w:rPr>
        <w:t>Š</w:t>
      </w:r>
      <w:r w:rsidR="000C7249" w:rsidRPr="0012793C">
        <w:rPr>
          <w:b w:val="false"/>
          <w:sz w:val="24"/>
          <w:szCs w:val="24"/>
        </w:rPr>
        <w:t xml:space="preserve"> </w:t>
      </w:r>
      <w:r w:rsidRPr="0012793C">
        <w:rPr>
          <w:b w:val="false"/>
          <w:sz w:val="24"/>
          <w:szCs w:val="24"/>
        </w:rPr>
        <w:t>E</w:t>
      </w:r>
      <w:r w:rsidR="000C7249" w:rsidRPr="0012793C">
        <w:rPr>
          <w:b w:val="false"/>
          <w:sz w:val="24"/>
          <w:szCs w:val="24"/>
        </w:rPr>
        <w:t xml:space="preserve"> </w:t>
      </w:r>
      <w:r w:rsidRPr="0012793C">
        <w:rPr>
          <w:b w:val="false"/>
          <w:sz w:val="24"/>
          <w:szCs w:val="24"/>
        </w:rPr>
        <w:t>N</w:t>
      </w:r>
      <w:r w:rsidR="000C7249" w:rsidRPr="0012793C">
        <w:rPr>
          <w:b w:val="false"/>
          <w:sz w:val="24"/>
          <w:szCs w:val="24"/>
        </w:rPr>
        <w:t xml:space="preserve"> </w:t>
      </w:r>
      <w:r w:rsidRPr="0012793C">
        <w:rPr>
          <w:b w:val="false"/>
          <w:sz w:val="24"/>
          <w:szCs w:val="24"/>
        </w:rPr>
        <w:t>J</w:t>
      </w:r>
      <w:r w:rsidR="000C7249" w:rsidRPr="0012793C">
        <w:rPr>
          <w:b w:val="false"/>
          <w:sz w:val="24"/>
          <w:szCs w:val="24"/>
        </w:rPr>
        <w:t xml:space="preserve"> </w:t>
      </w:r>
      <w:r w:rsidRPr="0012793C">
        <w:rPr>
          <w:b w:val="false"/>
          <w:sz w:val="24"/>
          <w:szCs w:val="24"/>
        </w:rPr>
        <w:t>E</w:t>
      </w:r>
    </w:p>
    <w:p w:rsidRDefault="00F33405" w:rsidP="00F33405" w:rsidR="00F33405" w:rsidRPr="0012793C"/>
    <w:p w:rsidRDefault="00F33405" w:rsidP="0024217C" w:rsidR="00F33405" w:rsidRPr="0012793C">
      <w:pPr>
        <w:jc w:val="both"/>
      </w:pPr>
      <w:r w:rsidRPr="0012793C">
        <w:t xml:space="preserve">Trgovački sud u Rijeci, po stečajnom sucu Veri Jelenović, </w:t>
      </w:r>
      <w:r w:rsidR="00382FE8" w:rsidRPr="0012793C">
        <w:t xml:space="preserve">u </w:t>
      </w:r>
      <w:r w:rsidR="0050333F" w:rsidRPr="0012793C">
        <w:t xml:space="preserve">stečajnom </w:t>
      </w:r>
      <w:r w:rsidR="00382FE8" w:rsidRPr="0012793C">
        <w:t xml:space="preserve">postupku </w:t>
      </w:r>
      <w:r w:rsidR="0050333F" w:rsidRPr="0012793C">
        <w:t xml:space="preserve">nad dužnikom </w:t>
      </w:r>
      <w:r w:rsidR="0050333F" w:rsidRPr="0012793C">
        <w:rPr>
          <w:bCs/>
        </w:rPr>
        <w:t>PUNTA INTER</w:t>
      </w:r>
      <w:r w:rsidR="0050333F" w:rsidRPr="0012793C">
        <w:t>NACIONAL d. o. o. za trgovinu, ugostiteljstvo i putnička agencija u stečaju Umag, Šetalište V.Gortana 5, OIB: 92276137953,</w:t>
      </w:r>
      <w:r w:rsidR="005D1F3F" w:rsidRPr="0012793C">
        <w:rPr>
          <w:bCs/>
        </w:rPr>
        <w:t xml:space="preserve"> </w:t>
      </w:r>
      <w:r w:rsidRPr="0012793C">
        <w:t>na</w:t>
      </w:r>
      <w:r w:rsidR="006C3491" w:rsidRPr="0012793C">
        <w:t>kon</w:t>
      </w:r>
      <w:r w:rsidRPr="0012793C">
        <w:t xml:space="preserve"> ispitno</w:t>
      </w:r>
      <w:r w:rsidR="006C3491" w:rsidRPr="0012793C">
        <w:t>g</w:t>
      </w:r>
      <w:r w:rsidRPr="0012793C">
        <w:t xml:space="preserve"> ročišt</w:t>
      </w:r>
      <w:r w:rsidR="006C3491" w:rsidRPr="0012793C">
        <w:t>a</w:t>
      </w:r>
      <w:r w:rsidRPr="0012793C">
        <w:t xml:space="preserve"> održano</w:t>
      </w:r>
      <w:r w:rsidR="006C3491" w:rsidRPr="0012793C">
        <w:t>g</w:t>
      </w:r>
      <w:r w:rsidRPr="0012793C">
        <w:t xml:space="preserve"> dana </w:t>
      </w:r>
      <w:r w:rsidR="0050333F" w:rsidRPr="0012793C">
        <w:t>10. rujna</w:t>
      </w:r>
      <w:r w:rsidR="005D1F3F" w:rsidRPr="0012793C">
        <w:t xml:space="preserve"> 2015</w:t>
      </w:r>
      <w:r w:rsidR="00382FE8" w:rsidRPr="0012793C">
        <w:t xml:space="preserve">. </w:t>
      </w:r>
      <w:r w:rsidR="008E57E2" w:rsidRPr="0012793C">
        <w:t>godine</w:t>
      </w:r>
      <w:r w:rsidR="00425A36" w:rsidRPr="0012793C">
        <w:t xml:space="preserve">, dana </w:t>
      </w:r>
      <w:r w:rsidR="00452CCF">
        <w:t>2</w:t>
      </w:r>
      <w:r w:rsidR="0050333F" w:rsidRPr="0012793C">
        <w:t>1</w:t>
      </w:r>
      <w:r w:rsidR="00452CCF">
        <w:t>.</w:t>
      </w:r>
      <w:r w:rsidR="0050333F" w:rsidRPr="0012793C">
        <w:t xml:space="preserve"> prosinca</w:t>
      </w:r>
      <w:r w:rsidR="005D1F3F" w:rsidRPr="0012793C">
        <w:t xml:space="preserve"> 2015</w:t>
      </w:r>
      <w:r w:rsidR="00E030EC" w:rsidRPr="0012793C">
        <w:t>. godine</w:t>
      </w:r>
    </w:p>
    <w:p w:rsidRDefault="0024217C" w:rsidP="0024217C" w:rsidR="0024217C" w:rsidRPr="0012793C">
      <w:pPr>
        <w:jc w:val="both"/>
      </w:pPr>
    </w:p>
    <w:p w:rsidRDefault="00F33405" w:rsidP="00F33405" w:rsidR="00F33405" w:rsidRPr="0012793C">
      <w:pPr>
        <w:jc w:val="center"/>
      </w:pPr>
      <w:r w:rsidRPr="0012793C">
        <w:t>r i j e š i o  j e</w:t>
      </w:r>
    </w:p>
    <w:p w:rsidRDefault="00F33405" w:rsidP="00F33405" w:rsidR="00F33405" w:rsidRPr="0012793C">
      <w:pPr>
        <w:jc w:val="center"/>
      </w:pPr>
    </w:p>
    <w:p w:rsidRDefault="00F33405" w:rsidP="00F33405" w:rsidR="00F33405" w:rsidRPr="0012793C">
      <w:pPr>
        <w:jc w:val="both"/>
      </w:pPr>
      <w:r w:rsidRPr="0012793C">
        <w:tab/>
      </w:r>
      <w:r w:rsidRPr="0012793C">
        <w:tab/>
        <w:t>I. Utvrđene su tražbine sljedećih vjerovnika viših isplatnih redova:</w:t>
      </w:r>
    </w:p>
    <w:p w:rsidRDefault="005D1F3F" w:rsidP="005D1F3F" w:rsidR="005D1F3F" w:rsidRPr="0012793C">
      <w:pPr>
        <w:rPr>
          <w:bCs/>
        </w:rPr>
      </w:pPr>
      <w:r w:rsidRPr="0012793C">
        <w:rPr>
          <w:bCs/>
        </w:rPr>
        <w:t>prvi viši isplatni red</w:t>
      </w:r>
    </w:p>
    <w:p w:rsidRDefault="0050333F" w:rsidP="0050333F" w:rsidR="005D1F3F" w:rsidRPr="0012793C">
      <w:pPr>
        <w:numPr>
          <w:ilvl w:val="0"/>
          <w:numId w:val="2"/>
        </w:numPr>
      </w:pPr>
      <w:r w:rsidRPr="0012793C">
        <w:rPr>
          <w:bCs/>
        </w:rPr>
        <w:t>MARILI CEROVAC, Umag, I. M. Ronjgova 3</w:t>
      </w:r>
      <w:r w:rsidR="004C0FF1" w:rsidRPr="0012793C">
        <w:t xml:space="preserve">           </w:t>
      </w:r>
      <w:r w:rsidR="00A65FC2" w:rsidRPr="0012793C">
        <w:t xml:space="preserve">          </w:t>
      </w:r>
      <w:r w:rsidR="004C0FF1" w:rsidRPr="0012793C">
        <w:t xml:space="preserve">     </w:t>
      </w:r>
      <w:r w:rsidR="005D1F3F" w:rsidRPr="0012793C">
        <w:t xml:space="preserve">             </w:t>
      </w:r>
      <w:r w:rsidRPr="0012793C">
        <w:rPr>
          <w:bCs/>
        </w:rPr>
        <w:t>9.224,73 kn bruto</w:t>
      </w:r>
    </w:p>
    <w:p w:rsidRDefault="0050333F" w:rsidP="0050333F" w:rsidR="0050333F" w:rsidRPr="0012793C">
      <w:pPr>
        <w:numPr>
          <w:ilvl w:val="0"/>
          <w:numId w:val="2"/>
        </w:numPr>
      </w:pPr>
      <w:r w:rsidRPr="0012793C">
        <w:rPr>
          <w:bCs/>
        </w:rPr>
        <w:t>DRAGINJA BAKIĆ-BABIĆ iz Umaga, Vladimira Nazora 9</w:t>
      </w:r>
      <w:r w:rsidRPr="0012793C">
        <w:t xml:space="preserve">                7.095,26 </w:t>
      </w:r>
      <w:r w:rsidRPr="0012793C">
        <w:rPr>
          <w:bCs/>
        </w:rPr>
        <w:t xml:space="preserve"> kn bruto</w:t>
      </w:r>
    </w:p>
    <w:p w:rsidRDefault="0050333F" w:rsidP="0050333F" w:rsidR="0050333F" w:rsidRPr="0012793C">
      <w:pPr>
        <w:numPr>
          <w:ilvl w:val="0"/>
          <w:numId w:val="2"/>
        </w:numPr>
      </w:pPr>
      <w:r w:rsidRPr="0012793C">
        <w:rPr>
          <w:bCs/>
        </w:rPr>
        <w:t>IVAN DRAKULIĆ Umag, Žrtava fašizma 9E</w:t>
      </w:r>
      <w:r w:rsidRPr="0012793C">
        <w:t xml:space="preserve">                       </w:t>
      </w:r>
      <w:r w:rsidR="00A65FC2" w:rsidRPr="0012793C">
        <w:t xml:space="preserve">               </w:t>
      </w:r>
      <w:r w:rsidRPr="0012793C">
        <w:rPr>
          <w:bCs/>
        </w:rPr>
        <w:t>15.952,03 kn bruto</w:t>
      </w:r>
    </w:p>
    <w:p w:rsidRDefault="0050333F" w:rsidP="0050333F" w:rsidR="0050333F" w:rsidRPr="0012793C">
      <w:pPr>
        <w:numPr>
          <w:ilvl w:val="0"/>
          <w:numId w:val="2"/>
        </w:numPr>
      </w:pPr>
      <w:r w:rsidRPr="0012793C">
        <w:rPr>
          <w:bCs/>
        </w:rPr>
        <w:t>ANKICA BABIĆ Umag, V. Nazora 9</w:t>
      </w:r>
      <w:r w:rsidRPr="0012793C">
        <w:t xml:space="preserve">       </w:t>
      </w:r>
      <w:r w:rsidR="00A65FC2" w:rsidRPr="0012793C">
        <w:t xml:space="preserve">                             </w:t>
      </w:r>
      <w:r w:rsidRPr="0012793C">
        <w:t xml:space="preserve">               </w:t>
      </w:r>
      <w:r w:rsidRPr="0012793C">
        <w:rPr>
          <w:bCs/>
        </w:rPr>
        <w:t>69.859,57 kn bruto</w:t>
      </w:r>
    </w:p>
    <w:p w:rsidRDefault="0050333F" w:rsidP="0050333F" w:rsidR="0050333F" w:rsidRPr="0012793C">
      <w:pPr>
        <w:numPr>
          <w:ilvl w:val="0"/>
          <w:numId w:val="2"/>
        </w:numPr>
      </w:pPr>
      <w:r w:rsidRPr="0012793C">
        <w:rPr>
          <w:bCs/>
        </w:rPr>
        <w:t>VALERIJA BUDAI Umag, J. Rakovca 14</w:t>
      </w:r>
      <w:r w:rsidRPr="0012793C">
        <w:t xml:space="preserve">           </w:t>
      </w:r>
      <w:r w:rsidR="00A65FC2" w:rsidRPr="0012793C">
        <w:t xml:space="preserve">                              </w:t>
      </w:r>
      <w:r w:rsidRPr="0012793C">
        <w:t xml:space="preserve">   36.600,87 </w:t>
      </w:r>
      <w:r w:rsidRPr="0012793C">
        <w:rPr>
          <w:bCs/>
        </w:rPr>
        <w:t>kn bruto</w:t>
      </w:r>
    </w:p>
    <w:p w:rsidRDefault="0050333F" w:rsidP="0050333F" w:rsidR="0050333F" w:rsidRPr="0012793C">
      <w:pPr>
        <w:numPr>
          <w:ilvl w:val="0"/>
          <w:numId w:val="2"/>
        </w:numPr>
      </w:pPr>
      <w:r w:rsidRPr="0012793C">
        <w:rPr>
          <w:bCs/>
        </w:rPr>
        <w:t>ADNEN DŽAFIĆ Umag, G. Garibaldi 5</w:t>
      </w:r>
      <w:r w:rsidRPr="0012793C">
        <w:t xml:space="preserve">                     </w:t>
      </w:r>
      <w:r w:rsidR="00A65FC2" w:rsidRPr="0012793C">
        <w:t xml:space="preserve">                   </w:t>
      </w:r>
      <w:r w:rsidRPr="0012793C">
        <w:t xml:space="preserve">       21.639,17 </w:t>
      </w:r>
      <w:r w:rsidRPr="0012793C">
        <w:rPr>
          <w:bCs/>
        </w:rPr>
        <w:t>kn bruto</w:t>
      </w:r>
    </w:p>
    <w:p w:rsidRDefault="0050333F" w:rsidP="0050333F" w:rsidR="0050333F" w:rsidRPr="0012793C">
      <w:pPr>
        <w:numPr>
          <w:ilvl w:val="0"/>
          <w:numId w:val="2"/>
        </w:numPr>
      </w:pPr>
      <w:r w:rsidRPr="0012793C">
        <w:rPr>
          <w:bCs/>
        </w:rPr>
        <w:t>FABAC SANDI Umag, Žrtava fašizma 9e</w:t>
      </w:r>
      <w:r w:rsidRPr="0012793C">
        <w:t xml:space="preserve">               </w:t>
      </w:r>
      <w:r w:rsidR="00A65FC2" w:rsidRPr="0012793C">
        <w:t xml:space="preserve">                       </w:t>
      </w:r>
      <w:r w:rsidRPr="0012793C">
        <w:t xml:space="preserve">      15.251,81 </w:t>
      </w:r>
      <w:r w:rsidRPr="0012793C">
        <w:rPr>
          <w:bCs/>
        </w:rPr>
        <w:t>kn bruto</w:t>
      </w:r>
    </w:p>
    <w:p w:rsidRDefault="0050333F" w:rsidP="0050333F" w:rsidR="0050333F" w:rsidRPr="0012793C">
      <w:pPr>
        <w:numPr>
          <w:ilvl w:val="0"/>
          <w:numId w:val="2"/>
        </w:numPr>
      </w:pPr>
      <w:r w:rsidRPr="0012793C">
        <w:rPr>
          <w:bCs/>
        </w:rPr>
        <w:t>AMANDA FAVRETTO  Umag,</w:t>
      </w:r>
      <w:r w:rsidRPr="0012793C">
        <w:rPr>
          <w:bCs/>
          <w:u w:val="single"/>
        </w:rPr>
        <w:t xml:space="preserve"> </w:t>
      </w:r>
      <w:r w:rsidRPr="0012793C">
        <w:rPr>
          <w:bCs/>
        </w:rPr>
        <w:t>Đuba 28</w:t>
      </w:r>
      <w:r w:rsidRPr="0012793C">
        <w:t xml:space="preserve">                    </w:t>
      </w:r>
      <w:r w:rsidR="00A65FC2" w:rsidRPr="0012793C">
        <w:t xml:space="preserve">                   </w:t>
      </w:r>
      <w:r w:rsidRPr="0012793C">
        <w:t xml:space="preserve">      </w:t>
      </w:r>
      <w:r w:rsidRPr="0012793C">
        <w:rPr>
          <w:bCs/>
        </w:rPr>
        <w:t>66.022,59 kn bruto</w:t>
      </w:r>
    </w:p>
    <w:p w:rsidRDefault="0050333F" w:rsidP="0050333F" w:rsidR="0050333F" w:rsidRPr="0012793C">
      <w:pPr>
        <w:numPr>
          <w:ilvl w:val="0"/>
          <w:numId w:val="2"/>
        </w:numPr>
      </w:pPr>
      <w:r w:rsidRPr="0012793C">
        <w:rPr>
          <w:bCs/>
        </w:rPr>
        <w:t>LJILJA BUBIĆ Umag, J. Rakovca 3</w:t>
      </w:r>
      <w:r w:rsidRPr="0012793C">
        <w:t xml:space="preserve">       </w:t>
      </w:r>
      <w:r w:rsidR="00A65FC2" w:rsidRPr="0012793C">
        <w:t xml:space="preserve">                                        </w:t>
      </w:r>
      <w:r w:rsidRPr="0012793C">
        <w:t xml:space="preserve">        2.470,48 </w:t>
      </w:r>
      <w:r w:rsidRPr="0012793C">
        <w:rPr>
          <w:bCs/>
        </w:rPr>
        <w:t>kn bruto</w:t>
      </w:r>
    </w:p>
    <w:p w:rsidRDefault="0050333F" w:rsidP="0050333F" w:rsidR="0050333F" w:rsidRPr="0012793C">
      <w:pPr>
        <w:numPr>
          <w:ilvl w:val="0"/>
          <w:numId w:val="2"/>
        </w:numPr>
      </w:pPr>
      <w:r w:rsidRPr="0012793C">
        <w:rPr>
          <w:bCs/>
        </w:rPr>
        <w:t xml:space="preserve">GORDANA GRŽETIĆ </w:t>
      </w:r>
      <w:r w:rsidRPr="0012793C">
        <w:t xml:space="preserve">Umag, Voćarska 2a                            </w:t>
      </w:r>
      <w:r w:rsidR="00A65FC2" w:rsidRPr="0012793C">
        <w:t xml:space="preserve">             </w:t>
      </w:r>
      <w:r w:rsidRPr="0012793C">
        <w:t xml:space="preserve"> 10.086,69 </w:t>
      </w:r>
      <w:r w:rsidRPr="0012793C">
        <w:rPr>
          <w:bCs/>
        </w:rPr>
        <w:t>kn bruto</w:t>
      </w:r>
    </w:p>
    <w:p w:rsidRDefault="0050333F" w:rsidP="0050333F" w:rsidR="0050333F" w:rsidRPr="0012793C">
      <w:pPr>
        <w:numPr>
          <w:ilvl w:val="0"/>
          <w:numId w:val="2"/>
        </w:numPr>
      </w:pPr>
      <w:r w:rsidRPr="0012793C">
        <w:rPr>
          <w:bCs/>
        </w:rPr>
        <w:t>MILKA IVANKOVIĆ iz Umaga, Poljane 4</w:t>
      </w:r>
      <w:r w:rsidRPr="0012793C">
        <w:t xml:space="preserve">                  </w:t>
      </w:r>
      <w:r w:rsidR="00A65FC2" w:rsidRPr="0012793C">
        <w:t xml:space="preserve">               </w:t>
      </w:r>
      <w:r w:rsidRPr="0012793C">
        <w:t xml:space="preserve">       </w:t>
      </w:r>
      <w:r w:rsidRPr="0012793C">
        <w:rPr>
          <w:bCs/>
        </w:rPr>
        <w:t>206.742,34 kn bruto</w:t>
      </w:r>
    </w:p>
    <w:p w:rsidRDefault="0050333F" w:rsidP="0050333F" w:rsidR="0050333F" w:rsidRPr="0012793C">
      <w:pPr>
        <w:numPr>
          <w:ilvl w:val="0"/>
          <w:numId w:val="2"/>
        </w:numPr>
      </w:pPr>
      <w:r w:rsidRPr="0012793C">
        <w:rPr>
          <w:bCs/>
        </w:rPr>
        <w:t>BRUNO MARFAN Umag, Finida, Vinogradska 3</w:t>
      </w:r>
      <w:r w:rsidRPr="0012793C">
        <w:t xml:space="preserve">                       </w:t>
      </w:r>
      <w:r w:rsidR="00A65FC2" w:rsidRPr="0012793C">
        <w:t xml:space="preserve">   </w:t>
      </w:r>
      <w:r w:rsidRPr="0012793C">
        <w:t xml:space="preserve">    </w:t>
      </w:r>
      <w:r w:rsidRPr="0012793C">
        <w:rPr>
          <w:bCs/>
        </w:rPr>
        <w:t>225.239,50 kn bruto</w:t>
      </w:r>
    </w:p>
    <w:p w:rsidRDefault="0050333F" w:rsidP="0050333F" w:rsidR="0050333F" w:rsidRPr="0012793C">
      <w:pPr>
        <w:numPr>
          <w:ilvl w:val="0"/>
          <w:numId w:val="2"/>
        </w:numPr>
      </w:pPr>
      <w:r w:rsidRPr="0012793C">
        <w:rPr>
          <w:bCs/>
        </w:rPr>
        <w:t>MIRELA STANČIĆ Umag, Škrinjari 22/A</w:t>
      </w:r>
      <w:r w:rsidRPr="0012793C">
        <w:t xml:space="preserve">               </w:t>
      </w:r>
      <w:r w:rsidR="00A65FC2" w:rsidRPr="0012793C">
        <w:t xml:space="preserve">                      </w:t>
      </w:r>
      <w:r w:rsidRPr="0012793C">
        <w:t xml:space="preserve">      56.633,44 </w:t>
      </w:r>
      <w:r w:rsidRPr="0012793C">
        <w:rPr>
          <w:bCs/>
        </w:rPr>
        <w:t>kn bruto</w:t>
      </w:r>
    </w:p>
    <w:p w:rsidRDefault="0050333F" w:rsidP="0050333F" w:rsidR="0050333F" w:rsidRPr="0012793C">
      <w:pPr>
        <w:numPr>
          <w:ilvl w:val="0"/>
          <w:numId w:val="2"/>
        </w:numPr>
      </w:pPr>
      <w:r w:rsidRPr="0012793C">
        <w:rPr>
          <w:bCs/>
        </w:rPr>
        <w:t>RADOJKA LONČAR Umag, A. Vivode 14</w:t>
      </w:r>
      <w:r w:rsidRPr="0012793C">
        <w:t xml:space="preserve">               </w:t>
      </w:r>
      <w:r w:rsidR="00A65FC2" w:rsidRPr="0012793C">
        <w:t xml:space="preserve">                      </w:t>
      </w:r>
      <w:r w:rsidRPr="0012793C">
        <w:t xml:space="preserve">     </w:t>
      </w:r>
      <w:r w:rsidRPr="0012793C">
        <w:rPr>
          <w:bCs/>
        </w:rPr>
        <w:t>13.400,89</w:t>
      </w:r>
      <w:r w:rsidRPr="0012793C">
        <w:t xml:space="preserve"> </w:t>
      </w:r>
      <w:r w:rsidRPr="0012793C">
        <w:rPr>
          <w:bCs/>
        </w:rPr>
        <w:t>kn bruto</w:t>
      </w:r>
    </w:p>
    <w:p w:rsidRDefault="0050333F" w:rsidP="0050333F" w:rsidR="0050333F" w:rsidRPr="0012793C">
      <w:pPr>
        <w:numPr>
          <w:ilvl w:val="0"/>
          <w:numId w:val="2"/>
        </w:numPr>
      </w:pPr>
      <w:r w:rsidRPr="0012793C">
        <w:rPr>
          <w:bCs/>
        </w:rPr>
        <w:t>MONICA MAURO Umag, G. Garibaldi 64</w:t>
      </w:r>
      <w:r w:rsidRPr="0012793C">
        <w:t xml:space="preserve">            </w:t>
      </w:r>
      <w:r w:rsidR="00A65FC2" w:rsidRPr="0012793C">
        <w:t xml:space="preserve">                         </w:t>
      </w:r>
      <w:r w:rsidRPr="0012793C">
        <w:t xml:space="preserve">     82.659,55 </w:t>
      </w:r>
      <w:r w:rsidRPr="0012793C">
        <w:rPr>
          <w:bCs/>
        </w:rPr>
        <w:t>kn bruto</w:t>
      </w:r>
    </w:p>
    <w:p w:rsidRDefault="0050333F" w:rsidP="0050333F" w:rsidR="0050333F" w:rsidRPr="0012793C">
      <w:pPr>
        <w:numPr>
          <w:ilvl w:val="0"/>
          <w:numId w:val="2"/>
        </w:numPr>
      </w:pPr>
      <w:r w:rsidRPr="0012793C">
        <w:rPr>
          <w:bCs/>
        </w:rPr>
        <w:t>MILIVOJ ROTAR Umag, V. Nazora 13</w:t>
      </w:r>
      <w:r w:rsidRPr="0012793C">
        <w:t xml:space="preserve">         </w:t>
      </w:r>
      <w:r w:rsidR="00A65FC2" w:rsidRPr="0012793C">
        <w:t xml:space="preserve">                         </w:t>
      </w:r>
      <w:r w:rsidRPr="0012793C">
        <w:t xml:space="preserve">             </w:t>
      </w:r>
      <w:r w:rsidRPr="0012793C">
        <w:rPr>
          <w:bCs/>
        </w:rPr>
        <w:t>29.290,64</w:t>
      </w:r>
      <w:r w:rsidRPr="0012793C">
        <w:t xml:space="preserve"> </w:t>
      </w:r>
      <w:r w:rsidRPr="0012793C">
        <w:rPr>
          <w:bCs/>
        </w:rPr>
        <w:t>kn bruto</w:t>
      </w:r>
    </w:p>
    <w:p w:rsidRDefault="0050333F" w:rsidP="0050333F" w:rsidR="0050333F" w:rsidRPr="0012793C">
      <w:pPr>
        <w:numPr>
          <w:ilvl w:val="0"/>
          <w:numId w:val="2"/>
        </w:numPr>
      </w:pPr>
      <w:r w:rsidRPr="0012793C">
        <w:rPr>
          <w:bCs/>
        </w:rPr>
        <w:t>STJEPAN PLEŠA Umag, Žrtava fašizma 5A</w:t>
      </w:r>
      <w:r w:rsidRPr="0012793C">
        <w:t xml:space="preserve">                      </w:t>
      </w:r>
      <w:r w:rsidR="00A65FC2" w:rsidRPr="0012793C">
        <w:t xml:space="preserve">                </w:t>
      </w:r>
      <w:r w:rsidRPr="0012793C">
        <w:t xml:space="preserve">  </w:t>
      </w:r>
      <w:r w:rsidRPr="0012793C">
        <w:rPr>
          <w:bCs/>
        </w:rPr>
        <w:t>11.438,99</w:t>
      </w:r>
      <w:r w:rsidRPr="0012793C">
        <w:t xml:space="preserve"> </w:t>
      </w:r>
      <w:r w:rsidRPr="0012793C">
        <w:rPr>
          <w:bCs/>
        </w:rPr>
        <w:t>kn bruto</w:t>
      </w:r>
    </w:p>
    <w:p w:rsidRDefault="0050333F" w:rsidP="0050333F" w:rsidR="0050333F" w:rsidRPr="0012793C">
      <w:pPr>
        <w:numPr>
          <w:ilvl w:val="0"/>
          <w:numId w:val="2"/>
        </w:numPr>
      </w:pPr>
      <w:r w:rsidRPr="0012793C">
        <w:rPr>
          <w:bCs/>
        </w:rPr>
        <w:t>SVJETLANA NEDIĆ Umag, Babići, Dolinci 139</w:t>
      </w:r>
      <w:r w:rsidRPr="0012793C">
        <w:t xml:space="preserve">                </w:t>
      </w:r>
      <w:r w:rsidR="00A65FC2" w:rsidRPr="0012793C">
        <w:t xml:space="preserve">            </w:t>
      </w:r>
      <w:r w:rsidRPr="0012793C">
        <w:t xml:space="preserve">    68.112,02 </w:t>
      </w:r>
      <w:r w:rsidRPr="0012793C">
        <w:rPr>
          <w:bCs/>
        </w:rPr>
        <w:t>kn bruto</w:t>
      </w:r>
    </w:p>
    <w:p w:rsidRDefault="0050333F" w:rsidP="0050333F" w:rsidR="0050333F" w:rsidRPr="0012793C">
      <w:pPr>
        <w:numPr>
          <w:ilvl w:val="0"/>
          <w:numId w:val="2"/>
        </w:numPr>
      </w:pPr>
      <w:r w:rsidRPr="0012793C">
        <w:rPr>
          <w:bCs/>
        </w:rPr>
        <w:t>BOŽENKA ŠUNJIĆ Umag Bruštoloni 17</w:t>
      </w:r>
      <w:r w:rsidRPr="0012793C">
        <w:t xml:space="preserve">                      </w:t>
      </w:r>
      <w:r w:rsidR="00A65FC2" w:rsidRPr="0012793C">
        <w:t xml:space="preserve">                </w:t>
      </w:r>
      <w:r w:rsidRPr="0012793C">
        <w:t xml:space="preserve">       25.608,51 </w:t>
      </w:r>
      <w:r w:rsidRPr="0012793C">
        <w:rPr>
          <w:bCs/>
        </w:rPr>
        <w:t>kn bruto</w:t>
      </w:r>
    </w:p>
    <w:p w:rsidRDefault="0050333F" w:rsidP="0050333F" w:rsidR="0050333F" w:rsidRPr="0012793C">
      <w:pPr>
        <w:numPr>
          <w:ilvl w:val="0"/>
          <w:numId w:val="2"/>
        </w:numPr>
      </w:pPr>
      <w:r w:rsidRPr="0012793C">
        <w:rPr>
          <w:bCs/>
        </w:rPr>
        <w:t>HIDAJETA PAĐEN Umag, Sv. Mihaela 6</w:t>
      </w:r>
      <w:r w:rsidRPr="0012793C">
        <w:t xml:space="preserve">                               </w:t>
      </w:r>
      <w:r w:rsidR="00A65FC2" w:rsidRPr="0012793C">
        <w:t xml:space="preserve">           </w:t>
      </w:r>
      <w:r w:rsidRPr="0012793C">
        <w:t xml:space="preserve"> 42.823,42 </w:t>
      </w:r>
      <w:r w:rsidRPr="0012793C">
        <w:rPr>
          <w:bCs/>
        </w:rPr>
        <w:t>kn bruto</w:t>
      </w:r>
    </w:p>
    <w:p w:rsidRDefault="0050333F" w:rsidP="0050333F" w:rsidR="0050333F" w:rsidRPr="0012793C">
      <w:pPr>
        <w:numPr>
          <w:ilvl w:val="0"/>
          <w:numId w:val="2"/>
        </w:numPr>
      </w:pPr>
      <w:r w:rsidRPr="0012793C">
        <w:rPr>
          <w:bCs/>
        </w:rPr>
        <w:t>EDINA TATAREVIĆ Umag, Murine, Treća ulica 7</w:t>
      </w:r>
      <w:r w:rsidRPr="0012793C">
        <w:t xml:space="preserve">                            </w:t>
      </w:r>
      <w:r w:rsidRPr="0012793C">
        <w:rPr>
          <w:bCs/>
        </w:rPr>
        <w:t>34.126,66</w:t>
      </w:r>
      <w:r w:rsidRPr="0012793C">
        <w:t xml:space="preserve"> </w:t>
      </w:r>
      <w:r w:rsidRPr="0012793C">
        <w:rPr>
          <w:bCs/>
        </w:rPr>
        <w:t>kn bruto</w:t>
      </w:r>
    </w:p>
    <w:p w:rsidRDefault="0050333F" w:rsidP="0050333F" w:rsidR="0050333F" w:rsidRPr="0012793C">
      <w:pPr>
        <w:numPr>
          <w:ilvl w:val="0"/>
          <w:numId w:val="2"/>
        </w:numPr>
      </w:pPr>
      <w:r w:rsidRPr="0012793C">
        <w:rPr>
          <w:bCs/>
        </w:rPr>
        <w:t>LJERKA PERIĆ Umag, Žrtava fašizma 3/C</w:t>
      </w:r>
      <w:r w:rsidRPr="0012793C">
        <w:t xml:space="preserve">                        </w:t>
      </w:r>
      <w:r w:rsidR="00A65FC2" w:rsidRPr="0012793C">
        <w:t xml:space="preserve">              </w:t>
      </w:r>
      <w:r w:rsidRPr="0012793C">
        <w:t xml:space="preserve">  </w:t>
      </w:r>
      <w:r w:rsidRPr="0012793C">
        <w:rPr>
          <w:bCs/>
        </w:rPr>
        <w:t>122.172,01</w:t>
      </w:r>
      <w:r w:rsidRPr="0012793C">
        <w:t xml:space="preserve"> </w:t>
      </w:r>
      <w:r w:rsidRPr="0012793C">
        <w:rPr>
          <w:bCs/>
        </w:rPr>
        <w:t>kn bruto</w:t>
      </w:r>
    </w:p>
    <w:p w:rsidRDefault="0050333F" w:rsidP="0050333F" w:rsidR="0050333F" w:rsidRPr="0012793C">
      <w:pPr>
        <w:numPr>
          <w:ilvl w:val="0"/>
          <w:numId w:val="2"/>
        </w:numPr>
      </w:pPr>
      <w:r w:rsidRPr="0012793C">
        <w:rPr>
          <w:bCs/>
        </w:rPr>
        <w:t xml:space="preserve">ELVIO TURČINOV </w:t>
      </w:r>
      <w:r w:rsidRPr="0012793C">
        <w:t xml:space="preserve">Umag, Sarbarica 45                    </w:t>
      </w:r>
      <w:r w:rsidR="00A65FC2" w:rsidRPr="0012793C">
        <w:t xml:space="preserve">                  </w:t>
      </w:r>
      <w:r w:rsidRPr="0012793C">
        <w:t xml:space="preserve">      </w:t>
      </w:r>
      <w:r w:rsidRPr="0012793C">
        <w:rPr>
          <w:bCs/>
        </w:rPr>
        <w:t>109.018,28</w:t>
      </w:r>
      <w:r w:rsidRPr="0012793C">
        <w:t xml:space="preserve"> </w:t>
      </w:r>
      <w:r w:rsidRPr="0012793C">
        <w:rPr>
          <w:bCs/>
        </w:rPr>
        <w:t>kn bruto</w:t>
      </w:r>
    </w:p>
    <w:p w:rsidRDefault="00A65FC2" w:rsidP="0050333F" w:rsidR="0050333F" w:rsidRPr="0012793C">
      <w:pPr>
        <w:numPr>
          <w:ilvl w:val="0"/>
          <w:numId w:val="2"/>
        </w:numPr>
      </w:pPr>
      <w:r w:rsidRPr="0012793C">
        <w:rPr>
          <w:bCs/>
        </w:rPr>
        <w:t>VANIO GRŽETIĆ Umag, Seget 11</w:t>
      </w:r>
      <w:r w:rsidR="0050333F" w:rsidRPr="0012793C">
        <w:t xml:space="preserve">                 </w:t>
      </w:r>
      <w:r w:rsidRPr="0012793C">
        <w:t xml:space="preserve">                                </w:t>
      </w:r>
      <w:r w:rsidR="0050333F" w:rsidRPr="0012793C">
        <w:t xml:space="preserve">      </w:t>
      </w:r>
      <w:r w:rsidRPr="0012793C">
        <w:rPr>
          <w:bCs/>
        </w:rPr>
        <w:t>32.668,84</w:t>
      </w:r>
      <w:r w:rsidRPr="0012793C">
        <w:t xml:space="preserve"> </w:t>
      </w:r>
      <w:r w:rsidR="0050333F" w:rsidRPr="0012793C">
        <w:rPr>
          <w:bCs/>
        </w:rPr>
        <w:t>kn bruto</w:t>
      </w:r>
    </w:p>
    <w:p w:rsidRDefault="00A65FC2" w:rsidP="0050333F" w:rsidR="0050333F" w:rsidRPr="0012793C">
      <w:pPr>
        <w:numPr>
          <w:ilvl w:val="0"/>
          <w:numId w:val="2"/>
        </w:numPr>
      </w:pPr>
      <w:r w:rsidRPr="0012793C">
        <w:rPr>
          <w:bCs/>
        </w:rPr>
        <w:t>NATAŠA KRALJEVIĆ Umag, Žrtava fašizma 9D</w:t>
      </w:r>
      <w:r w:rsidR="0050333F" w:rsidRPr="0012793C">
        <w:t xml:space="preserve">                      </w:t>
      </w:r>
      <w:r w:rsidRPr="0012793C">
        <w:t xml:space="preserve">         </w:t>
      </w:r>
      <w:r w:rsidRPr="0012793C">
        <w:rPr>
          <w:bCs/>
        </w:rPr>
        <w:t>22.085,00</w:t>
      </w:r>
      <w:r w:rsidRPr="0012793C">
        <w:t xml:space="preserve"> </w:t>
      </w:r>
      <w:r w:rsidR="0050333F" w:rsidRPr="0012793C">
        <w:rPr>
          <w:bCs/>
        </w:rPr>
        <w:t>kn bruto</w:t>
      </w:r>
    </w:p>
    <w:p w:rsidRDefault="00A65FC2" w:rsidP="0050333F" w:rsidR="0050333F" w:rsidRPr="0012793C">
      <w:pPr>
        <w:numPr>
          <w:ilvl w:val="0"/>
          <w:numId w:val="2"/>
        </w:numPr>
      </w:pPr>
      <w:r w:rsidRPr="0012793C">
        <w:rPr>
          <w:bCs/>
        </w:rPr>
        <w:t>TIHOMIR PETRIČEVIĆ Umag, Pozioi 15</w:t>
      </w:r>
      <w:r w:rsidR="0050333F" w:rsidRPr="0012793C">
        <w:t xml:space="preserve">               </w:t>
      </w:r>
      <w:r w:rsidRPr="0012793C">
        <w:t xml:space="preserve">                        </w:t>
      </w:r>
      <w:r w:rsidR="0050333F" w:rsidRPr="0012793C">
        <w:t xml:space="preserve">    </w:t>
      </w:r>
      <w:r w:rsidRPr="0012793C">
        <w:rPr>
          <w:bCs/>
        </w:rPr>
        <w:t>12.303,12</w:t>
      </w:r>
      <w:r w:rsidRPr="0012793C">
        <w:t xml:space="preserve"> </w:t>
      </w:r>
      <w:r w:rsidR="0050333F" w:rsidRPr="0012793C">
        <w:rPr>
          <w:bCs/>
        </w:rPr>
        <w:t>kn bruto</w:t>
      </w:r>
    </w:p>
    <w:p w:rsidRDefault="00A65FC2" w:rsidP="0050333F" w:rsidR="0050333F" w:rsidRPr="0012793C">
      <w:pPr>
        <w:numPr>
          <w:ilvl w:val="0"/>
          <w:numId w:val="2"/>
        </w:numPr>
      </w:pPr>
      <w:r w:rsidRPr="0012793C">
        <w:rPr>
          <w:bCs/>
        </w:rPr>
        <w:t xml:space="preserve">TIBOR PULAI Umag, Radnička 1 </w:t>
      </w:r>
      <w:r w:rsidR="0050333F" w:rsidRPr="0012793C">
        <w:t xml:space="preserve">               </w:t>
      </w:r>
      <w:r w:rsidRPr="0012793C">
        <w:t xml:space="preserve">                                 </w:t>
      </w:r>
      <w:r w:rsidR="0050333F" w:rsidRPr="0012793C">
        <w:t xml:space="preserve">      </w:t>
      </w:r>
      <w:r w:rsidRPr="0012793C">
        <w:rPr>
          <w:bCs/>
        </w:rPr>
        <w:t>242.875,13</w:t>
      </w:r>
      <w:r w:rsidRPr="0012793C">
        <w:t xml:space="preserve"> </w:t>
      </w:r>
      <w:r w:rsidR="0050333F" w:rsidRPr="0012793C">
        <w:rPr>
          <w:bCs/>
        </w:rPr>
        <w:t>kn bruto</w:t>
      </w:r>
    </w:p>
    <w:p w:rsidRDefault="00A65FC2" w:rsidP="0050333F" w:rsidR="0050333F" w:rsidRPr="0012793C">
      <w:pPr>
        <w:numPr>
          <w:ilvl w:val="0"/>
          <w:numId w:val="2"/>
        </w:numPr>
      </w:pPr>
      <w:r w:rsidRPr="0012793C">
        <w:rPr>
          <w:bCs/>
        </w:rPr>
        <w:t>ŽARKO RATKOVIĆ Umag, Šetalište Vladimira Gortana 28</w:t>
      </w:r>
      <w:r w:rsidR="0050333F" w:rsidRPr="0012793C">
        <w:t xml:space="preserve">       </w:t>
      </w:r>
      <w:r w:rsidRPr="0012793C">
        <w:t xml:space="preserve">  </w:t>
      </w:r>
      <w:r w:rsidR="0050333F" w:rsidRPr="0012793C">
        <w:t xml:space="preserve">   </w:t>
      </w:r>
      <w:r w:rsidRPr="0012793C">
        <w:rPr>
          <w:bCs/>
        </w:rPr>
        <w:t>735.051,77</w:t>
      </w:r>
      <w:r w:rsidRPr="0012793C">
        <w:t xml:space="preserve"> </w:t>
      </w:r>
      <w:r w:rsidR="0050333F" w:rsidRPr="0012793C">
        <w:rPr>
          <w:bCs/>
        </w:rPr>
        <w:t>kn bruto</w:t>
      </w:r>
    </w:p>
    <w:p w:rsidRDefault="00A65FC2" w:rsidP="0050333F" w:rsidR="0050333F" w:rsidRPr="0012793C">
      <w:pPr>
        <w:numPr>
          <w:ilvl w:val="0"/>
          <w:numId w:val="2"/>
        </w:numPr>
      </w:pPr>
      <w:r w:rsidRPr="0012793C">
        <w:rPr>
          <w:bCs/>
        </w:rPr>
        <w:t>ADMIRA BEŠIĆ iz Umaga, Koparska 23</w:t>
      </w:r>
      <w:r w:rsidR="0050333F" w:rsidRPr="0012793C">
        <w:t xml:space="preserve">        </w:t>
      </w:r>
      <w:r w:rsidRPr="0012793C">
        <w:t xml:space="preserve">                   </w:t>
      </w:r>
      <w:r w:rsidR="0050333F" w:rsidRPr="0012793C">
        <w:t xml:space="preserve">                  </w:t>
      </w:r>
      <w:r w:rsidRPr="0012793C">
        <w:rPr>
          <w:bCs/>
        </w:rPr>
        <w:t>14.070,45</w:t>
      </w:r>
      <w:r w:rsidRPr="0012793C">
        <w:t xml:space="preserve"> </w:t>
      </w:r>
      <w:r w:rsidR="0050333F" w:rsidRPr="0012793C">
        <w:rPr>
          <w:bCs/>
        </w:rPr>
        <w:t>kn bruto</w:t>
      </w:r>
    </w:p>
    <w:p w:rsidRDefault="00A65FC2" w:rsidP="0050333F" w:rsidR="0050333F" w:rsidRPr="0012793C">
      <w:pPr>
        <w:numPr>
          <w:ilvl w:val="0"/>
          <w:numId w:val="2"/>
        </w:numPr>
      </w:pPr>
      <w:r w:rsidRPr="0012793C">
        <w:rPr>
          <w:bCs/>
        </w:rPr>
        <w:t>RADOMIR ĆURČIĆ iz Bjelovara, Naselje K. Zvonimira 2/2</w:t>
      </w:r>
      <w:r w:rsidR="0050333F" w:rsidRPr="0012793C">
        <w:t xml:space="preserve"> </w:t>
      </w:r>
      <w:r w:rsidRPr="0012793C">
        <w:t xml:space="preserve"> </w:t>
      </w:r>
      <w:r w:rsidR="0050333F" w:rsidRPr="0012793C">
        <w:t xml:space="preserve">            </w:t>
      </w:r>
      <w:r w:rsidRPr="0012793C">
        <w:t xml:space="preserve">59.177,45 </w:t>
      </w:r>
      <w:r w:rsidR="0050333F" w:rsidRPr="0012793C">
        <w:rPr>
          <w:bCs/>
        </w:rPr>
        <w:t>kn bruto</w:t>
      </w:r>
    </w:p>
    <w:p w:rsidRDefault="00A65FC2" w:rsidP="0050333F" w:rsidR="0050333F" w:rsidRPr="0012793C">
      <w:pPr>
        <w:numPr>
          <w:ilvl w:val="0"/>
          <w:numId w:val="2"/>
        </w:numPr>
      </w:pPr>
      <w:r w:rsidRPr="0012793C">
        <w:rPr>
          <w:bCs/>
        </w:rPr>
        <w:lastRenderedPageBreak/>
        <w:t>DARIJA LABINAC iz Umaga, Petrovija, Mjesni trg 4</w:t>
      </w:r>
      <w:r w:rsidR="0050333F" w:rsidRPr="0012793C">
        <w:t xml:space="preserve">                        </w:t>
      </w:r>
      <w:r w:rsidRPr="0012793C">
        <w:rPr>
          <w:bCs/>
        </w:rPr>
        <w:t>25.238,74</w:t>
      </w:r>
      <w:r w:rsidRPr="0012793C">
        <w:t xml:space="preserve"> </w:t>
      </w:r>
      <w:r w:rsidR="0050333F" w:rsidRPr="0012793C">
        <w:rPr>
          <w:bCs/>
        </w:rPr>
        <w:t>kn bruto</w:t>
      </w:r>
    </w:p>
    <w:p w:rsidRDefault="00A65FC2" w:rsidP="0050333F" w:rsidR="0050333F" w:rsidRPr="0012793C">
      <w:pPr>
        <w:numPr>
          <w:ilvl w:val="0"/>
          <w:numId w:val="2"/>
        </w:numPr>
      </w:pPr>
      <w:r w:rsidRPr="0012793C">
        <w:rPr>
          <w:bCs/>
        </w:rPr>
        <w:t>IVANKA MIKLIK  iz Umaga, Bruštoloni 23</w:t>
      </w:r>
      <w:r w:rsidR="0050333F" w:rsidRPr="0012793C">
        <w:t xml:space="preserve">                       </w:t>
      </w:r>
      <w:r w:rsidRPr="0012793C">
        <w:t xml:space="preserve">               </w:t>
      </w:r>
      <w:r w:rsidR="0050333F" w:rsidRPr="0012793C">
        <w:t xml:space="preserve"> </w:t>
      </w:r>
      <w:r w:rsidRPr="0012793C">
        <w:t xml:space="preserve">51.954,94 </w:t>
      </w:r>
      <w:r w:rsidR="0050333F" w:rsidRPr="0012793C">
        <w:rPr>
          <w:bCs/>
        </w:rPr>
        <w:t>kn bruto</w:t>
      </w:r>
    </w:p>
    <w:p w:rsidRDefault="00A65FC2" w:rsidP="0050333F" w:rsidR="0050333F" w:rsidRPr="0012793C">
      <w:pPr>
        <w:numPr>
          <w:ilvl w:val="0"/>
          <w:numId w:val="2"/>
        </w:numPr>
      </w:pPr>
      <w:r w:rsidRPr="0012793C">
        <w:rPr>
          <w:bCs/>
        </w:rPr>
        <w:t>RUŽICA BURIĆ iz Umaga, Murine, Galići 45/E</w:t>
      </w:r>
      <w:r w:rsidR="0050333F" w:rsidRPr="0012793C">
        <w:t xml:space="preserve">                       </w:t>
      </w:r>
      <w:r w:rsidRPr="0012793C">
        <w:t xml:space="preserve">          </w:t>
      </w:r>
      <w:r w:rsidR="0050333F" w:rsidRPr="0012793C">
        <w:t xml:space="preserve"> </w:t>
      </w:r>
      <w:r w:rsidRPr="0012793C">
        <w:t xml:space="preserve">53.675,43 </w:t>
      </w:r>
      <w:r w:rsidR="0050333F" w:rsidRPr="0012793C">
        <w:rPr>
          <w:bCs/>
        </w:rPr>
        <w:t>kn bruto</w:t>
      </w:r>
    </w:p>
    <w:p w:rsidRDefault="00A65FC2" w:rsidP="0050333F" w:rsidR="0050333F" w:rsidRPr="0012793C">
      <w:pPr>
        <w:numPr>
          <w:ilvl w:val="0"/>
          <w:numId w:val="2"/>
        </w:numPr>
      </w:pPr>
      <w:r w:rsidRPr="0012793C">
        <w:rPr>
          <w:bCs/>
        </w:rPr>
        <w:t>IRENA MAJIĆ iz Rijeke, Stjepana Radića 18/B</w:t>
      </w:r>
      <w:r w:rsidR="0050333F" w:rsidRPr="0012793C">
        <w:t xml:space="preserve">           </w:t>
      </w:r>
      <w:r w:rsidRPr="0012793C">
        <w:t xml:space="preserve">                    </w:t>
      </w:r>
      <w:r w:rsidR="0050333F" w:rsidRPr="0012793C">
        <w:t xml:space="preserve">    </w:t>
      </w:r>
      <w:r w:rsidRPr="0012793C">
        <w:rPr>
          <w:bCs/>
        </w:rPr>
        <w:t>46.855,09</w:t>
      </w:r>
      <w:r w:rsidRPr="0012793C">
        <w:t xml:space="preserve"> </w:t>
      </w:r>
      <w:r w:rsidR="0050333F" w:rsidRPr="0012793C">
        <w:rPr>
          <w:bCs/>
        </w:rPr>
        <w:t>kn bruto</w:t>
      </w:r>
    </w:p>
    <w:p w:rsidRDefault="00A65FC2" w:rsidP="0050333F" w:rsidR="0050333F" w:rsidRPr="0012793C">
      <w:pPr>
        <w:numPr>
          <w:ilvl w:val="0"/>
          <w:numId w:val="2"/>
        </w:numPr>
      </w:pPr>
      <w:r w:rsidRPr="0012793C">
        <w:rPr>
          <w:bCs/>
        </w:rPr>
        <w:t>SNJEŽANA MIHAJLOVIĆ iz Umaga, Marina Bemba 8</w:t>
      </w:r>
      <w:r w:rsidR="0050333F" w:rsidRPr="0012793C">
        <w:t xml:space="preserve">                 </w:t>
      </w:r>
      <w:r w:rsidRPr="0012793C">
        <w:t xml:space="preserve">  </w:t>
      </w:r>
      <w:r w:rsidR="0050333F" w:rsidRPr="0012793C">
        <w:t xml:space="preserve">  </w:t>
      </w:r>
      <w:r w:rsidRPr="0012793C">
        <w:rPr>
          <w:bCs/>
        </w:rPr>
        <w:t>14.307,41</w:t>
      </w:r>
      <w:r w:rsidRPr="0012793C">
        <w:t xml:space="preserve"> </w:t>
      </w:r>
      <w:r w:rsidR="0050333F" w:rsidRPr="0012793C">
        <w:rPr>
          <w:bCs/>
        </w:rPr>
        <w:t>kn bruto</w:t>
      </w:r>
    </w:p>
    <w:p w:rsidRDefault="00A65FC2" w:rsidP="0050333F" w:rsidR="0050333F" w:rsidRPr="0012793C">
      <w:pPr>
        <w:numPr>
          <w:ilvl w:val="0"/>
          <w:numId w:val="2"/>
        </w:numPr>
      </w:pPr>
      <w:r w:rsidRPr="0012793C">
        <w:rPr>
          <w:bCs/>
        </w:rPr>
        <w:t>KATARINA ILAK iz Vukovara, Ruđera Boškovića 6</w:t>
      </w:r>
      <w:r w:rsidR="0050333F" w:rsidRPr="0012793C">
        <w:t xml:space="preserve">                </w:t>
      </w:r>
      <w:r w:rsidRPr="0012793C">
        <w:t xml:space="preserve">       </w:t>
      </w:r>
      <w:r w:rsidR="0050333F" w:rsidRPr="0012793C">
        <w:t xml:space="preserve">   </w:t>
      </w:r>
      <w:r w:rsidRPr="0012793C">
        <w:t xml:space="preserve">27.878,45 </w:t>
      </w:r>
      <w:r w:rsidR="0050333F" w:rsidRPr="0012793C">
        <w:rPr>
          <w:bCs/>
        </w:rPr>
        <w:t>kn bruto</w:t>
      </w:r>
    </w:p>
    <w:p w:rsidRDefault="00A65FC2" w:rsidP="0050333F" w:rsidR="0050333F" w:rsidRPr="0012793C">
      <w:pPr>
        <w:numPr>
          <w:ilvl w:val="0"/>
          <w:numId w:val="2"/>
        </w:numPr>
      </w:pPr>
      <w:r w:rsidRPr="0012793C">
        <w:rPr>
          <w:bCs/>
        </w:rPr>
        <w:t>ZLATKO MARKOVIĆ  iz Umaga, Riječka 2</w:t>
      </w:r>
      <w:r w:rsidR="0050333F" w:rsidRPr="0012793C">
        <w:t xml:space="preserve">             </w:t>
      </w:r>
      <w:r w:rsidRPr="0012793C">
        <w:t xml:space="preserve">                     </w:t>
      </w:r>
      <w:r w:rsidR="0050333F" w:rsidRPr="0012793C">
        <w:t xml:space="preserve">     </w:t>
      </w:r>
      <w:r w:rsidRPr="0012793C">
        <w:rPr>
          <w:bCs/>
        </w:rPr>
        <w:t>70.113,79</w:t>
      </w:r>
      <w:r w:rsidRPr="0012793C">
        <w:t xml:space="preserve"> </w:t>
      </w:r>
      <w:r w:rsidR="0050333F" w:rsidRPr="0012793C">
        <w:rPr>
          <w:bCs/>
        </w:rPr>
        <w:t>kn bruto</w:t>
      </w:r>
    </w:p>
    <w:p w:rsidRDefault="00A65FC2" w:rsidP="0050333F" w:rsidR="0050333F" w:rsidRPr="0012793C">
      <w:pPr>
        <w:numPr>
          <w:ilvl w:val="0"/>
          <w:numId w:val="2"/>
        </w:numPr>
      </w:pPr>
      <w:r w:rsidRPr="0012793C">
        <w:rPr>
          <w:bCs/>
        </w:rPr>
        <w:t>NADA VANIČEK iz Sarvaša, Trogirska 4</w:t>
      </w:r>
      <w:r w:rsidR="0050333F" w:rsidRPr="0012793C">
        <w:t xml:space="preserve">           </w:t>
      </w:r>
      <w:r w:rsidRPr="0012793C">
        <w:t xml:space="preserve">                              </w:t>
      </w:r>
      <w:r w:rsidR="0050333F" w:rsidRPr="0012793C">
        <w:t xml:space="preserve">   </w:t>
      </w:r>
      <w:r w:rsidRPr="0012793C">
        <w:t xml:space="preserve">21.493,81 </w:t>
      </w:r>
      <w:r w:rsidR="0050333F" w:rsidRPr="0012793C">
        <w:rPr>
          <w:bCs/>
        </w:rPr>
        <w:t>kn bruto</w:t>
      </w:r>
    </w:p>
    <w:p w:rsidRDefault="00A65FC2" w:rsidP="0050333F" w:rsidR="0050333F" w:rsidRPr="0012793C">
      <w:pPr>
        <w:numPr>
          <w:ilvl w:val="0"/>
          <w:numId w:val="2"/>
        </w:numPr>
      </w:pPr>
      <w:r w:rsidRPr="0012793C">
        <w:rPr>
          <w:bCs/>
        </w:rPr>
        <w:t>SONJA RADNIĆ iz Umaga, Žrtava fašizma 9d</w:t>
      </w:r>
      <w:r w:rsidR="0050333F" w:rsidRPr="0012793C">
        <w:t xml:space="preserve">       </w:t>
      </w:r>
      <w:r w:rsidRPr="0012793C">
        <w:t xml:space="preserve">          </w:t>
      </w:r>
      <w:r w:rsidR="0050333F" w:rsidRPr="0012793C">
        <w:t xml:space="preserve">                   </w:t>
      </w:r>
      <w:r w:rsidRPr="0012793C">
        <w:t xml:space="preserve">13.836,86 </w:t>
      </w:r>
      <w:r w:rsidR="0050333F" w:rsidRPr="0012793C">
        <w:rPr>
          <w:bCs/>
        </w:rPr>
        <w:t>kn bruto</w:t>
      </w:r>
    </w:p>
    <w:p w:rsidRDefault="00A65FC2" w:rsidP="0050333F" w:rsidR="0050333F" w:rsidRPr="0012793C">
      <w:pPr>
        <w:numPr>
          <w:ilvl w:val="0"/>
          <w:numId w:val="2"/>
        </w:numPr>
      </w:pPr>
      <w:r w:rsidRPr="0012793C">
        <w:rPr>
          <w:bCs/>
        </w:rPr>
        <w:t>BRANKA OLJAČA iz Umaga, Cvjetna 3</w:t>
      </w:r>
      <w:r w:rsidR="0050333F" w:rsidRPr="0012793C">
        <w:t xml:space="preserve">                         </w:t>
      </w:r>
      <w:r w:rsidRPr="0012793C">
        <w:t xml:space="preserve">                  169.349,82 </w:t>
      </w:r>
      <w:r w:rsidR="0050333F" w:rsidRPr="0012793C">
        <w:rPr>
          <w:bCs/>
        </w:rPr>
        <w:t>kn bruto</w:t>
      </w:r>
    </w:p>
    <w:p w:rsidRDefault="00A65FC2" w:rsidP="0050333F" w:rsidR="0050333F" w:rsidRPr="0012793C">
      <w:pPr>
        <w:numPr>
          <w:ilvl w:val="0"/>
          <w:numId w:val="2"/>
        </w:numPr>
      </w:pPr>
      <w:r w:rsidRPr="0012793C">
        <w:rPr>
          <w:bCs/>
        </w:rPr>
        <w:t>AGO AVDIĆ iz Umaga, G. Martinuzzi 7a</w:t>
      </w:r>
      <w:r w:rsidR="0050333F" w:rsidRPr="0012793C">
        <w:t xml:space="preserve">  </w:t>
      </w:r>
      <w:r w:rsidRPr="0012793C">
        <w:t xml:space="preserve">                     </w:t>
      </w:r>
      <w:r w:rsidR="0050333F" w:rsidRPr="0012793C">
        <w:t xml:space="preserve">                     </w:t>
      </w:r>
      <w:r w:rsidRPr="0012793C">
        <w:rPr>
          <w:bCs/>
        </w:rPr>
        <w:t>64.016,76</w:t>
      </w:r>
      <w:r w:rsidRPr="0012793C">
        <w:t xml:space="preserve"> </w:t>
      </w:r>
      <w:r w:rsidR="0050333F" w:rsidRPr="0012793C">
        <w:rPr>
          <w:bCs/>
        </w:rPr>
        <w:t>kn bruto</w:t>
      </w:r>
    </w:p>
    <w:p w:rsidRDefault="00A65FC2" w:rsidP="0050333F" w:rsidR="0050333F" w:rsidRPr="0012793C">
      <w:pPr>
        <w:numPr>
          <w:ilvl w:val="0"/>
          <w:numId w:val="2"/>
        </w:numPr>
      </w:pPr>
      <w:r w:rsidRPr="0012793C">
        <w:rPr>
          <w:bCs/>
        </w:rPr>
        <w:t>IGOR HORVAT Umag, Murine 57M</w:t>
      </w:r>
      <w:r w:rsidR="0050333F" w:rsidRPr="0012793C">
        <w:t xml:space="preserve">         </w:t>
      </w:r>
      <w:r w:rsidRPr="0012793C">
        <w:t xml:space="preserve">                                    </w:t>
      </w:r>
      <w:r w:rsidR="0050333F" w:rsidRPr="0012793C">
        <w:t xml:space="preserve">       </w:t>
      </w:r>
      <w:r w:rsidRPr="0012793C">
        <w:t xml:space="preserve">78.218,48 </w:t>
      </w:r>
      <w:r w:rsidR="0050333F" w:rsidRPr="0012793C">
        <w:rPr>
          <w:bCs/>
        </w:rPr>
        <w:t>kn bruto</w:t>
      </w:r>
    </w:p>
    <w:p w:rsidRDefault="00A65FC2" w:rsidP="0050333F" w:rsidR="0050333F" w:rsidRPr="0012793C">
      <w:pPr>
        <w:numPr>
          <w:ilvl w:val="0"/>
          <w:numId w:val="2"/>
        </w:numPr>
      </w:pPr>
      <w:r w:rsidRPr="0012793C">
        <w:rPr>
          <w:bCs/>
        </w:rPr>
        <w:t>LJUBA BOGDANOVIĆ Umag, Riječka 22</w:t>
      </w:r>
      <w:r w:rsidR="0050333F" w:rsidRPr="0012793C">
        <w:t xml:space="preserve">                 </w:t>
      </w:r>
      <w:r w:rsidRPr="0012793C">
        <w:t xml:space="preserve">                   </w:t>
      </w:r>
      <w:r w:rsidR="0050333F" w:rsidRPr="0012793C">
        <w:t xml:space="preserve">        </w:t>
      </w:r>
      <w:r w:rsidRPr="0012793C">
        <w:t xml:space="preserve">9.202,17 </w:t>
      </w:r>
      <w:r w:rsidR="0050333F" w:rsidRPr="0012793C">
        <w:rPr>
          <w:bCs/>
        </w:rPr>
        <w:t>kn bruto</w:t>
      </w:r>
    </w:p>
    <w:p w:rsidRDefault="00A65FC2" w:rsidP="0050333F" w:rsidR="0050333F" w:rsidRPr="0012793C">
      <w:pPr>
        <w:numPr>
          <w:ilvl w:val="0"/>
          <w:numId w:val="2"/>
        </w:numPr>
      </w:pPr>
      <w:r w:rsidRPr="0012793C">
        <w:rPr>
          <w:bCs/>
        </w:rPr>
        <w:t xml:space="preserve">ŽELJKO ŠPEHAR </w:t>
      </w:r>
      <w:r w:rsidRPr="0012793C">
        <w:t>Umag, Žrtava fašizma 9 G</w:t>
      </w:r>
      <w:r w:rsidR="0050333F" w:rsidRPr="0012793C">
        <w:t xml:space="preserve">                         </w:t>
      </w:r>
      <w:r w:rsidRPr="0012793C">
        <w:t xml:space="preserve">           </w:t>
      </w:r>
      <w:r w:rsidR="0050333F" w:rsidRPr="0012793C">
        <w:t xml:space="preserve">  </w:t>
      </w:r>
      <w:r w:rsidRPr="0012793C">
        <w:t xml:space="preserve">17.090,64 </w:t>
      </w:r>
      <w:r w:rsidR="0050333F" w:rsidRPr="0012793C">
        <w:rPr>
          <w:bCs/>
        </w:rPr>
        <w:t>kn bruto</w:t>
      </w:r>
    </w:p>
    <w:p w:rsidRDefault="00A65FC2" w:rsidP="00A65FC2" w:rsidR="00A65FC2" w:rsidRPr="0012793C">
      <w:pPr>
        <w:numPr>
          <w:ilvl w:val="0"/>
          <w:numId w:val="2"/>
        </w:numPr>
      </w:pPr>
      <w:r w:rsidRPr="0012793C">
        <w:rPr>
          <w:bCs/>
        </w:rPr>
        <w:t>BARBARA NEČIPOR Umag, Petrovija b.b.</w:t>
      </w:r>
      <w:r w:rsidRPr="0012793C">
        <w:t xml:space="preserve">                                           9.202,17 </w:t>
      </w:r>
      <w:r w:rsidRPr="0012793C">
        <w:rPr>
          <w:bCs/>
        </w:rPr>
        <w:t>kn bruto</w:t>
      </w:r>
    </w:p>
    <w:p w:rsidRDefault="00A65FC2" w:rsidP="00A65FC2" w:rsidR="00A65FC2" w:rsidRPr="0012793C">
      <w:pPr>
        <w:numPr>
          <w:ilvl w:val="0"/>
          <w:numId w:val="2"/>
        </w:numPr>
      </w:pPr>
      <w:r w:rsidRPr="0012793C">
        <w:rPr>
          <w:bCs/>
        </w:rPr>
        <w:t xml:space="preserve">NATAŠA ILIĆ KOVAČEVIĆ </w:t>
      </w:r>
      <w:r w:rsidRPr="0012793C">
        <w:t xml:space="preserve">Umag, Ulica 154. brigade HV 1          42.762,27 </w:t>
      </w:r>
      <w:r w:rsidRPr="0012793C">
        <w:rPr>
          <w:bCs/>
        </w:rPr>
        <w:t>kn bruto</w:t>
      </w:r>
    </w:p>
    <w:p w:rsidRDefault="00A65FC2" w:rsidP="00A65FC2" w:rsidR="00A65FC2" w:rsidRPr="0012793C">
      <w:pPr>
        <w:numPr>
          <w:ilvl w:val="0"/>
          <w:numId w:val="2"/>
        </w:numPr>
      </w:pPr>
      <w:r w:rsidRPr="0012793C">
        <w:rPr>
          <w:bCs/>
        </w:rPr>
        <w:t>MIRA NOTA Umag, Radnička 11</w:t>
      </w:r>
      <w:r w:rsidRPr="0012793C">
        <w:t xml:space="preserve">                                                           5.400,22 </w:t>
      </w:r>
      <w:r w:rsidRPr="0012793C">
        <w:rPr>
          <w:bCs/>
        </w:rPr>
        <w:t>kn bruto</w:t>
      </w:r>
    </w:p>
    <w:p w:rsidRDefault="0050333F" w:rsidP="00F33405" w:rsidR="0050333F" w:rsidRPr="0012793C">
      <w:pPr>
        <w:rPr>
          <w:bCs/>
        </w:rPr>
      </w:pPr>
    </w:p>
    <w:p w:rsidRDefault="00F33405" w:rsidP="00F33405" w:rsidR="00F33405" w:rsidRPr="0012793C">
      <w:pPr>
        <w:rPr>
          <w:bCs/>
        </w:rPr>
      </w:pPr>
      <w:r w:rsidRPr="0012793C">
        <w:rPr>
          <w:bCs/>
        </w:rPr>
        <w:t>drugi viši isplatni red</w:t>
      </w:r>
    </w:p>
    <w:p w:rsidRDefault="000732F2" w:rsidP="004C0FF1" w:rsidR="004C0FF1" w:rsidRPr="0012793C">
      <w:pPr>
        <w:numPr>
          <w:ilvl w:val="0"/>
          <w:numId w:val="1"/>
        </w:numPr>
        <w:rPr>
          <w:bCs/>
        </w:rPr>
      </w:pPr>
      <w:r w:rsidRPr="0012793C">
        <w:t xml:space="preserve">REPUBLIKA HRVATSKA, MINISTARSTVO FINANCIJA, Porezna uprava,  Područni ured Istra, Primorje, Lika                    </w:t>
      </w:r>
      <w:r w:rsidR="00C07762" w:rsidRPr="0012793C">
        <w:t xml:space="preserve">                                                   </w:t>
      </w:r>
      <w:r w:rsidRPr="0012793C">
        <w:t xml:space="preserve">     2.331.207,81 kn</w:t>
      </w:r>
    </w:p>
    <w:p w:rsidRDefault="00F33405" w:rsidP="00F33405" w:rsidR="00F33405" w:rsidRPr="0012793C">
      <w:r w:rsidRPr="0012793C">
        <w:t xml:space="preserve"> </w:t>
      </w:r>
      <w:r w:rsidR="003503FE" w:rsidRPr="0012793C">
        <w:t xml:space="preserve"> </w:t>
      </w:r>
      <w:r w:rsidR="0072227A" w:rsidRPr="0012793C">
        <w:t>2</w:t>
      </w:r>
      <w:r w:rsidRPr="0012793C">
        <w:t xml:space="preserve">. </w:t>
      </w:r>
      <w:r w:rsidR="000732F2" w:rsidRPr="0012793C">
        <w:t>ISTARSKI VODOVOD d.o.o. Buzet, Sv. Ivan 8</w:t>
      </w:r>
      <w:r w:rsidR="00583442" w:rsidRPr="0012793C">
        <w:t xml:space="preserve"> </w:t>
      </w:r>
      <w:r w:rsidR="004C0FF1" w:rsidRPr="0012793C">
        <w:t xml:space="preserve">                           </w:t>
      </w:r>
      <w:r w:rsidR="00C07762" w:rsidRPr="0012793C">
        <w:t xml:space="preserve">              </w:t>
      </w:r>
      <w:r w:rsidR="00583442" w:rsidRPr="0012793C">
        <w:t xml:space="preserve"> </w:t>
      </w:r>
      <w:r w:rsidR="003503FE" w:rsidRPr="0012793C">
        <w:t xml:space="preserve">   </w:t>
      </w:r>
      <w:r w:rsidR="000732F2" w:rsidRPr="0012793C">
        <w:t xml:space="preserve">53.768,17 </w:t>
      </w:r>
      <w:r w:rsidRPr="0012793C">
        <w:t>kn</w:t>
      </w:r>
    </w:p>
    <w:p w:rsidRDefault="00E030EC" w:rsidP="00E030EC" w:rsidR="00E030EC" w:rsidRPr="0012793C">
      <w:r w:rsidRPr="0012793C">
        <w:t xml:space="preserve">  3. </w:t>
      </w:r>
      <w:r w:rsidR="000732F2" w:rsidRPr="0012793C">
        <w:t>HIT d.d. Nova Gorica, Delpinova 7a</w:t>
      </w:r>
      <w:r w:rsidR="00583442" w:rsidRPr="0012793C">
        <w:t xml:space="preserve">         </w:t>
      </w:r>
      <w:r w:rsidR="00604A4C" w:rsidRPr="0012793C">
        <w:t xml:space="preserve">    </w:t>
      </w:r>
      <w:r w:rsidR="00C07762" w:rsidRPr="0012793C">
        <w:t xml:space="preserve">                                       </w:t>
      </w:r>
      <w:r w:rsidR="00604A4C" w:rsidRPr="0012793C">
        <w:t xml:space="preserve">  </w:t>
      </w:r>
      <w:r w:rsidRPr="0012793C">
        <w:t xml:space="preserve">    </w:t>
      </w:r>
      <w:r w:rsidR="000732F2" w:rsidRPr="0012793C">
        <w:t xml:space="preserve">27.511.016,21 </w:t>
      </w:r>
      <w:r w:rsidRPr="0012793C">
        <w:t>kn</w:t>
      </w:r>
    </w:p>
    <w:p w:rsidRDefault="00E030EC" w:rsidP="00E030EC" w:rsidR="00E030EC" w:rsidRPr="0012793C">
      <w:r w:rsidRPr="0012793C">
        <w:t xml:space="preserve">  4. </w:t>
      </w:r>
      <w:r w:rsidR="000732F2" w:rsidRPr="0012793C">
        <w:t>PIK VRBOVEC–MESNA INDUSTRIJA d.d. Vrbovec, Zagrebačka 148</w:t>
      </w:r>
      <w:r w:rsidR="004C0FF1" w:rsidRPr="0012793C">
        <w:t xml:space="preserve"> </w:t>
      </w:r>
      <w:r w:rsidR="00583442" w:rsidRPr="0012793C">
        <w:t xml:space="preserve">     </w:t>
      </w:r>
      <w:r w:rsidRPr="0012793C">
        <w:t xml:space="preserve">  </w:t>
      </w:r>
      <w:r w:rsidR="000732F2" w:rsidRPr="0012793C">
        <w:t xml:space="preserve">23.445,11 </w:t>
      </w:r>
      <w:r w:rsidRPr="0012793C">
        <w:t>kn</w:t>
      </w:r>
    </w:p>
    <w:p w:rsidRDefault="00337396" w:rsidP="00E030EC" w:rsidR="00C07762" w:rsidRPr="0012793C">
      <w:r w:rsidRPr="0012793C">
        <w:t xml:space="preserve">  5. </w:t>
      </w:r>
      <w:r w:rsidR="000732F2" w:rsidRPr="0012793C">
        <w:t xml:space="preserve">HEP-Operator distribucijskog sustava d.o.o. za distribuciju i opskrbu električne energije  </w:t>
      </w:r>
    </w:p>
    <w:p w:rsidRDefault="00C07762" w:rsidP="00E030EC" w:rsidR="00C07762" w:rsidRPr="0012793C">
      <w:r w:rsidRPr="0012793C">
        <w:t xml:space="preserve">      </w:t>
      </w:r>
      <w:r w:rsidR="000732F2" w:rsidRPr="0012793C">
        <w:t>Zagreb, Ulica grada Vukovara 37, ELEKTROISTRA PULA, Pula, Vergerijeva 6</w:t>
      </w:r>
      <w:r w:rsidR="00604A4C" w:rsidRPr="0012793C">
        <w:t xml:space="preserve">  </w:t>
      </w:r>
    </w:p>
    <w:p w:rsidRDefault="00604A4C" w:rsidP="00C07762" w:rsidR="00337396" w:rsidRPr="0012793C">
      <w:pPr>
        <w:jc w:val="right"/>
      </w:pPr>
      <w:r w:rsidRPr="0012793C">
        <w:t xml:space="preserve">        </w:t>
      </w:r>
      <w:r w:rsidR="004C0FF1" w:rsidRPr="0012793C">
        <w:t xml:space="preserve">     </w:t>
      </w:r>
      <w:r w:rsidR="00337396" w:rsidRPr="0012793C">
        <w:t xml:space="preserve">    </w:t>
      </w:r>
      <w:r w:rsidR="000732F2" w:rsidRPr="0012793C">
        <w:t xml:space="preserve">45.563,53 </w:t>
      </w:r>
      <w:r w:rsidR="00337396" w:rsidRPr="0012793C">
        <w:t>kn</w:t>
      </w:r>
    </w:p>
    <w:p w:rsidRDefault="006C1DA1" w:rsidP="006C1DA1" w:rsidR="006C1DA1" w:rsidRPr="0012793C">
      <w:r w:rsidRPr="0012793C">
        <w:t xml:space="preserve">  6. </w:t>
      </w:r>
      <w:r w:rsidR="000732F2" w:rsidRPr="0012793C">
        <w:t>Odvjetnica MARIJA BUDIMIR, Pula, Flanatička 16</w:t>
      </w:r>
      <w:r w:rsidRPr="0012793C">
        <w:t xml:space="preserve">    </w:t>
      </w:r>
      <w:r w:rsidR="00C07762" w:rsidRPr="0012793C">
        <w:t xml:space="preserve">                             </w:t>
      </w:r>
      <w:r w:rsidR="000732F2" w:rsidRPr="0012793C">
        <w:t xml:space="preserve">1.907.588,63 </w:t>
      </w:r>
      <w:r w:rsidRPr="0012793C">
        <w:t xml:space="preserve"> kn</w:t>
      </w:r>
    </w:p>
    <w:p w:rsidRDefault="006C1DA1" w:rsidP="006C1DA1" w:rsidR="00C07762" w:rsidRPr="0012793C">
      <w:r w:rsidRPr="0012793C">
        <w:t xml:space="preserve">  7. </w:t>
      </w:r>
      <w:r w:rsidR="000732F2" w:rsidRPr="0012793C">
        <w:t>HRVATSKO DRUŠTVO SKLADATELJA Zagreb, Berislavićeva 9</w:t>
      </w:r>
      <w:r w:rsidR="004C0FF1" w:rsidRPr="0012793C">
        <w:t xml:space="preserve">        </w:t>
      </w:r>
    </w:p>
    <w:p w:rsidRDefault="004C0FF1" w:rsidP="00C07762" w:rsidR="006C1DA1" w:rsidRPr="0012793C">
      <w:pPr>
        <w:jc w:val="right"/>
      </w:pPr>
      <w:r w:rsidRPr="0012793C">
        <w:t xml:space="preserve">                          </w:t>
      </w:r>
      <w:r w:rsidR="006C1DA1" w:rsidRPr="0012793C">
        <w:t xml:space="preserve">     </w:t>
      </w:r>
      <w:r w:rsidR="000732F2" w:rsidRPr="0012793C">
        <w:t xml:space="preserve">122.785,80 </w:t>
      </w:r>
      <w:r w:rsidR="006C1DA1" w:rsidRPr="0012793C">
        <w:t>kn</w:t>
      </w:r>
    </w:p>
    <w:p w:rsidRDefault="006C1DA1" w:rsidP="006C1DA1" w:rsidR="006C1DA1" w:rsidRPr="0012793C">
      <w:r w:rsidRPr="0012793C">
        <w:t xml:space="preserve">  8. </w:t>
      </w:r>
      <w:r w:rsidR="000732F2" w:rsidRPr="0012793C">
        <w:t>FINANCIJSKA AGENCIJA Zagreb, Ulica grada Vukovara 70</w:t>
      </w:r>
      <w:r w:rsidRPr="0012793C">
        <w:t xml:space="preserve">     </w:t>
      </w:r>
      <w:r w:rsidR="00C07762" w:rsidRPr="0012793C">
        <w:t xml:space="preserve">                 </w:t>
      </w:r>
      <w:r w:rsidRPr="0012793C">
        <w:t xml:space="preserve">   </w:t>
      </w:r>
      <w:r w:rsidR="000732F2" w:rsidRPr="0012793C">
        <w:t xml:space="preserve">1.831,76 </w:t>
      </w:r>
      <w:r w:rsidRPr="0012793C">
        <w:t>kn</w:t>
      </w:r>
    </w:p>
    <w:p w:rsidRDefault="006C1DA1" w:rsidP="006C1DA1" w:rsidR="006C1DA1" w:rsidRPr="0012793C">
      <w:r w:rsidRPr="0012793C">
        <w:t xml:space="preserve">  9. </w:t>
      </w:r>
      <w:r w:rsidR="000732F2" w:rsidRPr="0012793C">
        <w:t>UNIQUA OSIGURANJE d.d. Zagreb, Planinska 13a</w:t>
      </w:r>
      <w:r w:rsidRPr="0012793C">
        <w:t xml:space="preserve">       </w:t>
      </w:r>
      <w:r w:rsidR="004C0FF1" w:rsidRPr="0012793C">
        <w:t xml:space="preserve">  </w:t>
      </w:r>
      <w:r w:rsidR="00C07762" w:rsidRPr="0012793C">
        <w:t xml:space="preserve">                          </w:t>
      </w:r>
      <w:r w:rsidR="004C0FF1" w:rsidRPr="0012793C">
        <w:t xml:space="preserve">    </w:t>
      </w:r>
      <w:r w:rsidRPr="0012793C">
        <w:t xml:space="preserve">  </w:t>
      </w:r>
      <w:r w:rsidR="000732F2" w:rsidRPr="0012793C">
        <w:t xml:space="preserve">4.608,16 </w:t>
      </w:r>
      <w:r w:rsidRPr="0012793C">
        <w:t>kn</w:t>
      </w:r>
    </w:p>
    <w:p w:rsidRDefault="006C1DA1" w:rsidP="006C1DA1" w:rsidR="006C1DA1" w:rsidRPr="0012793C">
      <w:r w:rsidRPr="0012793C">
        <w:t xml:space="preserve">  10. </w:t>
      </w:r>
      <w:r w:rsidR="000732F2" w:rsidRPr="0012793C">
        <w:t>KONZUM d.d. Zagreb,M.Čavića 1a</w:t>
      </w:r>
      <w:r w:rsidR="000732F2" w:rsidRPr="0012793C">
        <w:rPr>
          <w:color w:val="000000"/>
        </w:rPr>
        <w:t xml:space="preserve">      </w:t>
      </w:r>
      <w:r w:rsidR="00C07762" w:rsidRPr="0012793C">
        <w:rPr>
          <w:color w:val="000000"/>
        </w:rPr>
        <w:t xml:space="preserve">                                                 </w:t>
      </w:r>
      <w:r w:rsidR="000732F2" w:rsidRPr="0012793C">
        <w:rPr>
          <w:color w:val="000000"/>
        </w:rPr>
        <w:t xml:space="preserve">        </w:t>
      </w:r>
      <w:r w:rsidR="000732F2" w:rsidRPr="0012793C">
        <w:t xml:space="preserve">91.408,02 </w:t>
      </w:r>
      <w:r w:rsidRPr="0012793C">
        <w:t>kn</w:t>
      </w:r>
    </w:p>
    <w:p w:rsidRDefault="006C1DA1" w:rsidP="006C1DA1" w:rsidR="006C1DA1" w:rsidRPr="0012793C">
      <w:r w:rsidRPr="0012793C">
        <w:t xml:space="preserve">  11. </w:t>
      </w:r>
      <w:r w:rsidR="000732F2" w:rsidRPr="0012793C">
        <w:t>HRVATSKI TELEKOM d.d. Zagreb, R.Frangeša Mihanovića 9</w:t>
      </w:r>
      <w:r w:rsidR="004C0FF1" w:rsidRPr="0012793C">
        <w:t xml:space="preserve">                 </w:t>
      </w:r>
      <w:r w:rsidRPr="0012793C">
        <w:t xml:space="preserve">  </w:t>
      </w:r>
      <w:r w:rsidR="000732F2" w:rsidRPr="0012793C">
        <w:t xml:space="preserve">34.342,26 </w:t>
      </w:r>
      <w:r w:rsidRPr="0012793C">
        <w:t>kn</w:t>
      </w:r>
    </w:p>
    <w:p w:rsidRDefault="006C1DA1" w:rsidP="006C1DA1" w:rsidR="006C1DA1" w:rsidRPr="0012793C">
      <w:r w:rsidRPr="0012793C">
        <w:t xml:space="preserve">  12. </w:t>
      </w:r>
      <w:r w:rsidR="000732F2" w:rsidRPr="0012793C">
        <w:t>INSTITUT IGH d.d. Zagreb, Janka Rakuše 1</w:t>
      </w:r>
      <w:r w:rsidRPr="0012793C">
        <w:t xml:space="preserve">        </w:t>
      </w:r>
      <w:r w:rsidR="00C07762" w:rsidRPr="0012793C">
        <w:t xml:space="preserve">                                  </w:t>
      </w:r>
      <w:r w:rsidRPr="0012793C">
        <w:t xml:space="preserve">   </w:t>
      </w:r>
      <w:r w:rsidR="004C0FF1" w:rsidRPr="0012793C">
        <w:t xml:space="preserve">  </w:t>
      </w:r>
      <w:r w:rsidR="000732F2" w:rsidRPr="0012793C">
        <w:t xml:space="preserve">758.654,27 </w:t>
      </w:r>
      <w:r w:rsidRPr="0012793C">
        <w:t>kn</w:t>
      </w:r>
    </w:p>
    <w:p w:rsidRDefault="006C1DA1" w:rsidP="006C1DA1" w:rsidR="006C1DA1" w:rsidRPr="0012793C">
      <w:r w:rsidRPr="0012793C">
        <w:t xml:space="preserve">  13. </w:t>
      </w:r>
      <w:r w:rsidR="000732F2" w:rsidRPr="0012793C">
        <w:t xml:space="preserve">URKIĆ d.o.o. Boljun, Boljun 35                 </w:t>
      </w:r>
      <w:r w:rsidR="00C07762" w:rsidRPr="0012793C">
        <w:t xml:space="preserve">                                               </w:t>
      </w:r>
      <w:r w:rsidR="000732F2" w:rsidRPr="0012793C">
        <w:t xml:space="preserve">       7.976,48 </w:t>
      </w:r>
      <w:r w:rsidRPr="0012793C">
        <w:t>kn</w:t>
      </w:r>
    </w:p>
    <w:p w:rsidRDefault="000732F2" w:rsidP="000732F2" w:rsidR="000732F2" w:rsidRPr="0012793C">
      <w:r w:rsidRPr="0012793C">
        <w:t xml:space="preserve">  14. Grad Umag,Umag, G. Garibaldi 6             </w:t>
      </w:r>
      <w:r w:rsidR="00C07762" w:rsidRPr="0012793C">
        <w:t xml:space="preserve">                                         </w:t>
      </w:r>
      <w:r w:rsidRPr="0012793C">
        <w:t xml:space="preserve">        1.279.816,71 kn</w:t>
      </w:r>
    </w:p>
    <w:p w:rsidRDefault="000732F2" w:rsidP="000732F2" w:rsidR="000732F2" w:rsidRPr="0012793C">
      <w:r w:rsidRPr="0012793C">
        <w:t xml:space="preserve">  15. Odvjetnik JOSIP BRDAR Zagreb, Radnička cesta 32               </w:t>
      </w:r>
      <w:r w:rsidR="00C07762" w:rsidRPr="0012793C">
        <w:t xml:space="preserve">           </w:t>
      </w:r>
      <w:r w:rsidRPr="0012793C">
        <w:t xml:space="preserve">     2.943.029,25 kn</w:t>
      </w:r>
    </w:p>
    <w:p w:rsidRDefault="000732F2" w:rsidP="000732F2" w:rsidR="000732F2" w:rsidRPr="0012793C">
      <w:r w:rsidRPr="0012793C">
        <w:t xml:space="preserve">  16. H-ABDUCO d.o.o. Zagreb, Slavonska av. 6a            </w:t>
      </w:r>
      <w:r w:rsidR="00C07762" w:rsidRPr="0012793C">
        <w:t xml:space="preserve">                       </w:t>
      </w:r>
      <w:r w:rsidRPr="0012793C">
        <w:t xml:space="preserve">       24.601.908,68 kn</w:t>
      </w:r>
    </w:p>
    <w:p w:rsidRDefault="000732F2" w:rsidP="000732F2" w:rsidR="000732F2" w:rsidRPr="0012793C">
      <w:r w:rsidRPr="0012793C">
        <w:t xml:space="preserve">  17. ALLIANZ ZAGREB d.d. Zagreb, Heinzelova 70               </w:t>
      </w:r>
      <w:r w:rsidR="00C07762" w:rsidRPr="0012793C">
        <w:t xml:space="preserve">                   </w:t>
      </w:r>
      <w:r w:rsidRPr="0012793C">
        <w:t xml:space="preserve">       106.055,65 kn</w:t>
      </w:r>
    </w:p>
    <w:p w:rsidRDefault="000732F2" w:rsidP="000732F2" w:rsidR="000732F2" w:rsidRPr="0012793C">
      <w:r w:rsidRPr="0012793C">
        <w:t xml:space="preserve">  18. HEP OPSKRBA d.o.o. Zagreb,Grada Vukovara 37          </w:t>
      </w:r>
      <w:r w:rsidR="00C07762" w:rsidRPr="0012793C">
        <w:t xml:space="preserve">                    </w:t>
      </w:r>
      <w:r w:rsidRPr="0012793C">
        <w:t xml:space="preserve">          43.326,40 kn</w:t>
      </w:r>
    </w:p>
    <w:p w:rsidRDefault="000732F2" w:rsidP="000732F2" w:rsidR="000732F2" w:rsidRPr="0012793C">
      <w:r w:rsidRPr="0012793C">
        <w:t xml:space="preserve">  19. HRVATSKE VODE Zagreb, Grada Vukovara 220        </w:t>
      </w:r>
      <w:r w:rsidR="00C07762" w:rsidRPr="0012793C">
        <w:t xml:space="preserve">                     </w:t>
      </w:r>
      <w:r w:rsidRPr="0012793C">
        <w:t xml:space="preserve">         256.617,66 kn</w:t>
      </w:r>
    </w:p>
    <w:p w:rsidRDefault="000732F2" w:rsidP="000732F2" w:rsidR="000732F2" w:rsidRPr="0012793C">
      <w:r w:rsidRPr="0012793C">
        <w:t xml:space="preserve">  20. </w:t>
      </w:r>
      <w:r w:rsidR="00374EE0" w:rsidRPr="0012793C">
        <w:t>A.KONTO d.o.o. Umag, Ernesta Miloša 20</w:t>
      </w:r>
      <w:r w:rsidRPr="0012793C">
        <w:t xml:space="preserve">                 </w:t>
      </w:r>
      <w:r w:rsidR="00C07762" w:rsidRPr="0012793C">
        <w:t xml:space="preserve">                             </w:t>
      </w:r>
      <w:r w:rsidRPr="0012793C">
        <w:t xml:space="preserve">      </w:t>
      </w:r>
      <w:r w:rsidR="00374EE0" w:rsidRPr="0012793C">
        <w:t xml:space="preserve">51.656,06 </w:t>
      </w:r>
      <w:r w:rsidRPr="0012793C">
        <w:t>kn</w:t>
      </w:r>
    </w:p>
    <w:p w:rsidRDefault="000732F2" w:rsidP="000732F2" w:rsidR="000732F2" w:rsidRPr="0012793C">
      <w:r w:rsidRPr="0012793C">
        <w:t xml:space="preserve">  21. </w:t>
      </w:r>
      <w:r w:rsidR="00374EE0" w:rsidRPr="0012793C">
        <w:t xml:space="preserve">FUTURA d.o.o. Umag, A.Vivode 8              </w:t>
      </w:r>
      <w:r w:rsidR="00C07762" w:rsidRPr="0012793C">
        <w:t xml:space="preserve">                                            </w:t>
      </w:r>
      <w:r w:rsidR="00374EE0" w:rsidRPr="0012793C">
        <w:t xml:space="preserve">      16.836,41</w:t>
      </w:r>
      <w:r w:rsidRPr="0012793C">
        <w:t xml:space="preserve"> kn</w:t>
      </w:r>
    </w:p>
    <w:p w:rsidRDefault="000732F2" w:rsidP="000732F2" w:rsidR="000732F2" w:rsidRPr="0012793C">
      <w:r w:rsidRPr="0012793C">
        <w:t xml:space="preserve">  22. </w:t>
      </w:r>
      <w:r w:rsidR="00374EE0" w:rsidRPr="0012793C">
        <w:t>KOMUNELA d.o.o. Umag, Tribje b.b.</w:t>
      </w:r>
      <w:r w:rsidRPr="0012793C">
        <w:t xml:space="preserve">             </w:t>
      </w:r>
      <w:r w:rsidR="00C07762" w:rsidRPr="0012793C">
        <w:t xml:space="preserve">                                      </w:t>
      </w:r>
      <w:r w:rsidRPr="0012793C">
        <w:t xml:space="preserve">          </w:t>
      </w:r>
      <w:r w:rsidR="00374EE0" w:rsidRPr="0012793C">
        <w:t xml:space="preserve">2.682,49 </w:t>
      </w:r>
      <w:r w:rsidRPr="0012793C">
        <w:t>kn</w:t>
      </w:r>
    </w:p>
    <w:p w:rsidRDefault="000732F2" w:rsidP="000732F2" w:rsidR="000732F2" w:rsidRPr="0012793C">
      <w:r w:rsidRPr="0012793C">
        <w:t xml:space="preserve">  23. </w:t>
      </w:r>
      <w:r w:rsidR="00374EE0" w:rsidRPr="0012793C">
        <w:t>Igor Lukin, vl. obrta VILLA SOŠI  Umag, Kroz vrtove b.b.</w:t>
      </w:r>
      <w:r w:rsidRPr="0012793C">
        <w:t xml:space="preserve">                  </w:t>
      </w:r>
      <w:r w:rsidR="00C07762" w:rsidRPr="0012793C">
        <w:t xml:space="preserve">        </w:t>
      </w:r>
      <w:r w:rsidR="00374EE0" w:rsidRPr="0012793C">
        <w:t xml:space="preserve">53.232,15 </w:t>
      </w:r>
      <w:r w:rsidRPr="0012793C">
        <w:t>kn</w:t>
      </w:r>
    </w:p>
    <w:p w:rsidRDefault="000732F2" w:rsidP="000732F2" w:rsidR="00C07762" w:rsidRPr="0012793C">
      <w:r w:rsidRPr="0012793C">
        <w:t xml:space="preserve">  24. </w:t>
      </w:r>
      <w:r w:rsidR="00374EE0" w:rsidRPr="0012793C">
        <w:t>Dragica Lukin i Igor Lukin, vl. obrta VILLA SOŠI, Umag, Kroz vrtove b.b.</w:t>
      </w:r>
      <w:r w:rsidRPr="0012793C">
        <w:t xml:space="preserve">    </w:t>
      </w:r>
    </w:p>
    <w:p w:rsidRDefault="000732F2" w:rsidP="00C07762" w:rsidR="000732F2" w:rsidRPr="0012793C">
      <w:pPr>
        <w:jc w:val="right"/>
      </w:pPr>
      <w:r w:rsidRPr="0012793C">
        <w:t xml:space="preserve">                  </w:t>
      </w:r>
      <w:r w:rsidR="00374EE0" w:rsidRPr="0012793C">
        <w:t xml:space="preserve">102.778,76 </w:t>
      </w:r>
      <w:r w:rsidRPr="0012793C">
        <w:t>kn</w:t>
      </w:r>
    </w:p>
    <w:p w:rsidRDefault="000732F2" w:rsidP="000732F2" w:rsidR="000732F2" w:rsidRPr="0012793C">
      <w:r w:rsidRPr="0012793C">
        <w:t xml:space="preserve">  25. </w:t>
      </w:r>
      <w:r w:rsidR="00374EE0" w:rsidRPr="0012793C">
        <w:t>UTP  d.o.o. Pula, Sv. Polikarpa 4</w:t>
      </w:r>
      <w:r w:rsidRPr="0012793C">
        <w:t xml:space="preserve">            </w:t>
      </w:r>
      <w:r w:rsidR="00C07762" w:rsidRPr="0012793C">
        <w:t xml:space="preserve">                                                     </w:t>
      </w:r>
      <w:r w:rsidRPr="0012793C">
        <w:t xml:space="preserve">   </w:t>
      </w:r>
      <w:r w:rsidR="00374EE0" w:rsidRPr="0012793C">
        <w:t xml:space="preserve">13.695,43 </w:t>
      </w:r>
      <w:r w:rsidRPr="0012793C">
        <w:t>kn</w:t>
      </w:r>
    </w:p>
    <w:p w:rsidRDefault="000732F2" w:rsidP="000732F2" w:rsidR="000732F2" w:rsidRPr="0012793C">
      <w:r w:rsidRPr="0012793C">
        <w:t xml:space="preserve">  26. </w:t>
      </w:r>
      <w:r w:rsidR="00374EE0" w:rsidRPr="0012793C">
        <w:rPr>
          <w:bCs/>
        </w:rPr>
        <w:t>ALEN CEROVAC iz Umaga, I. M. Ronjgova 3</w:t>
      </w:r>
      <w:r w:rsidRPr="0012793C">
        <w:t xml:space="preserve">            </w:t>
      </w:r>
      <w:r w:rsidR="00C07762" w:rsidRPr="0012793C">
        <w:t xml:space="preserve">                            </w:t>
      </w:r>
      <w:r w:rsidRPr="0012793C">
        <w:t xml:space="preserve">     </w:t>
      </w:r>
      <w:r w:rsidR="00374EE0" w:rsidRPr="0012793C">
        <w:rPr>
          <w:bCs/>
        </w:rPr>
        <w:t xml:space="preserve">20.953,76 </w:t>
      </w:r>
      <w:r w:rsidRPr="0012793C">
        <w:t>kn</w:t>
      </w:r>
    </w:p>
    <w:p w:rsidRDefault="00583442" w:rsidP="00583442" w:rsidR="00583442" w:rsidRPr="0012793C">
      <w:pPr>
        <w:jc w:val="both"/>
      </w:pPr>
      <w:r w:rsidRPr="0012793C">
        <w:lastRenderedPageBreak/>
        <w:tab/>
      </w:r>
      <w:r w:rsidRPr="0012793C">
        <w:tab/>
        <w:t>II.Osporene su sljedeće tražbine viših isplatnih redova:</w:t>
      </w:r>
    </w:p>
    <w:p w:rsidRDefault="00374EE0" w:rsidP="00374EE0" w:rsidR="00374EE0" w:rsidRPr="0012793C">
      <w:pPr>
        <w:jc w:val="both"/>
      </w:pPr>
      <w:r w:rsidRPr="0012793C">
        <w:t>prvi viši isplatni red</w:t>
      </w:r>
    </w:p>
    <w:p w:rsidRDefault="00C07762" w:rsidP="00C07762" w:rsidR="00374EE0" w:rsidRPr="0012793C">
      <w:pPr>
        <w:numPr>
          <w:ilvl w:val="0"/>
          <w:numId w:val="4"/>
        </w:numPr>
        <w:jc w:val="both"/>
      </w:pPr>
      <w:r w:rsidRPr="0012793C">
        <w:t>REPUBLIKA HRVATSKA, MINISTARSTVO FINANCIJA, Porezna uprava,  Područni ured Istra, Primorje, Lika</w:t>
      </w:r>
      <w:r w:rsidR="00374EE0" w:rsidRPr="0012793C">
        <w:rPr>
          <w:bCs/>
        </w:rPr>
        <w:t xml:space="preserve">            </w:t>
      </w:r>
      <w:r w:rsidR="00E778A9" w:rsidRPr="0012793C">
        <w:rPr>
          <w:bCs/>
        </w:rPr>
        <w:t xml:space="preserve">                      </w:t>
      </w:r>
      <w:r w:rsidR="00374EE0" w:rsidRPr="0012793C">
        <w:rPr>
          <w:bCs/>
        </w:rPr>
        <w:t xml:space="preserve">                         </w:t>
      </w:r>
      <w:r w:rsidRPr="0012793C">
        <w:t xml:space="preserve">518.654,04 </w:t>
      </w:r>
      <w:r w:rsidR="00374EE0" w:rsidRPr="0012793C">
        <w:t>kn</w:t>
      </w:r>
    </w:p>
    <w:p w:rsidRDefault="00374EE0" w:rsidP="00374EE0" w:rsidR="00374EE0" w:rsidRPr="0012793C">
      <w:pPr>
        <w:jc w:val="both"/>
      </w:pPr>
    </w:p>
    <w:p w:rsidRDefault="00583442" w:rsidP="00583442" w:rsidR="00583442" w:rsidRPr="0012793C">
      <w:pPr>
        <w:jc w:val="both"/>
      </w:pPr>
    </w:p>
    <w:p w:rsidRDefault="0072691D" w:rsidP="00583442" w:rsidR="00583442" w:rsidRPr="0012793C">
      <w:pPr>
        <w:jc w:val="both"/>
      </w:pPr>
      <w:r w:rsidRPr="0012793C">
        <w:t>drugi</w:t>
      </w:r>
      <w:r w:rsidR="00583442" w:rsidRPr="0012793C">
        <w:t xml:space="preserve"> viši isplatni red</w:t>
      </w:r>
    </w:p>
    <w:p w:rsidRDefault="00C07762" w:rsidP="00C07762" w:rsidR="000825E8" w:rsidRPr="0012793C">
      <w:pPr>
        <w:numPr>
          <w:ilvl w:val="0"/>
          <w:numId w:val="5"/>
        </w:numPr>
        <w:jc w:val="both"/>
      </w:pPr>
      <w:r w:rsidRPr="0012793C">
        <w:rPr>
          <w:bCs/>
        </w:rPr>
        <w:t>LASER LINE d.o.o. Umag, Tribje 17</w:t>
      </w:r>
      <w:r w:rsidR="004C0FF1" w:rsidRPr="0012793C">
        <w:rPr>
          <w:bCs/>
        </w:rPr>
        <w:t xml:space="preserve">   </w:t>
      </w:r>
      <w:r w:rsidR="00E778A9" w:rsidRPr="0012793C">
        <w:rPr>
          <w:bCs/>
        </w:rPr>
        <w:t xml:space="preserve">                  </w:t>
      </w:r>
      <w:r w:rsidR="004C0FF1" w:rsidRPr="0012793C">
        <w:rPr>
          <w:bCs/>
        </w:rPr>
        <w:t xml:space="preserve">                                   </w:t>
      </w:r>
      <w:r w:rsidRPr="0012793C">
        <w:rPr>
          <w:bCs/>
        </w:rPr>
        <w:t xml:space="preserve">49.870,05 </w:t>
      </w:r>
      <w:r w:rsidR="004C0FF1" w:rsidRPr="0012793C">
        <w:t>kn</w:t>
      </w:r>
    </w:p>
    <w:p w:rsidRDefault="00C07762" w:rsidP="00C07762" w:rsidR="00C07762" w:rsidRPr="0012793C">
      <w:pPr>
        <w:numPr>
          <w:ilvl w:val="0"/>
          <w:numId w:val="5"/>
        </w:numPr>
        <w:jc w:val="both"/>
      </w:pPr>
      <w:r w:rsidRPr="0012793C">
        <w:t>KONZUM d.d. Zagreb,M.Čavića 1a</w:t>
      </w:r>
      <w:r w:rsidRPr="0012793C">
        <w:rPr>
          <w:bCs/>
        </w:rPr>
        <w:t xml:space="preserve">               </w:t>
      </w:r>
      <w:r w:rsidR="00E778A9" w:rsidRPr="0012793C">
        <w:rPr>
          <w:bCs/>
        </w:rPr>
        <w:t xml:space="preserve">                     </w:t>
      </w:r>
      <w:r w:rsidRPr="0012793C">
        <w:rPr>
          <w:bCs/>
        </w:rPr>
        <w:t xml:space="preserve">                    </w:t>
      </w:r>
      <w:r w:rsidRPr="0012793C">
        <w:t>91.408,02 kn</w:t>
      </w:r>
    </w:p>
    <w:p w:rsidRDefault="00C07762" w:rsidP="00C07762" w:rsidR="00C07762" w:rsidRPr="0012793C">
      <w:pPr>
        <w:numPr>
          <w:ilvl w:val="0"/>
          <w:numId w:val="5"/>
        </w:numPr>
        <w:jc w:val="both"/>
      </w:pPr>
      <w:r w:rsidRPr="0012793C">
        <w:t>Casino Kristal Umag d.o.o, u stečaju Umag, Obala J.B. Tita 9</w:t>
      </w:r>
      <w:r w:rsidRPr="0012793C">
        <w:rPr>
          <w:bCs/>
        </w:rPr>
        <w:t xml:space="preserve">            </w:t>
      </w:r>
      <w:r w:rsidRPr="0012793C">
        <w:t>72.028.131,20 kn</w:t>
      </w:r>
    </w:p>
    <w:p w:rsidRDefault="00C07762" w:rsidP="00583442" w:rsidR="00C07762" w:rsidRPr="0012793C">
      <w:pPr>
        <w:jc w:val="both"/>
      </w:pPr>
    </w:p>
    <w:p w:rsidRDefault="00583442" w:rsidP="00583442" w:rsidR="00583442" w:rsidRPr="0012793C">
      <w:pPr>
        <w:jc w:val="both"/>
      </w:pPr>
      <w:r w:rsidRPr="0012793C">
        <w:t xml:space="preserve">Stečajni upravitelj osporio je tražbinu </w:t>
      </w:r>
      <w:r w:rsidR="00E778A9" w:rsidRPr="0012793C">
        <w:t>prvog</w:t>
      </w:r>
      <w:r w:rsidRPr="0012793C">
        <w:t xml:space="preserve"> višeg isplatnog reda stečajnog vjerovnika </w:t>
      </w:r>
      <w:r w:rsidR="00E778A9" w:rsidRPr="0012793C">
        <w:t xml:space="preserve">REPUBLIKA HRVATSKA, MINISTARSTVO FINANCIJA, Porezna uprava, Područni ured Istra, Primorje, Lika </w:t>
      </w:r>
      <w:r w:rsidRPr="0012793C">
        <w:t xml:space="preserve">u iznosu od </w:t>
      </w:r>
      <w:r w:rsidR="00E778A9" w:rsidRPr="0012793C">
        <w:t xml:space="preserve">518.654,04 </w:t>
      </w:r>
      <w:r w:rsidRPr="0012793C">
        <w:t xml:space="preserve">kn. </w:t>
      </w:r>
    </w:p>
    <w:p w:rsidRDefault="00583442" w:rsidP="00583442" w:rsidR="00583442" w:rsidRPr="0012793C">
      <w:pPr>
        <w:jc w:val="both"/>
      </w:pPr>
      <w:r w:rsidRPr="0012793C">
        <w:tab/>
      </w:r>
      <w:r w:rsidRPr="0012793C">
        <w:tab/>
        <w:t xml:space="preserve">Stečajni vjerovnik </w:t>
      </w:r>
      <w:r w:rsidR="00E778A9" w:rsidRPr="0012793C">
        <w:t xml:space="preserve">REPUBLIKA HRVATSKA, MINISTARSTVO FINANCIJA, Porezna uprava, Područni ured Istra, Primorje, Lika </w:t>
      </w:r>
      <w:r w:rsidRPr="0012793C">
        <w:t xml:space="preserve">upućuje se na </w:t>
      </w:r>
      <w:r w:rsidR="006C1DA1" w:rsidRPr="0012793C">
        <w:t>parnicu</w:t>
      </w:r>
      <w:r w:rsidRPr="0012793C">
        <w:t xml:space="preserve"> radi utvrđivanja </w:t>
      </w:r>
      <w:r w:rsidR="006C1DA1" w:rsidRPr="0012793C">
        <w:t xml:space="preserve">osnovanosti </w:t>
      </w:r>
      <w:r w:rsidRPr="0012793C">
        <w:t xml:space="preserve">osporene tražbine </w:t>
      </w:r>
      <w:r w:rsidR="00E778A9" w:rsidRPr="0012793C">
        <w:t>prvog</w:t>
      </w:r>
      <w:r w:rsidRPr="0012793C">
        <w:t xml:space="preserve"> višeg isplatnog reda tražbina u iznosu od </w:t>
      </w:r>
      <w:r w:rsidR="00E778A9" w:rsidRPr="0012793C">
        <w:t xml:space="preserve">518.654,04 </w:t>
      </w:r>
      <w:r w:rsidRPr="0012793C">
        <w:t>kn u roku od 8 dana od dana dostave izvatka iz ovog rješenja, inače će se smatrati da je odustao od prava na vođenje parnice.</w:t>
      </w:r>
    </w:p>
    <w:p w:rsidRDefault="00337396" w:rsidP="00337396" w:rsidR="00337396" w:rsidRPr="0012793C">
      <w:pPr>
        <w:jc w:val="both"/>
      </w:pPr>
      <w:r w:rsidRPr="0012793C">
        <w:t xml:space="preserve">             </w:t>
      </w:r>
    </w:p>
    <w:p w:rsidRDefault="00E778A9" w:rsidP="00E778A9" w:rsidR="00E778A9" w:rsidRPr="0012793C">
      <w:pPr>
        <w:jc w:val="both"/>
      </w:pPr>
      <w:r w:rsidRPr="0012793C">
        <w:t xml:space="preserve">Stečajni upravitelj osporio je tražbinu drugog višeg isplatnog reda stečajnog vjerovnika </w:t>
      </w:r>
      <w:r w:rsidRPr="0012793C">
        <w:rPr>
          <w:bCs/>
        </w:rPr>
        <w:t>LASER LINE d.o.o. Umag, Tribje 17</w:t>
      </w:r>
      <w:r w:rsidRPr="0012793C">
        <w:t xml:space="preserve"> u iznosu od </w:t>
      </w:r>
      <w:r w:rsidRPr="0012793C">
        <w:rPr>
          <w:bCs/>
        </w:rPr>
        <w:t xml:space="preserve">49.870,05 </w:t>
      </w:r>
      <w:r w:rsidRPr="0012793C">
        <w:t xml:space="preserve">kn. </w:t>
      </w:r>
    </w:p>
    <w:p w:rsidRDefault="00E778A9" w:rsidP="00E778A9" w:rsidR="00E778A9" w:rsidRPr="0012793C">
      <w:pPr>
        <w:jc w:val="both"/>
      </w:pPr>
      <w:r w:rsidRPr="0012793C">
        <w:tab/>
      </w:r>
      <w:r w:rsidRPr="0012793C">
        <w:tab/>
        <w:t xml:space="preserve">Stečajni vjerovnik </w:t>
      </w:r>
      <w:r w:rsidRPr="0012793C">
        <w:rPr>
          <w:bCs/>
        </w:rPr>
        <w:t xml:space="preserve">LASER LINE d.o.o. Umag, Tribje 17 </w:t>
      </w:r>
      <w:r w:rsidRPr="0012793C">
        <w:t xml:space="preserve">upućuje se na parnicu radi utvrđivanja osnovanosti osporene tražbine drugog višeg isplatnog reda tražbina u iznosu od </w:t>
      </w:r>
      <w:r w:rsidRPr="0012793C">
        <w:rPr>
          <w:bCs/>
        </w:rPr>
        <w:t xml:space="preserve">49.870,05 </w:t>
      </w:r>
      <w:r w:rsidRPr="0012793C">
        <w:t>kn u roku od 8 dana od dana dostave izvatka iz ovog rješenja, inače će se smatrati da je odustao od prava na vođenje parnice.</w:t>
      </w:r>
    </w:p>
    <w:p w:rsidRDefault="00583442" w:rsidP="00583442" w:rsidR="00583442" w:rsidRPr="0012793C">
      <w:pPr>
        <w:jc w:val="both"/>
      </w:pPr>
    </w:p>
    <w:p w:rsidRDefault="00E778A9" w:rsidP="00E778A9" w:rsidR="00E778A9" w:rsidRPr="0012793C">
      <w:pPr>
        <w:jc w:val="both"/>
      </w:pPr>
      <w:r w:rsidRPr="0012793C">
        <w:t xml:space="preserve">Stečajni upravitelj osporio je tražbinu drugog višeg isplatnog reda stečajnog vjerovnika KONZUM d.d. Zagreb,M.Čavića 1a u iznosu od </w:t>
      </w:r>
      <w:r w:rsidR="0012793C" w:rsidRPr="0012793C">
        <w:t xml:space="preserve">91.408,02 </w:t>
      </w:r>
      <w:r w:rsidRPr="0012793C">
        <w:t xml:space="preserve">kn. </w:t>
      </w:r>
    </w:p>
    <w:p w:rsidRDefault="00E778A9" w:rsidP="00E778A9" w:rsidR="00E778A9" w:rsidRPr="0012793C">
      <w:pPr>
        <w:jc w:val="both"/>
      </w:pPr>
      <w:r w:rsidRPr="0012793C">
        <w:tab/>
      </w:r>
      <w:r w:rsidRPr="0012793C">
        <w:tab/>
        <w:t xml:space="preserve">Stečajni vjerovnik KONZUM d.d. Zagreb,M.Čavića 1a upućuje se na parnicu radi utvrđivanja osnovanosti osporene tražbine drugog višeg isplatnog reda tražbina u iznosu od </w:t>
      </w:r>
      <w:r w:rsidR="0012793C" w:rsidRPr="0012793C">
        <w:t xml:space="preserve">91.408,02 </w:t>
      </w:r>
      <w:r w:rsidRPr="0012793C">
        <w:t>kn u roku od 8 dana od dana dostave izvatka iz ovog rješenja, inače će se smatrati da je odustao od prava na vođenje parnice.</w:t>
      </w:r>
    </w:p>
    <w:p w:rsidRDefault="00E778A9" w:rsidP="00583442" w:rsidR="00E778A9" w:rsidRPr="0012793C">
      <w:pPr>
        <w:jc w:val="both"/>
      </w:pPr>
    </w:p>
    <w:p w:rsidRDefault="00736DBE" w:rsidP="00736DBE" w:rsidR="00736DBE" w:rsidRPr="0012793C">
      <w:pPr>
        <w:jc w:val="both"/>
      </w:pPr>
    </w:p>
    <w:p w:rsidRDefault="00736DBE" w:rsidP="00736DBE" w:rsidR="00736DBE" w:rsidRPr="0012793C">
      <w:pPr>
        <w:jc w:val="both"/>
      </w:pPr>
      <w:r w:rsidRPr="0012793C">
        <w:t xml:space="preserve">Stečajni upravitelj osporio je tražbinu drugog višeg isplatnog reda stečajnog vjerovnika CASINO KRISTAL UMAG d.o.o, u stečaju Umag, Obala J.B. Tita 9 u iznosu od </w:t>
      </w:r>
      <w:r w:rsidR="0012793C" w:rsidRPr="0012793C">
        <w:t xml:space="preserve">72.028.131,20 </w:t>
      </w:r>
      <w:r w:rsidRPr="0012793C">
        <w:t xml:space="preserve">kn. </w:t>
      </w:r>
    </w:p>
    <w:p w:rsidRDefault="00736DBE" w:rsidP="00736DBE" w:rsidR="00736DBE" w:rsidRPr="0012793C">
      <w:pPr>
        <w:jc w:val="both"/>
      </w:pPr>
      <w:r w:rsidRPr="0012793C">
        <w:tab/>
      </w:r>
      <w:r w:rsidRPr="0012793C">
        <w:tab/>
        <w:t xml:space="preserve">Stečajni vjerovnik CASINO KRISTAL UMAG d.o.o, u stečaju Umag, Obala J.B. Tita 9 upućuje se na nastavak parnice radi utvrđivanja osnovanosti osporene tražbine drugog višeg isplatnog reda tražbina u iznosu od </w:t>
      </w:r>
      <w:r w:rsidR="0012793C" w:rsidRPr="0012793C">
        <w:t xml:space="preserve">72.028.131,20 </w:t>
      </w:r>
      <w:r w:rsidRPr="0012793C">
        <w:t>kn u roku od 8 dana od dana dostave izvatka iz ovog rješenja, inače će se smatrati da je odustao od prava na vođenje parnice.</w:t>
      </w:r>
    </w:p>
    <w:p w:rsidRDefault="00E778A9" w:rsidP="00583442" w:rsidR="00E778A9">
      <w:pPr>
        <w:jc w:val="both"/>
      </w:pPr>
    </w:p>
    <w:p w:rsidRDefault="0012793C" w:rsidP="00583442" w:rsidR="0012793C" w:rsidRPr="0012793C">
      <w:pPr>
        <w:jc w:val="both"/>
      </w:pPr>
    </w:p>
    <w:p w:rsidRDefault="00F33405" w:rsidP="00F33405" w:rsidR="00F33405">
      <w:pPr>
        <w:pStyle w:val="Naslov2"/>
        <w:jc w:val="center"/>
        <w:rPr>
          <w:b w:val="false"/>
          <w:bCs w:val="false"/>
          <w:szCs w:val="24"/>
        </w:rPr>
      </w:pPr>
      <w:r w:rsidRPr="0012793C">
        <w:rPr>
          <w:b w:val="false"/>
          <w:bCs w:val="false"/>
          <w:szCs w:val="24"/>
        </w:rPr>
        <w:t>Obrazloženje</w:t>
      </w:r>
    </w:p>
    <w:p w:rsidRDefault="0012793C" w:rsidP="0012793C" w:rsidR="0012793C" w:rsidRPr="0012793C">
      <w:pPr>
        <w:rPr>
          <w:lang w:eastAsia="en-US"/>
        </w:rPr>
      </w:pPr>
    </w:p>
    <w:p w:rsidRDefault="00F33405" w:rsidP="00F33405" w:rsidR="00F33405" w:rsidRPr="0012793C">
      <w:pPr>
        <w:jc w:val="both"/>
      </w:pPr>
      <w:r w:rsidRPr="0012793C">
        <w:tab/>
      </w:r>
      <w:r w:rsidRPr="0012793C">
        <w:tab/>
        <w:t xml:space="preserve">Na općem ispitnom ročištu održanom dana </w:t>
      </w:r>
      <w:r w:rsidR="00E778A9" w:rsidRPr="0012793C">
        <w:t>10. rujna</w:t>
      </w:r>
      <w:r w:rsidR="004C0FF1" w:rsidRPr="0012793C">
        <w:t xml:space="preserve"> 2015.</w:t>
      </w:r>
      <w:r w:rsidR="001209CF" w:rsidRPr="0012793C">
        <w:t xml:space="preserve"> godine</w:t>
      </w:r>
      <w:r w:rsidRPr="0012793C">
        <w:t xml:space="preserve"> ispitane su sve prijavljene tražbine prijavljene prema svojim iznosima i redu.</w:t>
      </w:r>
    </w:p>
    <w:p w:rsidRDefault="00F33405" w:rsidP="00F33405" w:rsidR="00F33405" w:rsidRPr="0012793C">
      <w:pPr>
        <w:jc w:val="both"/>
      </w:pPr>
      <w:r w:rsidRPr="0012793C">
        <w:lastRenderedPageBreak/>
        <w:tab/>
      </w:r>
      <w:r w:rsidRPr="0012793C">
        <w:tab/>
        <w:t xml:space="preserve">Stečajni je sudac </w:t>
      </w:r>
      <w:r w:rsidR="005C6105" w:rsidRPr="0012793C">
        <w:t>na temelju</w:t>
      </w:r>
      <w:r w:rsidRPr="0012793C">
        <w:t xml:space="preserve"> članka 177. stavak 2. </w:t>
      </w:r>
      <w:r w:rsidR="008E57E2" w:rsidRPr="0012793C">
        <w:t xml:space="preserve">Stečajnog zakona </w:t>
      </w:r>
      <w:r w:rsidR="008E57E2" w:rsidRPr="0012793C">
        <w:rPr>
          <w:bCs/>
        </w:rPr>
        <w:t>(objavljen u NN 44/96, 29/99, 129/00, 123/03, 82/06, 116/10, 25/12 i 133/12)</w:t>
      </w:r>
      <w:r w:rsidRPr="0012793C">
        <w:t xml:space="preserve">  sastavio tablicu ispitanih tražbina u koju su za svaku tražbinu uneseni podaci u kojoj je mjeri tražbina utvrđena prema svom iznosu i svom redu, odnosno kojem iznosu i od koga je tražbina osporena.</w:t>
      </w:r>
    </w:p>
    <w:p w:rsidRDefault="00F33405" w:rsidP="00F33405" w:rsidR="00F33405" w:rsidRPr="0012793C">
      <w:pPr>
        <w:jc w:val="both"/>
      </w:pPr>
      <w:r w:rsidRPr="0012793C">
        <w:t xml:space="preserve">                     Tražbine označene u</w:t>
      </w:r>
      <w:r w:rsidR="005C6105" w:rsidRPr="0012793C">
        <w:t xml:space="preserve"> </w:t>
      </w:r>
      <w:r w:rsidR="00583442" w:rsidRPr="0012793C">
        <w:t>točki I. izreke</w:t>
      </w:r>
      <w:r w:rsidRPr="0012793C">
        <w:t xml:space="preserve"> ovog rješenja </w:t>
      </w:r>
      <w:r w:rsidR="005C6105" w:rsidRPr="0012793C">
        <w:t xml:space="preserve">se na </w:t>
      </w:r>
      <w:r w:rsidRPr="0012793C">
        <w:t>temelj</w:t>
      </w:r>
      <w:r w:rsidR="005C6105" w:rsidRPr="0012793C">
        <w:t>u</w:t>
      </w:r>
      <w:r w:rsidRPr="0012793C">
        <w:t xml:space="preserve"> članka 177. stavka 1. </w:t>
      </w:r>
      <w:r w:rsidR="008E57E2" w:rsidRPr="0012793C">
        <w:t xml:space="preserve">Stečajnog zakona </w:t>
      </w:r>
      <w:r w:rsidR="008E57E2" w:rsidRPr="0012793C">
        <w:rPr>
          <w:bCs/>
        </w:rPr>
        <w:t>(objavljen u NN 44/96, 29/99, 129/00, 123/03, 82/06, 116/10, 25/12 i 133/12)</w:t>
      </w:r>
      <w:r w:rsidRPr="0012793C">
        <w:t xml:space="preserve"> smatraju utvrđenim, budući da ih nije osporio stečajni upravitelj niti koji od stečajnih vjerovnika.</w:t>
      </w:r>
    </w:p>
    <w:p w:rsidRDefault="00583442" w:rsidP="00583442" w:rsidR="00583442" w:rsidRPr="0012793C">
      <w:pPr>
        <w:jc w:val="both"/>
      </w:pPr>
      <w:r w:rsidRPr="0012793C">
        <w:tab/>
      </w:r>
      <w:r w:rsidRPr="0012793C">
        <w:tab/>
        <w:t>Stečajni upravitelj je osporio, a na ročištu osporavanje nije otklonjeno, uz obrazloženje kako slijedi:</w:t>
      </w:r>
    </w:p>
    <w:p w:rsidRDefault="00E778A9" w:rsidP="00583442" w:rsidR="00E778A9" w:rsidRPr="0012793C">
      <w:pPr>
        <w:jc w:val="both"/>
      </w:pPr>
    </w:p>
    <w:p w:rsidRDefault="00E778A9" w:rsidP="00E778A9" w:rsidR="00E778A9" w:rsidRPr="0012793C">
      <w:pPr>
        <w:jc w:val="both"/>
      </w:pPr>
      <w:r w:rsidRPr="0012793C">
        <w:tab/>
      </w:r>
      <w:r w:rsidRPr="0012793C">
        <w:tab/>
        <w:t xml:space="preserve">Stečajni upravitelj je osporio tražbinu </w:t>
      </w:r>
      <w:r w:rsidR="0012793C" w:rsidRPr="0012793C">
        <w:t>prvog</w:t>
      </w:r>
      <w:r w:rsidRPr="0012793C">
        <w:t xml:space="preserve"> višeg isplatnog reda stečajnog vjerovnika </w:t>
      </w:r>
      <w:r w:rsidR="0012793C" w:rsidRPr="0012793C">
        <w:t xml:space="preserve">REPUBLIKA HRVATSKA, MINISTARSTVO FINANCIJA, Porezna uprava, Područni ured Istra, Primorje, Lika u iznosu od 518.654,04 </w:t>
      </w:r>
      <w:r w:rsidRPr="0012793C">
        <w:t xml:space="preserve">kn </w:t>
      </w:r>
      <w:r w:rsidRPr="0012793C">
        <w:rPr>
          <w:noProof/>
        </w:rPr>
        <w:t xml:space="preserve">s osnove </w:t>
      </w:r>
      <w:r w:rsidR="0012793C" w:rsidRPr="0012793C">
        <w:t xml:space="preserve">doprinosa </w:t>
      </w:r>
      <w:r w:rsidRPr="0012793C">
        <w:rPr>
          <w:noProof/>
        </w:rPr>
        <w:t>uz obrazloženje</w:t>
      </w:r>
      <w:r w:rsidR="0012793C" w:rsidRPr="0012793C">
        <w:rPr>
          <w:noProof/>
        </w:rPr>
        <w:t xml:space="preserve"> </w:t>
      </w:r>
      <w:r w:rsidR="0012793C" w:rsidRPr="0012793C">
        <w:t>kako je tražbina u tom iznosu, s osnove doprinosa i predujma poreza i prireza na dohodak od nesamostalnog rada, sa zakonskim zateznim kamatama obračunatim od dospijeća pa do otvaranja stečajnog postupka nad dužnikom, priznata kao tražbina prvog višeg isplatnog reda temeljem odredbe članka 71. stavka 1. Stečajnog zakona</w:t>
      </w:r>
      <w:r w:rsidRPr="0012793C">
        <w:rPr>
          <w:noProof/>
        </w:rPr>
        <w:t>.</w:t>
      </w:r>
    </w:p>
    <w:p w:rsidRDefault="00E778A9" w:rsidP="00E778A9" w:rsidR="00E778A9" w:rsidRPr="0012793C">
      <w:pPr>
        <w:jc w:val="both"/>
      </w:pPr>
      <w:r w:rsidRPr="0012793C">
        <w:tab/>
      </w:r>
      <w:r w:rsidRPr="0012793C">
        <w:tab/>
        <w:t xml:space="preserve">Valjalo je stoga vjerovnika na temelju članka 177. stavak 3. i članka 178. stavak 1. Stečajnog zakona uputiti na pokretanje parnice radi utvrđenja osporene tražbine. </w:t>
      </w:r>
    </w:p>
    <w:p w:rsidRDefault="0012793C" w:rsidP="0012793C" w:rsidR="0012793C" w:rsidRPr="0012793C">
      <w:pPr>
        <w:jc w:val="both"/>
      </w:pPr>
    </w:p>
    <w:p w:rsidRDefault="0012793C" w:rsidP="0012793C" w:rsidR="0012793C" w:rsidRPr="0012793C">
      <w:pPr>
        <w:jc w:val="both"/>
      </w:pPr>
      <w:r w:rsidRPr="0012793C">
        <w:tab/>
      </w:r>
      <w:r w:rsidRPr="0012793C">
        <w:tab/>
        <w:t xml:space="preserve">Stečajni upravitelj je osporio tražbinu drugog višeg isplatnog reda stečajnog vjerovnika </w:t>
      </w:r>
      <w:r w:rsidRPr="0012793C">
        <w:rPr>
          <w:bCs/>
        </w:rPr>
        <w:t>LASER LINE d.o.o. Umag, Tribje 17</w:t>
      </w:r>
      <w:r w:rsidRPr="0012793C">
        <w:t xml:space="preserve"> u iznosu od </w:t>
      </w:r>
      <w:r w:rsidRPr="0012793C">
        <w:rPr>
          <w:bCs/>
        </w:rPr>
        <w:t xml:space="preserve">49.870,05 </w:t>
      </w:r>
      <w:r w:rsidRPr="0012793C">
        <w:t xml:space="preserve">kn </w:t>
      </w:r>
      <w:r w:rsidRPr="0012793C">
        <w:rPr>
          <w:noProof/>
        </w:rPr>
        <w:t xml:space="preserve">s osnove </w:t>
      </w:r>
      <w:r w:rsidRPr="0012793C">
        <w:t xml:space="preserve">računa ističući kako su osnova tražbine </w:t>
      </w:r>
      <w:r w:rsidRPr="0012793C">
        <w:rPr>
          <w:bCs/>
        </w:rPr>
        <w:t>računi za obavljene usluge, koji su računi dospjeli tijekom 2009. godine, te jedan račun u studenom 2010. godine. Budući da zastara potraživanja s osnove isporuke roba i usluga nastupa protekom roka od tri godine od dospijeća, tražbina se osporava u cijelosti, zbog zastare</w:t>
      </w:r>
      <w:r w:rsidRPr="0012793C">
        <w:rPr>
          <w:noProof/>
        </w:rPr>
        <w:t>.</w:t>
      </w:r>
    </w:p>
    <w:p w:rsidRDefault="0012793C" w:rsidP="0012793C" w:rsidR="0012793C" w:rsidRPr="0012793C">
      <w:pPr>
        <w:jc w:val="both"/>
      </w:pPr>
      <w:r w:rsidRPr="0012793C">
        <w:tab/>
      </w:r>
      <w:r w:rsidRPr="0012793C">
        <w:tab/>
        <w:t xml:space="preserve">Valjalo je stoga vjerovnika na temelju članka 177. stavak 3. i članka 178. stavak 1. Stečajnog zakona uputiti na pokretanje parnice radi utvrđenja osporene tražbine. </w:t>
      </w:r>
    </w:p>
    <w:p w:rsidRDefault="0012793C" w:rsidP="0012793C" w:rsidR="0012793C" w:rsidRPr="0012793C">
      <w:pPr>
        <w:jc w:val="both"/>
      </w:pPr>
    </w:p>
    <w:p w:rsidRDefault="0012793C" w:rsidP="0012793C" w:rsidR="0012793C" w:rsidRPr="0012793C">
      <w:pPr>
        <w:jc w:val="both"/>
      </w:pPr>
      <w:r w:rsidRPr="0012793C">
        <w:tab/>
      </w:r>
      <w:r w:rsidRPr="0012793C">
        <w:tab/>
        <w:t xml:space="preserve">Stečajni upravitelj je osporio tražbinu drugog višeg isplatnog reda stečajnog vjerovnika KONZUM d.d. Zagreb,M.Čavića 1a u iznosu od 91.408,02 kn </w:t>
      </w:r>
      <w:r w:rsidRPr="0012793C">
        <w:rPr>
          <w:noProof/>
        </w:rPr>
        <w:t xml:space="preserve">s osnove </w:t>
      </w:r>
      <w:r w:rsidRPr="0012793C">
        <w:t>računa</w:t>
      </w:r>
      <w:r w:rsidRPr="0012793C">
        <w:rPr>
          <w:bCs/>
        </w:rPr>
        <w:t xml:space="preserve"> zbog zastare</w:t>
      </w:r>
      <w:r w:rsidRPr="0012793C">
        <w:rPr>
          <w:noProof/>
        </w:rPr>
        <w:t>.</w:t>
      </w:r>
    </w:p>
    <w:p w:rsidRDefault="0012793C" w:rsidP="0012793C" w:rsidR="0012793C" w:rsidRPr="0012793C">
      <w:pPr>
        <w:jc w:val="both"/>
      </w:pPr>
      <w:r w:rsidRPr="0012793C">
        <w:tab/>
      </w:r>
      <w:r w:rsidRPr="0012793C">
        <w:tab/>
        <w:t xml:space="preserve">Valjalo je stoga vjerovnika na temelju članka 177. stavak 3. i članka 178. stavak 1. Stečajnog zakona uputiti na pokretanje parnice radi utvrđenja osporene tražbine. </w:t>
      </w:r>
    </w:p>
    <w:p w:rsidRDefault="00E778A9" w:rsidP="00583442" w:rsidR="00E778A9" w:rsidRPr="0012793C">
      <w:pPr>
        <w:jc w:val="both"/>
      </w:pPr>
    </w:p>
    <w:p w:rsidRDefault="00257491" w:rsidP="00257491" w:rsidR="00257491" w:rsidRPr="0012793C">
      <w:pPr>
        <w:jc w:val="both"/>
      </w:pPr>
      <w:r w:rsidRPr="0012793C">
        <w:tab/>
      </w:r>
      <w:r w:rsidRPr="0012793C">
        <w:tab/>
        <w:t xml:space="preserve">Stečajni upravitelj je osporio tražbinu drugog višeg isplatnog reda stečajnog vjerovnika </w:t>
      </w:r>
      <w:r w:rsidR="0012793C" w:rsidRPr="0012793C">
        <w:t xml:space="preserve">CASINO KRISTAL UMAG d.o.o, u stečaju Umag, Obala J.B. Tita 9 u iznosu od 72.028.131,20 </w:t>
      </w:r>
      <w:r w:rsidRPr="0012793C">
        <w:t xml:space="preserve">kn </w:t>
      </w:r>
      <w:r w:rsidRPr="0012793C">
        <w:rPr>
          <w:noProof/>
        </w:rPr>
        <w:t xml:space="preserve">s osnove </w:t>
      </w:r>
      <w:r w:rsidR="0012793C" w:rsidRPr="0012793C">
        <w:t>računa, analitičke konto kartice, nepravomoćnih ovršnih rješenja i presude</w:t>
      </w:r>
      <w:r w:rsidRPr="0012793C">
        <w:t xml:space="preserve"> </w:t>
      </w:r>
      <w:r w:rsidR="0012793C" w:rsidRPr="0012793C">
        <w:t>iz razloga što je sporna. Naime,  sukladno podacima iz poslovnih knjiga PUNTA INTERNACIONAL d.o.o, u stečaju, kao i iz spisa parnica koje su u tijeku između PUNTA INTERNACIONAL d.o.o, u stečaju i CASINO KRISTAL UMAG d.o.o, navedena tražbina ne postoji</w:t>
      </w:r>
      <w:r w:rsidRPr="0012793C">
        <w:rPr>
          <w:noProof/>
        </w:rPr>
        <w:t>.</w:t>
      </w:r>
    </w:p>
    <w:p w:rsidRDefault="0012793C" w:rsidP="0012793C" w:rsidR="0012793C" w:rsidRPr="0012793C">
      <w:pPr>
        <w:jc w:val="both"/>
      </w:pPr>
      <w:r w:rsidRPr="0012793C">
        <w:tab/>
      </w:r>
      <w:r w:rsidRPr="0012793C">
        <w:tab/>
        <w:t xml:space="preserve">Valjalo je stoga vjerovnika na temelju članka 177. stavak 3. i članka 179. Stečajnog zakona uputiti na nastavak parnice radi utvrđenja osporene tražbine. </w:t>
      </w:r>
    </w:p>
    <w:p w:rsidRDefault="00257491" w:rsidP="00583442" w:rsidR="00257491" w:rsidRPr="0012793C">
      <w:pPr>
        <w:jc w:val="both"/>
      </w:pPr>
    </w:p>
    <w:p w:rsidRDefault="009B2BD6" w:rsidP="00F33405" w:rsidR="00F33405" w:rsidRPr="0012793C">
      <w:pPr>
        <w:jc w:val="center"/>
      </w:pPr>
      <w:r w:rsidRPr="0012793C">
        <w:t>Rijeka</w:t>
      </w:r>
      <w:r w:rsidR="00F33405" w:rsidRPr="0012793C">
        <w:t>,</w:t>
      </w:r>
      <w:r w:rsidR="004D5C4D" w:rsidRPr="0012793C">
        <w:t xml:space="preserve"> </w:t>
      </w:r>
      <w:r w:rsidR="00452CCF">
        <w:t>2</w:t>
      </w:r>
      <w:r w:rsidR="0012793C" w:rsidRPr="0012793C">
        <w:t>1. prosinca</w:t>
      </w:r>
      <w:r w:rsidR="004C0FF1" w:rsidRPr="0012793C">
        <w:t xml:space="preserve"> 2015</w:t>
      </w:r>
      <w:r w:rsidR="00F33405" w:rsidRPr="0012793C">
        <w:t>. godine</w:t>
      </w:r>
    </w:p>
    <w:p w:rsidRDefault="009B2BD6" w:rsidP="00F33405" w:rsidR="009B2BD6" w:rsidRPr="0012793C">
      <w:pPr>
        <w:jc w:val="center"/>
      </w:pPr>
    </w:p>
    <w:p w:rsidRDefault="00F33405" w:rsidP="00F33405" w:rsidR="00F33405" w:rsidRPr="0012793C">
      <w:pPr>
        <w:ind w:left="2160"/>
        <w:jc w:val="both"/>
      </w:pPr>
      <w:r w:rsidRPr="0012793C">
        <w:tab/>
      </w:r>
      <w:r w:rsidRPr="0012793C">
        <w:tab/>
      </w:r>
      <w:r w:rsidRPr="0012793C">
        <w:tab/>
        <w:t xml:space="preserve">  </w:t>
      </w:r>
      <w:r w:rsidRPr="0012793C">
        <w:tab/>
        <w:t xml:space="preserve">    </w:t>
      </w:r>
      <w:r w:rsidR="00781BE5" w:rsidRPr="0012793C">
        <w:t xml:space="preserve">   </w:t>
      </w:r>
      <w:r w:rsidRPr="0012793C">
        <w:t>Stečajni  sudac</w:t>
      </w:r>
    </w:p>
    <w:p w:rsidRDefault="00F33405" w:rsidP="007D6712" w:rsidR="00F33405" w:rsidRPr="0012793C">
      <w:pPr>
        <w:ind w:left="2160"/>
        <w:jc w:val="both"/>
      </w:pPr>
      <w:r w:rsidRPr="0012793C">
        <w:tab/>
      </w:r>
      <w:r w:rsidRPr="0012793C">
        <w:tab/>
      </w:r>
      <w:r w:rsidRPr="0012793C">
        <w:tab/>
      </w:r>
      <w:r w:rsidRPr="0012793C">
        <w:tab/>
      </w:r>
      <w:r w:rsidR="007D6712" w:rsidRPr="0012793C">
        <w:t xml:space="preserve">       </w:t>
      </w:r>
      <w:r w:rsidR="00781BE5" w:rsidRPr="0012793C">
        <w:t xml:space="preserve">Vera Jelenović </w:t>
      </w:r>
    </w:p>
    <w:p w:rsidRDefault="00F33405" w:rsidP="00F33405" w:rsidR="00F33405" w:rsidRPr="0012793C">
      <w:pPr>
        <w:jc w:val="center"/>
      </w:pPr>
    </w:p>
    <w:p w:rsidRDefault="009B2BD6" w:rsidP="00F33405" w:rsidR="009B2BD6" w:rsidRPr="0012793C">
      <w:pPr>
        <w:jc w:val="center"/>
      </w:pPr>
    </w:p>
    <w:p w:rsidRDefault="009B2BD6" w:rsidP="00F33405" w:rsidR="009B2BD6" w:rsidRPr="0012793C">
      <w:pPr>
        <w:jc w:val="center"/>
      </w:pPr>
    </w:p>
    <w:p w:rsidRDefault="00F33405" w:rsidP="00F33405" w:rsidR="00F33405" w:rsidRPr="0012793C">
      <w:pPr>
        <w:jc w:val="both"/>
      </w:pPr>
      <w:r w:rsidRPr="0012793C">
        <w:t>UPUTA O PRAVNOM LIJEKU:</w:t>
      </w:r>
    </w:p>
    <w:p w:rsidRDefault="00F33405" w:rsidP="00852B17" w:rsidR="00852B17" w:rsidRPr="0012793C">
      <w:pPr>
        <w:jc w:val="both"/>
      </w:pPr>
      <w:r w:rsidRPr="0012793C">
        <w:tab/>
        <w:t>Protiv  ovog  rješenja pravo na žalbu ima stečajni upravitelj i svaki vjerovnik u dijelu koji se tiče njegove prijavljene tražbine i tražbine  koju je osporio (</w:t>
      </w:r>
      <w:r w:rsidR="0072227A" w:rsidRPr="0012793C">
        <w:t xml:space="preserve">članak 11. i </w:t>
      </w:r>
      <w:r w:rsidRPr="0012793C">
        <w:t xml:space="preserve">177. stavak 4. i 5. Stečajnog zakona). Rok za žalbu iznosi 8 dana od dana dostave </w:t>
      </w:r>
      <w:r w:rsidR="00C40B2C" w:rsidRPr="0012793C">
        <w:t>pisanog otpravka odnosno izvatka iz</w:t>
      </w:r>
      <w:r w:rsidRPr="0012793C">
        <w:t xml:space="preserve"> rješenja. Žalba se podnosi ovom sudu u tri primjerka, a o žalbi odlučuje Visoki trgovački sud  Republike  Hrvatske. </w:t>
      </w:r>
      <w:r w:rsidR="00852B17" w:rsidRPr="0012793C">
        <w:t>Žalba ne utječe na rok ostavljen strankama da pokrenu parnicu.</w:t>
      </w:r>
    </w:p>
    <w:p w:rsidRDefault="00F33405" w:rsidP="00F33405" w:rsidR="00F33405" w:rsidRPr="0012793C">
      <w:pPr>
        <w:jc w:val="both"/>
      </w:pPr>
    </w:p>
    <w:p w:rsidRDefault="00F33405" w:rsidP="00F33405" w:rsidR="00F33405" w:rsidRPr="0012793C"/>
    <w:p w:rsidRDefault="0024217C" w:rsidP="002B01B4" w:rsidR="0024217C" w:rsidRPr="0012793C">
      <w:pPr>
        <w:jc w:val="both"/>
      </w:pPr>
    </w:p>
    <w:p w:rsidRDefault="00583442" w:rsidP="002B01B4" w:rsidR="00583442" w:rsidRPr="0012793C">
      <w:pPr>
        <w:jc w:val="both"/>
      </w:pPr>
    </w:p>
    <w:p w:rsidRDefault="00583442" w:rsidP="002B01B4" w:rsidR="00583442" w:rsidRPr="0012793C">
      <w:pPr>
        <w:jc w:val="both"/>
      </w:pPr>
    </w:p>
    <w:p w:rsidRDefault="00583442" w:rsidP="002B01B4" w:rsidR="00583442" w:rsidRPr="0012793C">
      <w:pPr>
        <w:jc w:val="both"/>
      </w:pPr>
    </w:p>
    <w:p w:rsidRDefault="00583442" w:rsidP="002B01B4" w:rsidR="00583442" w:rsidRPr="0012793C">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452CCF" w:rsidP="002B01B4" w:rsidR="00452CCF">
      <w:pPr>
        <w:jc w:val="both"/>
      </w:pPr>
    </w:p>
    <w:p w:rsidRDefault="002B01B4" w:rsidP="002B01B4" w:rsidR="002B01B4" w:rsidRPr="0012793C">
      <w:pPr>
        <w:jc w:val="both"/>
      </w:pPr>
      <w:r w:rsidRPr="0012793C">
        <w:t>DNA</w:t>
      </w:r>
    </w:p>
    <w:p w:rsidRDefault="002B01B4" w:rsidP="002B01B4" w:rsidR="002B01B4" w:rsidRPr="0012793C">
      <w:pPr>
        <w:jc w:val="both"/>
      </w:pPr>
      <w:r w:rsidRPr="0012793C">
        <w:t>- stečajni upravitelj</w:t>
      </w:r>
    </w:p>
    <w:p w:rsidRDefault="002B01B4" w:rsidP="002B01B4" w:rsidR="002B01B4" w:rsidRPr="0012793C">
      <w:pPr>
        <w:jc w:val="both"/>
      </w:pPr>
      <w:r w:rsidRPr="0012793C">
        <w:t xml:space="preserve">- </w:t>
      </w:r>
      <w:r w:rsidR="0012793C">
        <w:t>e-</w:t>
      </w:r>
      <w:r w:rsidRPr="0012793C">
        <w:t>oglasna ploča</w:t>
      </w:r>
    </w:p>
    <w:p w:rsidRDefault="002B01B4" w:rsidR="002B01B4" w:rsidRPr="0012793C"/>
    <w:p w:rsidRDefault="004D5C4D" w:rsidR="002B01B4" w:rsidRPr="0012793C">
      <w:r w:rsidRPr="0012793C">
        <w:t xml:space="preserve">Rijeka, </w:t>
      </w:r>
      <w:r w:rsidR="004C0FF1" w:rsidRPr="0012793C">
        <w:t>1</w:t>
      </w:r>
      <w:r w:rsidR="0012793C">
        <w:t>6. prosinca</w:t>
      </w:r>
      <w:r w:rsidR="004C0FF1" w:rsidRPr="0012793C">
        <w:t xml:space="preserve"> 2015</w:t>
      </w:r>
      <w:r w:rsidRPr="0012793C">
        <w:t>.g.</w:t>
      </w:r>
    </w:p>
    <w:p w:rsidRDefault="004D5C4D" w:rsidR="004D5C4D" w:rsidRPr="0012793C"/>
    <w:p w:rsidRDefault="004D5C4D" w:rsidR="004D5C4D" w:rsidRPr="0012793C">
      <w:pPr>
        <w:jc w:val="both"/>
      </w:pPr>
      <w:r w:rsidRPr="0012793C">
        <w:t xml:space="preserve">                                                                                                      S u d a c</w:t>
      </w:r>
    </w:p>
    <w:p w:rsidRDefault="004D5C4D" w:rsidP="007D6712" w:rsidR="004D5C4D" w:rsidRPr="0012793C">
      <w:pPr>
        <w:jc w:val="both"/>
      </w:pPr>
      <w:r w:rsidRPr="0012793C">
        <w:t xml:space="preserve">                                                                                          </w:t>
      </w:r>
      <w:r w:rsidR="007D6712" w:rsidRPr="0012793C">
        <w:t xml:space="preserve">       </w:t>
      </w:r>
      <w:r w:rsidRPr="0012793C">
        <w:t xml:space="preserve">Vera Jelenović </w:t>
      </w:r>
    </w:p>
    <w:p w:rsidRDefault="002B01B4" w:rsidR="002B01B4" w:rsidRPr="0012793C"/>
    <w:p w:rsidRDefault="002B01B4" w:rsidR="002B01B4" w:rsidRPr="0012793C"/>
    <w:sectPr w:rsidR="002B01B4" w:rsidRPr="0012793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914" w:rsidR="00B61914">
      <w:r>
        <w:separator/>
      </w:r>
    </w:p>
  </w:endnote>
  <w:endnote w:id="0" w:type="continuationSeparator">
    <w:p w:rsidRDefault="00B61914" w:rsidR="00B61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762" w:rsidR="00DA676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762" w:rsidR="00DA676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762" w:rsidR="00DA676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4C8D">
      <w:rPr>
        <w:rStyle w:val="Brojstranice"/>
        <w:noProof/>
      </w:rPr>
      <w:t>6</w:t>
    </w:r>
    <w:r>
      <w:rPr>
        <w:rStyle w:val="Brojstranice"/>
      </w:rPr>
      <w:fldChar w:fldCharType="end"/>
    </w:r>
  </w:p>
  <w:p w:rsidRDefault="00DA6762" w:rsidR="00DA67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914" w:rsidR="00B61914">
      <w:r>
        <w:separator/>
      </w:r>
    </w:p>
  </w:footnote>
  <w:footnote w:id="0" w:type="continuationSeparator">
    <w:p w:rsidRDefault="00B61914" w:rsidR="00B61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7E2" w:rsidP="008E57E2" w:rsidR="008E57E2" w:rsidRPr="0072691D">
    <w:pPr>
      <w:jc w:val="right"/>
    </w:pPr>
    <w:r w:rsidRPr="0072691D">
      <w:tab/>
    </w:r>
    <w:r w:rsidRPr="0072691D">
      <w:tab/>
    </w:r>
    <w:r w:rsidRPr="0072691D">
      <w:tab/>
    </w:r>
    <w:r w:rsidRPr="0072691D">
      <w:tab/>
    </w:r>
    <w:r w:rsidRPr="0072691D">
      <w:tab/>
    </w:r>
    <w:r w:rsidRPr="0072691D">
      <w:tab/>
    </w:r>
    <w:r w:rsidRPr="0072691D">
      <w:tab/>
    </w:r>
    <w:r w:rsidRPr="0072691D">
      <w:tab/>
      <w:t>Posl.br. 14 St-</w:t>
    </w:r>
    <w:r w:rsidR="0050333F">
      <w:t>926</w:t>
    </w:r>
    <w:r w:rsidR="005D1F3F">
      <w:rPr>
        <w:bCs/>
      </w:rPr>
      <w:t>/2013</w:t>
    </w:r>
  </w:p>
  <w:p w:rsidRDefault="008E57E2" w:rsidP="008E57E2" w:rsidR="008E57E2" w:rsidRPr="0072691D">
    <w:pPr>
      <w:pStyle w:val="Zaglavlje"/>
      <w:tabs>
        <w:tab w:pos="4536" w:val="clear"/>
        <w:tab w:pos="9072" w:val="clear"/>
        <w:tab w:pos="3500"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2B632F0E"/>
    <w:multiLevelType w:val="hybridMultilevel"/>
    <w:tmpl w:val="2BA80FD0"/>
    <w:lvl w:tplc="A60EFCC2"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2">
    <w:nsid w:val="45872088"/>
    <w:multiLevelType w:val="hybridMultilevel"/>
    <w:tmpl w:val="BE5AF8B2"/>
    <w:lvl w:tplc="40BA8480" w:ilvl="0">
      <w:start w:val="1"/>
      <w:numFmt w:val="decimal"/>
      <w:lvlText w:val="%1."/>
      <w:lvlJc w:val="left"/>
      <w:pPr>
        <w:ind w:hanging="360" w:left="720"/>
      </w:pPr>
      <w:rPr>
        <w:rFonts w:hint="default"/>
        <w:b/>
        <w:sz w:val="18"/>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CC02A3"/>
    <w:multiLevelType w:val="hybridMultilevel"/>
    <w:tmpl w:val="B44071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4F26376"/>
    <w:multiLevelType w:val="hybridMultilevel"/>
    <w:tmpl w:val="BBE02216"/>
    <w:lvl w:tplc="334408D2" w:ilvl="0">
      <w:start w:val="1"/>
      <w:numFmt w:val="bullet"/>
      <w:lvlText w:val="-"/>
      <w:lvlJc w:val="left"/>
      <w:pPr>
        <w:ind w:hanging="360" w:left="720"/>
      </w:pPr>
      <w:rPr>
        <w:rFonts w:cs="Times New Roman" w:eastAsia="Times New Roman" w:hAnsi="Times New Roman" w:ascii="Times New Roman" w:hint="default"/>
        <w:b/>
        <w:sz w:val="18"/>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DEE"/>
    <w:rsid w:val="000167C8"/>
    <w:rsid w:val="00017D8C"/>
    <w:rsid w:val="000219BB"/>
    <w:rsid w:val="00022408"/>
    <w:rsid w:val="00027126"/>
    <w:rsid w:val="000275F6"/>
    <w:rsid w:val="00030800"/>
    <w:rsid w:val="00032989"/>
    <w:rsid w:val="000347ED"/>
    <w:rsid w:val="00034AA5"/>
    <w:rsid w:val="00035139"/>
    <w:rsid w:val="0003552D"/>
    <w:rsid w:val="00037E11"/>
    <w:rsid w:val="000401EC"/>
    <w:rsid w:val="00041043"/>
    <w:rsid w:val="00042A66"/>
    <w:rsid w:val="00042C41"/>
    <w:rsid w:val="0004671A"/>
    <w:rsid w:val="0005024F"/>
    <w:rsid w:val="00052D7F"/>
    <w:rsid w:val="00053ED7"/>
    <w:rsid w:val="00056782"/>
    <w:rsid w:val="00056916"/>
    <w:rsid w:val="00057CEF"/>
    <w:rsid w:val="00063B80"/>
    <w:rsid w:val="00064286"/>
    <w:rsid w:val="00066794"/>
    <w:rsid w:val="00070225"/>
    <w:rsid w:val="0007050A"/>
    <w:rsid w:val="000732F2"/>
    <w:rsid w:val="0007342F"/>
    <w:rsid w:val="00074354"/>
    <w:rsid w:val="000749A7"/>
    <w:rsid w:val="000774A1"/>
    <w:rsid w:val="000807A1"/>
    <w:rsid w:val="00081B6E"/>
    <w:rsid w:val="000825E8"/>
    <w:rsid w:val="0008341C"/>
    <w:rsid w:val="0008609A"/>
    <w:rsid w:val="000862CB"/>
    <w:rsid w:val="00086723"/>
    <w:rsid w:val="00087064"/>
    <w:rsid w:val="00090113"/>
    <w:rsid w:val="000970AB"/>
    <w:rsid w:val="000A0F46"/>
    <w:rsid w:val="000A1214"/>
    <w:rsid w:val="000A1257"/>
    <w:rsid w:val="000A5D82"/>
    <w:rsid w:val="000A5DE9"/>
    <w:rsid w:val="000B1854"/>
    <w:rsid w:val="000B2EF4"/>
    <w:rsid w:val="000B44BF"/>
    <w:rsid w:val="000B54DD"/>
    <w:rsid w:val="000B6238"/>
    <w:rsid w:val="000B6C09"/>
    <w:rsid w:val="000B7CD5"/>
    <w:rsid w:val="000C3D83"/>
    <w:rsid w:val="000C6A60"/>
    <w:rsid w:val="000C6E28"/>
    <w:rsid w:val="000C7249"/>
    <w:rsid w:val="000C73CD"/>
    <w:rsid w:val="000D34C6"/>
    <w:rsid w:val="000D38C1"/>
    <w:rsid w:val="000D586D"/>
    <w:rsid w:val="000D653A"/>
    <w:rsid w:val="000E10FE"/>
    <w:rsid w:val="000E42C2"/>
    <w:rsid w:val="000E6BB4"/>
    <w:rsid w:val="000E70A2"/>
    <w:rsid w:val="000F3AC5"/>
    <w:rsid w:val="000F4DC1"/>
    <w:rsid w:val="000F7662"/>
    <w:rsid w:val="00100AE8"/>
    <w:rsid w:val="00104721"/>
    <w:rsid w:val="0011023C"/>
    <w:rsid w:val="00110DF7"/>
    <w:rsid w:val="0011126D"/>
    <w:rsid w:val="00113C1D"/>
    <w:rsid w:val="00114063"/>
    <w:rsid w:val="00114AE5"/>
    <w:rsid w:val="001209CF"/>
    <w:rsid w:val="0012159A"/>
    <w:rsid w:val="00122FD5"/>
    <w:rsid w:val="00123754"/>
    <w:rsid w:val="00126080"/>
    <w:rsid w:val="00126B16"/>
    <w:rsid w:val="0012793C"/>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57A3"/>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3584"/>
    <w:rsid w:val="001F4907"/>
    <w:rsid w:val="001F6384"/>
    <w:rsid w:val="001F6500"/>
    <w:rsid w:val="001F65E3"/>
    <w:rsid w:val="001F6606"/>
    <w:rsid w:val="001F6E48"/>
    <w:rsid w:val="00201715"/>
    <w:rsid w:val="00201E6E"/>
    <w:rsid w:val="002051FF"/>
    <w:rsid w:val="00207F64"/>
    <w:rsid w:val="00216BBD"/>
    <w:rsid w:val="00221B84"/>
    <w:rsid w:val="002261D9"/>
    <w:rsid w:val="00226D90"/>
    <w:rsid w:val="0022792A"/>
    <w:rsid w:val="00231324"/>
    <w:rsid w:val="00232EB1"/>
    <w:rsid w:val="00233B41"/>
    <w:rsid w:val="0023602B"/>
    <w:rsid w:val="00236311"/>
    <w:rsid w:val="00236C19"/>
    <w:rsid w:val="002406CA"/>
    <w:rsid w:val="002409AC"/>
    <w:rsid w:val="00240E5D"/>
    <w:rsid w:val="0024217C"/>
    <w:rsid w:val="00242CFF"/>
    <w:rsid w:val="00243A8B"/>
    <w:rsid w:val="00243F97"/>
    <w:rsid w:val="00245103"/>
    <w:rsid w:val="0024605F"/>
    <w:rsid w:val="00246A1A"/>
    <w:rsid w:val="00251BE7"/>
    <w:rsid w:val="0025219F"/>
    <w:rsid w:val="00255E35"/>
    <w:rsid w:val="00256FFE"/>
    <w:rsid w:val="00257491"/>
    <w:rsid w:val="00261367"/>
    <w:rsid w:val="0026161C"/>
    <w:rsid w:val="002631A3"/>
    <w:rsid w:val="00264C32"/>
    <w:rsid w:val="002676AC"/>
    <w:rsid w:val="00271F2D"/>
    <w:rsid w:val="0027438E"/>
    <w:rsid w:val="002747B0"/>
    <w:rsid w:val="00275C92"/>
    <w:rsid w:val="00276AC5"/>
    <w:rsid w:val="00276B57"/>
    <w:rsid w:val="00276D87"/>
    <w:rsid w:val="0028132D"/>
    <w:rsid w:val="002839EE"/>
    <w:rsid w:val="00284A94"/>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1B4"/>
    <w:rsid w:val="002B0417"/>
    <w:rsid w:val="002B0D86"/>
    <w:rsid w:val="002B1FFB"/>
    <w:rsid w:val="002B4651"/>
    <w:rsid w:val="002B76DC"/>
    <w:rsid w:val="002C093D"/>
    <w:rsid w:val="002C240E"/>
    <w:rsid w:val="002C2434"/>
    <w:rsid w:val="002C404B"/>
    <w:rsid w:val="002C7A10"/>
    <w:rsid w:val="002D0079"/>
    <w:rsid w:val="002D0AB4"/>
    <w:rsid w:val="002D12A1"/>
    <w:rsid w:val="002D47E7"/>
    <w:rsid w:val="002D59EA"/>
    <w:rsid w:val="002E1B70"/>
    <w:rsid w:val="002E2354"/>
    <w:rsid w:val="002E2612"/>
    <w:rsid w:val="002E2D5D"/>
    <w:rsid w:val="002E381E"/>
    <w:rsid w:val="002E3FE4"/>
    <w:rsid w:val="002E51A6"/>
    <w:rsid w:val="002E6400"/>
    <w:rsid w:val="002F0DA4"/>
    <w:rsid w:val="002F1954"/>
    <w:rsid w:val="002F1C4D"/>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7396"/>
    <w:rsid w:val="00337AEA"/>
    <w:rsid w:val="003429FC"/>
    <w:rsid w:val="003443CA"/>
    <w:rsid w:val="003503FE"/>
    <w:rsid w:val="003506DB"/>
    <w:rsid w:val="00350E3D"/>
    <w:rsid w:val="00351350"/>
    <w:rsid w:val="003540C6"/>
    <w:rsid w:val="003553E9"/>
    <w:rsid w:val="00355EBC"/>
    <w:rsid w:val="003564EF"/>
    <w:rsid w:val="00357987"/>
    <w:rsid w:val="003605AF"/>
    <w:rsid w:val="00360C05"/>
    <w:rsid w:val="00366D76"/>
    <w:rsid w:val="0036745E"/>
    <w:rsid w:val="00372961"/>
    <w:rsid w:val="00374EE0"/>
    <w:rsid w:val="003766B9"/>
    <w:rsid w:val="00376734"/>
    <w:rsid w:val="0037682A"/>
    <w:rsid w:val="00377936"/>
    <w:rsid w:val="003817E1"/>
    <w:rsid w:val="00382FE8"/>
    <w:rsid w:val="003834C4"/>
    <w:rsid w:val="003851BE"/>
    <w:rsid w:val="003858C2"/>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329"/>
    <w:rsid w:val="003D5BDE"/>
    <w:rsid w:val="003D6A26"/>
    <w:rsid w:val="003E3737"/>
    <w:rsid w:val="003E5377"/>
    <w:rsid w:val="003E6357"/>
    <w:rsid w:val="003F0440"/>
    <w:rsid w:val="003F17A0"/>
    <w:rsid w:val="003F2FF2"/>
    <w:rsid w:val="003F3B9C"/>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1579E"/>
    <w:rsid w:val="004201BC"/>
    <w:rsid w:val="00420333"/>
    <w:rsid w:val="00421BF8"/>
    <w:rsid w:val="00423B77"/>
    <w:rsid w:val="00424275"/>
    <w:rsid w:val="00424B06"/>
    <w:rsid w:val="00425A36"/>
    <w:rsid w:val="0042737B"/>
    <w:rsid w:val="004315CC"/>
    <w:rsid w:val="00431A4A"/>
    <w:rsid w:val="004343F7"/>
    <w:rsid w:val="004348E8"/>
    <w:rsid w:val="00440CF2"/>
    <w:rsid w:val="00443853"/>
    <w:rsid w:val="0044560B"/>
    <w:rsid w:val="00445B6C"/>
    <w:rsid w:val="00446A59"/>
    <w:rsid w:val="00450087"/>
    <w:rsid w:val="00450575"/>
    <w:rsid w:val="00450FDD"/>
    <w:rsid w:val="00452CCF"/>
    <w:rsid w:val="00456056"/>
    <w:rsid w:val="004576FE"/>
    <w:rsid w:val="00457A20"/>
    <w:rsid w:val="00457D12"/>
    <w:rsid w:val="004608B5"/>
    <w:rsid w:val="00460F03"/>
    <w:rsid w:val="004617A6"/>
    <w:rsid w:val="00463CBB"/>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0FF1"/>
    <w:rsid w:val="004C1DFB"/>
    <w:rsid w:val="004C1FBA"/>
    <w:rsid w:val="004C264B"/>
    <w:rsid w:val="004C2A5F"/>
    <w:rsid w:val="004C2EB8"/>
    <w:rsid w:val="004C3098"/>
    <w:rsid w:val="004C39AF"/>
    <w:rsid w:val="004D2097"/>
    <w:rsid w:val="004D3466"/>
    <w:rsid w:val="004D3DE7"/>
    <w:rsid w:val="004D5C4D"/>
    <w:rsid w:val="004D653B"/>
    <w:rsid w:val="004E3D47"/>
    <w:rsid w:val="004E6F39"/>
    <w:rsid w:val="004F5280"/>
    <w:rsid w:val="004F5F69"/>
    <w:rsid w:val="00500335"/>
    <w:rsid w:val="00500ED3"/>
    <w:rsid w:val="00501B90"/>
    <w:rsid w:val="0050333F"/>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3442"/>
    <w:rsid w:val="005834EC"/>
    <w:rsid w:val="00584FFF"/>
    <w:rsid w:val="00587439"/>
    <w:rsid w:val="00590E59"/>
    <w:rsid w:val="005928A1"/>
    <w:rsid w:val="005A0453"/>
    <w:rsid w:val="005A15D5"/>
    <w:rsid w:val="005A3FD7"/>
    <w:rsid w:val="005A49AC"/>
    <w:rsid w:val="005B236F"/>
    <w:rsid w:val="005B65A4"/>
    <w:rsid w:val="005C06A3"/>
    <w:rsid w:val="005C1F05"/>
    <w:rsid w:val="005C5E9A"/>
    <w:rsid w:val="005C6105"/>
    <w:rsid w:val="005D05AF"/>
    <w:rsid w:val="005D12C7"/>
    <w:rsid w:val="005D1F3F"/>
    <w:rsid w:val="005D2270"/>
    <w:rsid w:val="005D305C"/>
    <w:rsid w:val="005D45D2"/>
    <w:rsid w:val="005D494F"/>
    <w:rsid w:val="005D5529"/>
    <w:rsid w:val="005D6517"/>
    <w:rsid w:val="005D6A35"/>
    <w:rsid w:val="005D754D"/>
    <w:rsid w:val="005D77C1"/>
    <w:rsid w:val="005E0B37"/>
    <w:rsid w:val="005E3063"/>
    <w:rsid w:val="005E6BDA"/>
    <w:rsid w:val="005F0EAA"/>
    <w:rsid w:val="005F1117"/>
    <w:rsid w:val="005F3980"/>
    <w:rsid w:val="00601454"/>
    <w:rsid w:val="006021E3"/>
    <w:rsid w:val="00602CDA"/>
    <w:rsid w:val="00604A4C"/>
    <w:rsid w:val="006062EF"/>
    <w:rsid w:val="00606DBA"/>
    <w:rsid w:val="0060712E"/>
    <w:rsid w:val="00611300"/>
    <w:rsid w:val="00611D05"/>
    <w:rsid w:val="0061276B"/>
    <w:rsid w:val="006138E0"/>
    <w:rsid w:val="006163BE"/>
    <w:rsid w:val="00616664"/>
    <w:rsid w:val="00616956"/>
    <w:rsid w:val="00621491"/>
    <w:rsid w:val="00621C66"/>
    <w:rsid w:val="006228AD"/>
    <w:rsid w:val="006246E0"/>
    <w:rsid w:val="00624FD4"/>
    <w:rsid w:val="006269DE"/>
    <w:rsid w:val="006275F4"/>
    <w:rsid w:val="00630DDF"/>
    <w:rsid w:val="00631329"/>
    <w:rsid w:val="006322E6"/>
    <w:rsid w:val="00632417"/>
    <w:rsid w:val="00633344"/>
    <w:rsid w:val="00633D30"/>
    <w:rsid w:val="00635862"/>
    <w:rsid w:val="006372A3"/>
    <w:rsid w:val="00637836"/>
    <w:rsid w:val="00641E82"/>
    <w:rsid w:val="0064637E"/>
    <w:rsid w:val="00654D4E"/>
    <w:rsid w:val="006556F8"/>
    <w:rsid w:val="00656331"/>
    <w:rsid w:val="00657C00"/>
    <w:rsid w:val="00660B55"/>
    <w:rsid w:val="006613E8"/>
    <w:rsid w:val="00662B31"/>
    <w:rsid w:val="00662BC5"/>
    <w:rsid w:val="00662C33"/>
    <w:rsid w:val="006655CA"/>
    <w:rsid w:val="00665D31"/>
    <w:rsid w:val="00666544"/>
    <w:rsid w:val="00666EC5"/>
    <w:rsid w:val="00673195"/>
    <w:rsid w:val="00676E46"/>
    <w:rsid w:val="00677738"/>
    <w:rsid w:val="0068001D"/>
    <w:rsid w:val="00682A6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1DA1"/>
    <w:rsid w:val="006C2259"/>
    <w:rsid w:val="006C2ECC"/>
    <w:rsid w:val="006C33D0"/>
    <w:rsid w:val="006C3491"/>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375"/>
    <w:rsid w:val="007106B6"/>
    <w:rsid w:val="00711C0C"/>
    <w:rsid w:val="0071214C"/>
    <w:rsid w:val="00717778"/>
    <w:rsid w:val="00717E94"/>
    <w:rsid w:val="007219A8"/>
    <w:rsid w:val="0072227A"/>
    <w:rsid w:val="00723330"/>
    <w:rsid w:val="00724074"/>
    <w:rsid w:val="00725136"/>
    <w:rsid w:val="0072691D"/>
    <w:rsid w:val="00726CAE"/>
    <w:rsid w:val="00727E87"/>
    <w:rsid w:val="007322E3"/>
    <w:rsid w:val="00734733"/>
    <w:rsid w:val="00736DBE"/>
    <w:rsid w:val="007374B6"/>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19F"/>
    <w:rsid w:val="00775492"/>
    <w:rsid w:val="0077632A"/>
    <w:rsid w:val="007769B4"/>
    <w:rsid w:val="0077751D"/>
    <w:rsid w:val="0078054F"/>
    <w:rsid w:val="00781BE5"/>
    <w:rsid w:val="00781CA8"/>
    <w:rsid w:val="00782C8E"/>
    <w:rsid w:val="00784E95"/>
    <w:rsid w:val="00792FEC"/>
    <w:rsid w:val="0079452F"/>
    <w:rsid w:val="0079542F"/>
    <w:rsid w:val="007970F5"/>
    <w:rsid w:val="00797987"/>
    <w:rsid w:val="007A11DA"/>
    <w:rsid w:val="007A20CC"/>
    <w:rsid w:val="007A32F2"/>
    <w:rsid w:val="007A3A63"/>
    <w:rsid w:val="007A783B"/>
    <w:rsid w:val="007B1551"/>
    <w:rsid w:val="007B3441"/>
    <w:rsid w:val="007B5C92"/>
    <w:rsid w:val="007B6580"/>
    <w:rsid w:val="007B6E50"/>
    <w:rsid w:val="007B793F"/>
    <w:rsid w:val="007C270E"/>
    <w:rsid w:val="007C4F3B"/>
    <w:rsid w:val="007C4F9A"/>
    <w:rsid w:val="007C6B0F"/>
    <w:rsid w:val="007D5D2B"/>
    <w:rsid w:val="007D6712"/>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177A"/>
    <w:rsid w:val="00815601"/>
    <w:rsid w:val="00816084"/>
    <w:rsid w:val="00816441"/>
    <w:rsid w:val="0081677D"/>
    <w:rsid w:val="00821EB1"/>
    <w:rsid w:val="00823FA9"/>
    <w:rsid w:val="00826543"/>
    <w:rsid w:val="0082671F"/>
    <w:rsid w:val="00830288"/>
    <w:rsid w:val="008316CE"/>
    <w:rsid w:val="008350F5"/>
    <w:rsid w:val="008365F5"/>
    <w:rsid w:val="00840607"/>
    <w:rsid w:val="00844F9D"/>
    <w:rsid w:val="00850229"/>
    <w:rsid w:val="008524CF"/>
    <w:rsid w:val="00852B17"/>
    <w:rsid w:val="00853182"/>
    <w:rsid w:val="00853D0B"/>
    <w:rsid w:val="0085494C"/>
    <w:rsid w:val="00857540"/>
    <w:rsid w:val="008612E4"/>
    <w:rsid w:val="0086170E"/>
    <w:rsid w:val="00863283"/>
    <w:rsid w:val="00864201"/>
    <w:rsid w:val="0086630A"/>
    <w:rsid w:val="0086688E"/>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42A"/>
    <w:rsid w:val="008C2659"/>
    <w:rsid w:val="008C2E2E"/>
    <w:rsid w:val="008C4A6E"/>
    <w:rsid w:val="008C58DC"/>
    <w:rsid w:val="008C5AC4"/>
    <w:rsid w:val="008D1FCC"/>
    <w:rsid w:val="008D3259"/>
    <w:rsid w:val="008E1213"/>
    <w:rsid w:val="008E3256"/>
    <w:rsid w:val="008E4430"/>
    <w:rsid w:val="008E4568"/>
    <w:rsid w:val="008E4896"/>
    <w:rsid w:val="008E57E2"/>
    <w:rsid w:val="008E6BF1"/>
    <w:rsid w:val="008F08E1"/>
    <w:rsid w:val="008F10EA"/>
    <w:rsid w:val="008F11FB"/>
    <w:rsid w:val="008F30C1"/>
    <w:rsid w:val="008F349C"/>
    <w:rsid w:val="008F4216"/>
    <w:rsid w:val="008F769C"/>
    <w:rsid w:val="008F7ADE"/>
    <w:rsid w:val="009010F1"/>
    <w:rsid w:val="00901D18"/>
    <w:rsid w:val="0090288D"/>
    <w:rsid w:val="009030C7"/>
    <w:rsid w:val="00903A5B"/>
    <w:rsid w:val="00905743"/>
    <w:rsid w:val="009058D0"/>
    <w:rsid w:val="00911F95"/>
    <w:rsid w:val="009169A2"/>
    <w:rsid w:val="00921317"/>
    <w:rsid w:val="00922961"/>
    <w:rsid w:val="009235A1"/>
    <w:rsid w:val="009243F6"/>
    <w:rsid w:val="00924720"/>
    <w:rsid w:val="00925573"/>
    <w:rsid w:val="00926B46"/>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454"/>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266A"/>
    <w:rsid w:val="009A0080"/>
    <w:rsid w:val="009A1082"/>
    <w:rsid w:val="009A1161"/>
    <w:rsid w:val="009A14D7"/>
    <w:rsid w:val="009A2BC6"/>
    <w:rsid w:val="009A2CFC"/>
    <w:rsid w:val="009A4707"/>
    <w:rsid w:val="009A6DED"/>
    <w:rsid w:val="009A7FB7"/>
    <w:rsid w:val="009B0A56"/>
    <w:rsid w:val="009B10F9"/>
    <w:rsid w:val="009B11E6"/>
    <w:rsid w:val="009B2BD6"/>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3683"/>
    <w:rsid w:val="00A64A24"/>
    <w:rsid w:val="00A65E24"/>
    <w:rsid w:val="00A65E26"/>
    <w:rsid w:val="00A65FC2"/>
    <w:rsid w:val="00A71752"/>
    <w:rsid w:val="00A74A17"/>
    <w:rsid w:val="00A7562A"/>
    <w:rsid w:val="00A763C1"/>
    <w:rsid w:val="00A81A0D"/>
    <w:rsid w:val="00A82AF2"/>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082F"/>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1AD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16A8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1AB8"/>
    <w:rsid w:val="00B4305A"/>
    <w:rsid w:val="00B43BD6"/>
    <w:rsid w:val="00B50A8B"/>
    <w:rsid w:val="00B50E26"/>
    <w:rsid w:val="00B51EBB"/>
    <w:rsid w:val="00B5363B"/>
    <w:rsid w:val="00B55014"/>
    <w:rsid w:val="00B56E90"/>
    <w:rsid w:val="00B57248"/>
    <w:rsid w:val="00B60DF6"/>
    <w:rsid w:val="00B618B9"/>
    <w:rsid w:val="00B61914"/>
    <w:rsid w:val="00B64704"/>
    <w:rsid w:val="00B67782"/>
    <w:rsid w:val="00B67B78"/>
    <w:rsid w:val="00B711E5"/>
    <w:rsid w:val="00B7246A"/>
    <w:rsid w:val="00B73290"/>
    <w:rsid w:val="00B74247"/>
    <w:rsid w:val="00B75CD5"/>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E504B"/>
    <w:rsid w:val="00BF3411"/>
    <w:rsid w:val="00BF43AA"/>
    <w:rsid w:val="00BF4E06"/>
    <w:rsid w:val="00BF50C7"/>
    <w:rsid w:val="00C04324"/>
    <w:rsid w:val="00C067A4"/>
    <w:rsid w:val="00C07762"/>
    <w:rsid w:val="00C106C4"/>
    <w:rsid w:val="00C12ACF"/>
    <w:rsid w:val="00C1326F"/>
    <w:rsid w:val="00C13BB9"/>
    <w:rsid w:val="00C153C5"/>
    <w:rsid w:val="00C15B64"/>
    <w:rsid w:val="00C16A2B"/>
    <w:rsid w:val="00C17380"/>
    <w:rsid w:val="00C17472"/>
    <w:rsid w:val="00C17D98"/>
    <w:rsid w:val="00C20727"/>
    <w:rsid w:val="00C20ED5"/>
    <w:rsid w:val="00C23539"/>
    <w:rsid w:val="00C258C4"/>
    <w:rsid w:val="00C27A69"/>
    <w:rsid w:val="00C35700"/>
    <w:rsid w:val="00C369EA"/>
    <w:rsid w:val="00C37F23"/>
    <w:rsid w:val="00C406CE"/>
    <w:rsid w:val="00C40B2C"/>
    <w:rsid w:val="00C437F6"/>
    <w:rsid w:val="00C43B32"/>
    <w:rsid w:val="00C4568C"/>
    <w:rsid w:val="00C50330"/>
    <w:rsid w:val="00C505D5"/>
    <w:rsid w:val="00C50D66"/>
    <w:rsid w:val="00C523FD"/>
    <w:rsid w:val="00C524C1"/>
    <w:rsid w:val="00C54E58"/>
    <w:rsid w:val="00C554A7"/>
    <w:rsid w:val="00C6284F"/>
    <w:rsid w:val="00C6788A"/>
    <w:rsid w:val="00C738E5"/>
    <w:rsid w:val="00C750C5"/>
    <w:rsid w:val="00C76812"/>
    <w:rsid w:val="00C8479A"/>
    <w:rsid w:val="00C8629E"/>
    <w:rsid w:val="00C863DD"/>
    <w:rsid w:val="00C9021D"/>
    <w:rsid w:val="00C91739"/>
    <w:rsid w:val="00C92EF1"/>
    <w:rsid w:val="00C94360"/>
    <w:rsid w:val="00C94CF0"/>
    <w:rsid w:val="00C94DBD"/>
    <w:rsid w:val="00C95B90"/>
    <w:rsid w:val="00C9639A"/>
    <w:rsid w:val="00C96C71"/>
    <w:rsid w:val="00CA087B"/>
    <w:rsid w:val="00CA5618"/>
    <w:rsid w:val="00CB0D60"/>
    <w:rsid w:val="00CB1A4A"/>
    <w:rsid w:val="00CB23E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120B"/>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2B43"/>
    <w:rsid w:val="00DA3D2C"/>
    <w:rsid w:val="00DA49DA"/>
    <w:rsid w:val="00DA6762"/>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30EC"/>
    <w:rsid w:val="00E044C0"/>
    <w:rsid w:val="00E065D0"/>
    <w:rsid w:val="00E06884"/>
    <w:rsid w:val="00E06F11"/>
    <w:rsid w:val="00E07E12"/>
    <w:rsid w:val="00E11422"/>
    <w:rsid w:val="00E15501"/>
    <w:rsid w:val="00E16C55"/>
    <w:rsid w:val="00E1716B"/>
    <w:rsid w:val="00E20B22"/>
    <w:rsid w:val="00E20BE6"/>
    <w:rsid w:val="00E21439"/>
    <w:rsid w:val="00E21EA7"/>
    <w:rsid w:val="00E24C8D"/>
    <w:rsid w:val="00E25A91"/>
    <w:rsid w:val="00E2671E"/>
    <w:rsid w:val="00E27BB8"/>
    <w:rsid w:val="00E31869"/>
    <w:rsid w:val="00E40B8B"/>
    <w:rsid w:val="00E41B91"/>
    <w:rsid w:val="00E42560"/>
    <w:rsid w:val="00E45E58"/>
    <w:rsid w:val="00E47ED0"/>
    <w:rsid w:val="00E50695"/>
    <w:rsid w:val="00E519AD"/>
    <w:rsid w:val="00E56413"/>
    <w:rsid w:val="00E5713B"/>
    <w:rsid w:val="00E575A5"/>
    <w:rsid w:val="00E6244B"/>
    <w:rsid w:val="00E65BEA"/>
    <w:rsid w:val="00E71932"/>
    <w:rsid w:val="00E71BEC"/>
    <w:rsid w:val="00E778A9"/>
    <w:rsid w:val="00E77F0A"/>
    <w:rsid w:val="00E801D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C0B75"/>
    <w:rsid w:val="00EC2774"/>
    <w:rsid w:val="00EC4219"/>
    <w:rsid w:val="00EC48A1"/>
    <w:rsid w:val="00EC4FAB"/>
    <w:rsid w:val="00EC67D4"/>
    <w:rsid w:val="00ED3CC2"/>
    <w:rsid w:val="00ED3D09"/>
    <w:rsid w:val="00ED4A97"/>
    <w:rsid w:val="00ED5741"/>
    <w:rsid w:val="00EE1BB9"/>
    <w:rsid w:val="00EE3552"/>
    <w:rsid w:val="00EE3578"/>
    <w:rsid w:val="00EE4D7A"/>
    <w:rsid w:val="00EE4ED3"/>
    <w:rsid w:val="00EE751A"/>
    <w:rsid w:val="00EF0324"/>
    <w:rsid w:val="00EF10F8"/>
    <w:rsid w:val="00EF1562"/>
    <w:rsid w:val="00EF2172"/>
    <w:rsid w:val="00EF3540"/>
    <w:rsid w:val="00EF3C34"/>
    <w:rsid w:val="00EF5D7D"/>
    <w:rsid w:val="00F001D2"/>
    <w:rsid w:val="00F00AE3"/>
    <w:rsid w:val="00F01D8B"/>
    <w:rsid w:val="00F02EE2"/>
    <w:rsid w:val="00F032E9"/>
    <w:rsid w:val="00F063BE"/>
    <w:rsid w:val="00F10198"/>
    <w:rsid w:val="00F10219"/>
    <w:rsid w:val="00F13DF6"/>
    <w:rsid w:val="00F14154"/>
    <w:rsid w:val="00F146B8"/>
    <w:rsid w:val="00F16038"/>
    <w:rsid w:val="00F1688D"/>
    <w:rsid w:val="00F229F3"/>
    <w:rsid w:val="00F23824"/>
    <w:rsid w:val="00F24FA5"/>
    <w:rsid w:val="00F2602F"/>
    <w:rsid w:val="00F2661E"/>
    <w:rsid w:val="00F30575"/>
    <w:rsid w:val="00F3340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6F0B"/>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363D"/>
    <w:rsid w:val="00FA5FDA"/>
    <w:rsid w:val="00FB07D9"/>
    <w:rsid w:val="00FB0B4B"/>
    <w:rsid w:val="00FB2074"/>
    <w:rsid w:val="00FB283B"/>
    <w:rsid w:val="00FB2ADC"/>
    <w:rsid w:val="00FB4E0B"/>
    <w:rsid w:val="00FB5396"/>
    <w:rsid w:val="00FC01F8"/>
    <w:rsid w:val="00FC3250"/>
    <w:rsid w:val="00FC3FB0"/>
    <w:rsid w:val="00FC45A1"/>
    <w:rsid w:val="00FC6114"/>
    <w:rsid w:val="00FC6648"/>
    <w:rsid w:val="00FC71BC"/>
    <w:rsid w:val="00FC7918"/>
    <w:rsid w:val="00FD4C90"/>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3405"/>
    <w:rPr>
      <w:sz w:val="24"/>
      <w:szCs w:val="24"/>
    </w:rPr>
  </w:style>
  <w:style w:styleId="Naslov1" w:type="paragraph">
    <w:name w:val="heading 1"/>
    <w:basedOn w:val="Normal"/>
    <w:next w:val="Normal"/>
    <w:qFormat/>
    <w:rsid w:val="00F33405"/>
    <w:pPr>
      <w:keepNext/>
      <w:jc w:val="center"/>
      <w:outlineLvl w:val="0"/>
    </w:pPr>
    <w:rPr>
      <w:b/>
      <w:bCs/>
      <w:sz w:val="28"/>
      <w:szCs w:val="20"/>
      <w:lang w:eastAsia="en-US"/>
    </w:rPr>
  </w:style>
  <w:style w:styleId="Naslov2" w:type="paragraph">
    <w:name w:val="heading 2"/>
    <w:basedOn w:val="Normal"/>
    <w:next w:val="Normal"/>
    <w:qFormat/>
    <w:rsid w:val="00F33405"/>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33405"/>
    <w:pPr>
      <w:tabs>
        <w:tab w:pos="4536" w:val="center"/>
        <w:tab w:pos="9072" w:val="right"/>
      </w:tabs>
    </w:pPr>
    <w:rPr>
      <w:sz w:val="20"/>
      <w:szCs w:val="20"/>
      <w:lang w:eastAsia="en-US"/>
    </w:rPr>
  </w:style>
  <w:style w:styleId="Brojstranice" w:type="character">
    <w:name w:val="page number"/>
    <w:basedOn w:val="Zadanifontodlomka"/>
    <w:rsid w:val="00F33405"/>
  </w:style>
  <w:style w:styleId="Zaglavlje" w:type="paragraph">
    <w:name w:val="header"/>
    <w:basedOn w:val="Normal"/>
    <w:rsid w:val="008E57E2"/>
    <w:pPr>
      <w:tabs>
        <w:tab w:pos="4536" w:val="center"/>
        <w:tab w:pos="9072" w:val="right"/>
      </w:tabs>
    </w:pPr>
  </w:style>
  <w:style w:styleId="Tekstrezerviranogmjesta" w:type="character">
    <w:name w:val="Placeholder Text"/>
    <w:basedOn w:val="Zadanifontodlomka"/>
    <w:uiPriority w:val="99"/>
    <w:semiHidden/>
    <w:rsid w:val="00E24C8D"/>
    <w:rPr>
      <w:color w:val="808080"/>
      <w:bdr w:space="0" w:sz="0" w:color="auto" w:val="none"/>
      <w:shd w:fill="auto" w:color="auto" w:val="clear"/>
    </w:rPr>
  </w:style>
  <w:style w:customStyle="true" w:styleId="eSPISCCParagraphDefaultFont" w:type="character">
    <w:name w:val="eSPIS_CC_Paragraph Default Font"/>
    <w:basedOn w:val="Zadanifontodlomka"/>
    <w:rsid w:val="00E24C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4C8D"/>
    <w:rPr>
      <w:bdr w:space="0" w:sz="0" w:color="auto" w:val="none"/>
      <w:shd w:fill="FFFFCC" w:color="auto" w:val="clear"/>
      <w:lang w:val="hr-HR"/>
    </w:rPr>
  </w:style>
  <w:style w:customStyle="true" w:styleId="PozadinaSvijetloCrvena" w:type="character">
    <w:name w:val="Pozadina_SvijetloCrvena"/>
    <w:basedOn w:val="eSPISCCParagraphDefaultFont"/>
    <w:rsid w:val="00E24C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4C8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24C8D"/>
    <w:rPr>
      <w:rFonts w:cs="Tahoma" w:hAnsi="Tahoma" w:ascii="Tahoma"/>
      <w:sz w:val="16"/>
      <w:szCs w:val="16"/>
    </w:rPr>
  </w:style>
  <w:style w:customStyle="true" w:styleId="TekstbaloniaChar" w:type="character">
    <w:name w:val="Tekst balončića Char"/>
    <w:basedOn w:val="Zadanifontodlomka"/>
    <w:link w:val="Tekstbalonia"/>
    <w:rsid w:val="00E24C8D"/>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3405"/>
    <w:rPr>
      <w:sz w:val="24"/>
      <w:szCs w:val="24"/>
    </w:rPr>
  </w:style>
  <w:style w:styleId="Naslov1" w:type="paragraph">
    <w:name w:val="heading 1"/>
    <w:basedOn w:val="Normal"/>
    <w:next w:val="Normal"/>
    <w:qFormat/>
    <w:rsid w:val="00F33405"/>
    <w:pPr>
      <w:keepNext/>
      <w:jc w:val="center"/>
      <w:outlineLvl w:val="0"/>
    </w:pPr>
    <w:rPr>
      <w:b/>
      <w:bCs/>
      <w:sz w:val="28"/>
      <w:szCs w:val="20"/>
      <w:lang w:eastAsia="en-US"/>
    </w:rPr>
  </w:style>
  <w:style w:styleId="Naslov2" w:type="paragraph">
    <w:name w:val="heading 2"/>
    <w:basedOn w:val="Normal"/>
    <w:next w:val="Normal"/>
    <w:qFormat/>
    <w:rsid w:val="00F33405"/>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33405"/>
    <w:pPr>
      <w:tabs>
        <w:tab w:pos="4536" w:val="center"/>
        <w:tab w:pos="9072" w:val="right"/>
      </w:tabs>
    </w:pPr>
    <w:rPr>
      <w:sz w:val="20"/>
      <w:szCs w:val="20"/>
      <w:lang w:eastAsia="en-US"/>
    </w:rPr>
  </w:style>
  <w:style w:styleId="Brojstranice" w:type="character">
    <w:name w:val="page number"/>
    <w:basedOn w:val="Zadanifontodlomka"/>
    <w:rsid w:val="00F33405"/>
  </w:style>
  <w:style w:styleId="Zaglavlje" w:type="paragraph">
    <w:name w:val="header"/>
    <w:basedOn w:val="Normal"/>
    <w:rsid w:val="008E57E2"/>
    <w:pPr>
      <w:tabs>
        <w:tab w:pos="4536" w:val="center"/>
        <w:tab w:pos="9072" w:val="right"/>
      </w:tabs>
    </w:pPr>
  </w:style>
  <w:style w:styleId="Tekstrezerviranogmjesta" w:type="character">
    <w:name w:val="Placeholder Text"/>
    <w:basedOn w:val="Zadanifontodlomka"/>
    <w:uiPriority w:val="99"/>
    <w:semiHidden/>
    <w:rsid w:val="00E24C8D"/>
    <w:rPr>
      <w:color w:val="808080"/>
      <w:bdr w:color="auto" w:space="0" w:sz="0" w:val="none"/>
      <w:shd w:color="auto" w:fill="auto" w:val="clear"/>
    </w:rPr>
  </w:style>
  <w:style w:customStyle="1" w:styleId="eSPISCCParagraphDefaultFont" w:type="character">
    <w:name w:val="eSPIS_CC_Paragraph Default Font"/>
    <w:basedOn w:val="Zadanifontodlomka"/>
    <w:rsid w:val="00E24C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4C8D"/>
    <w:rPr>
      <w:bdr w:color="auto" w:space="0" w:sz="0" w:val="none"/>
      <w:shd w:color="auto" w:fill="FFFFCC" w:val="clear"/>
      <w:lang w:val="hr-HR"/>
    </w:rPr>
  </w:style>
  <w:style w:customStyle="1" w:styleId="PozadinaSvijetloCrvena" w:type="character">
    <w:name w:val="Pozadina_SvijetloCrvena"/>
    <w:basedOn w:val="eSPISCCParagraphDefaultFont"/>
    <w:rsid w:val="00E24C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4C8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24C8D"/>
    <w:rPr>
      <w:rFonts w:ascii="Tahoma" w:cs="Tahoma" w:hAnsi="Tahoma"/>
      <w:sz w:val="16"/>
      <w:szCs w:val="16"/>
    </w:rPr>
  </w:style>
  <w:style w:customStyle="1" w:styleId="TekstbaloniaChar" w:type="character">
    <w:name w:val="Tekst balončića Char"/>
    <w:basedOn w:val="Zadanifontodlomka"/>
    <w:link w:val="Tekstbalonia"/>
    <w:rsid w:val="00E24C8D"/>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St-926/2013</izvorni_sadrzaj>
    <derivirana_varijabla naziv="DomainObject.Predmet.OznakaBroj_1">St-926/2013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PUNTA INTERNACIONAL d.o.o.  Umag</izvorni_sadrzaj>
    <derivirana_varijabla naziv="DomainObject.Predmet.ProtustrankaFormated_1">  PUNTA INTERNACIONAL d.o.o.  Umag</derivirana_varijabla>
  </DomainObject.Predmet.ProtustrankaFormated>
  <DomainObject.Predmet.ProtustrankaFormatedOIB>
    <izvorni_sadrzaj>  PUNTA INTERNACIONAL d.o.o.  Umag, OIB 92276137953</izvorni_sadrzaj>
    <derivirana_varijabla naziv="DomainObject.Predmet.ProtustrankaFormatedOIB_1">  PUNTA INTERNACIONAL d.o.o.  Umag, OIB 92276137953</derivirana_varijabla>
  </DomainObject.Predmet.ProtustrankaFormatedOIB>
  <DomainObject.Predmet.ProtustrankaFormatedWithAdress>
    <izvorni_sadrzaj> PUNTA INTERNACIONAL d.o.o.  Umag, Šetalište Vladimira Gortana 5, 52 470 Umag</izvorni_sadrzaj>
    <derivirana_varijabla naziv="DomainObject.Predmet.ProtustrankaFormatedWithAdress_1"> PUNTA INTERNACIONAL d.o.o.  Umag, Šetalište Vladimira Gortana 5, 52 470 Umag</derivirana_varijabla>
  </DomainObject.Predmet.ProtustrankaFormatedWithAdress>
  <DomainObject.Predmet.ProtustrankaFormatedWithAdressOIB>
    <izvorni_sadrzaj> PUNTA INTERNACIONAL d.o.o.  Umag, OIB 92276137953, Šetalište Vladimira Gortana 5, 52 470 Umag</izvorni_sadrzaj>
    <derivirana_varijabla naziv="DomainObject.Predmet.ProtustrankaFormatedWithAdressOIB_1"> PUNTA INTERNACIONAL d.o.o.  Umag, OIB 92276137953, Šetalište Vladimira Gortana 5, 52 470 Umag</derivirana_varijabla>
  </DomainObject.Predmet.ProtustrankaFormatedWithAdressOIB>
  <DomainObject.Predmet.ProtustrankaWithAdress>
    <izvorni_sadrzaj>PUNTA INTERNACIONAL d.o.o.  Umag Šetalište Vladimira Gortana 5, 52 470 Umag</izvorni_sadrzaj>
    <derivirana_varijabla naziv="DomainObject.Predmet.ProtustrankaWithAdress_1">PUNTA INTERNACIONAL d.o.o.  Umag Šetalište Vladimira Gortana 5, 52 470 Umag</derivirana_varijabla>
  </DomainObject.Predmet.ProtustrankaWithAdress>
  <DomainObject.Predmet.ProtustrankaWithAdressOIB>
    <izvorni_sadrzaj>PUNTA INTERNACIONAL d.o.o.  Umag, OIB 92276137953, Šetalište Vladimira Gortana 5, 52 470 Umag</izvorni_sadrzaj>
    <derivirana_varijabla naziv="DomainObject.Predmet.ProtustrankaWithAdressOIB_1">PUNTA INTERNACIONAL d.o.o.  Umag, OIB 92276137953, Šetalište Vladimira Gortana 5, 52 470 Umag</derivirana_varijabla>
  </DomainObject.Predmet.ProtustrankaWithAdressOIB>
  <DomainObject.Predmet.ProtustrankaNazivFormated>
    <izvorni_sadrzaj>PUNTA INTERNACIONAL d.o.o.  Umag</izvorni_sadrzaj>
    <derivirana_varijabla naziv="DomainObject.Predmet.ProtustrankaNazivFormated_1">PUNTA INTERNACIONAL d.o.o.  Umag</derivirana_varijabla>
  </DomainObject.Predmet.ProtustrankaNazivFormated>
  <DomainObject.Predmet.ProtustrankaNazivFormatedOIB>
    <izvorni_sadrzaj>PUNTA INTERNACIONAL d.o.o.  Umag, OIB 92276137953</izvorni_sadrzaj>
    <derivirana_varijabla naziv="DomainObject.Predmet.ProtustrankaNazivFormatedOIB_1">PUNTA INTERNACIONAL d.o.o.  Umag, OIB 92276137953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MIRELA STANČIĆ  Umag; IRENA MAJIĆ  Reka; KATARINA ILAK  Vukovar; SNJEŽANA MIHAJLOVIĆ  Umag; DARIJA LABINAC  Umag; RUŽICA BURIĆ  Umag; IVANA MIKLIK  Umag; ADMIRA BEŠIĆ  Umag; NADA VANIČEK  Bijelo brdo; RADOMIR ČURČIĆ  Bjelovar; SONJA RADNNIĆ  Umag</izvorni_sadrzaj>
    <derivirana_varijabla naziv="DomainObject.Predmet.StrankaFormated_1">  MIRELA STANČIĆ  Umag; IRENA MAJIĆ  Reka; KATARINA ILAK  Vukovar; SNJEŽANA MIHAJLOVIĆ  Umag; DARIJA LABINAC  Umag; RUŽICA BURIĆ  Umag; IVANA MIKLIK  Umag; ADMIRA BEŠIĆ  Umag; NADA VANIČEK  Bijelo brdo; RADOMIR ČURČIĆ  Bjelovar; SONJA RADNNIĆ  Umag</derivirana_varijabla>
  </DomainObject.Predmet.StrankaFormated>
  <DomainObject.Predmet.StrankaFormatedOIB>
    <izvorni_sadrzaj>  MIRELA STANČIĆ  Umag, OIB 99985165720; IRENA MAJIĆ  Reka, OIB 41328314671; KATARINA ILAK  Vukovar, OIB 72257901139; SNJEŽANA MIHAJLOVIĆ  Umag, OIB 82490292899; DARIJA LABINAC  Umag, OIB 34570478655; RUŽICA BURIĆ  Umag, OIB 61834948566; IVANA MIKLIK  Umag, OIB 28151468556; ADMIRA BEŠIĆ  Umag, OIB 71084815437; NADA VANIČEK  Bijelo brdo, OIB 63199661811; RADOMIR ČURČIĆ  Bjelovar, OIB 92276137953; SONJA RADNNIĆ  Umag, OIB 91888434346</izvorni_sadrzaj>
    <derivirana_varijabla naziv="DomainObject.Predmet.StrankaFormatedOIB_1">  MIRELA STANČIĆ  Umag, OIB 99985165720; IRENA MAJIĆ  Reka, OIB 41328314671; KATARINA ILAK  Vukovar, OIB 72257901139; SNJEŽANA MIHAJLOVIĆ  Umag, OIB 82490292899; DARIJA LABINAC  Umag, OIB 34570478655; RUŽICA BURIĆ  Umag, OIB 61834948566; IVANA MIKLIK  Umag, OIB 28151468556; ADMIRA BEŠIĆ  Umag, OIB 71084815437; NADA VANIČEK  Bijelo brdo, OIB 63199661811; RADOMIR ČURČIĆ  Bjelovar, OIB 92276137953; SONJA RADNNIĆ  Umag, OIB 91888434346</derivirana_varijabla>
  </DomainObject.Predmet.StrankaFormatedOIB>
  <DomainObject.Predmet.StrankaFormatedWithAdress>
    <izvorni_sadrzaj> MIRELA STANČIĆ  Umag, Škrinjari 22a, 52 470 Umag; IRENA MAJIĆ  Reka, Stjepana Radića 18b, 48 305 Reka; KATARINA ILAK  Vukovar, Ruđera Boškovića 6, 32 000 Vukovar; SNJEŽANA MIHAJLOVIĆ  Umag, Marina Bemba 8, 52 470 Umag; DARIJA LABINAC  Umag, Mjesni trg 4, 52 470 Umag; RUŽICA BURIĆ  Umag, Galići 45e, 52 470 Umag; IVANA MIKLIK  Umag, Bruštoloni 23, 52 470 Umag; ADMIRA BEŠIĆ  Umag, Koparska 23, 52 470 Umag; NADA VANIČEK  Bijelo brdo, Trogirska 4, 31 204 Bijelo Brdo; RADOMIR ČURČIĆ  Bjelovar, Naselje Kralja Zvonimira 22, 43 000 Bjelovar; SONJA RADNNIĆ  Umag, Žrtava fašizma 9d, 52 470 Umag</izvorni_sadrzaj>
    <derivirana_varijabla naziv="DomainObject.Predmet.StrankaFormatedWithAdress_1"> MIRELA STANČIĆ  Umag, Škrinjari 22a, 52 470 Umag; IRENA MAJIĆ  Reka, Stjepana Radića 18b, 48 305 Reka; KATARINA ILAK  Vukovar, Ruđera Boškovića 6, 32 000 Vukovar; SNJEŽANA MIHAJLOVIĆ  Umag, Marina Bemba 8, 52 470 Umag; DARIJA LABINAC  Umag, Mjesni trg 4, 52 470 Umag; RUŽICA BURIĆ  Umag, Galići 45e, 52 470 Umag; IVANA MIKLIK  Umag, Bruštoloni 23, 52 470 Umag; ADMIRA BEŠIĆ  Umag, Koparska 23, 52 470 Umag; NADA VANIČEK  Bijelo brdo, Trogirska 4, 31 204 Bijelo Brdo; RADOMIR ČURČIĆ  Bjelovar, Naselje Kralja Zvonimira 22, 43 000 Bjelovar; SONJA RADNNIĆ  Umag, Žrtava fašizma 9d, 52 470 Umag</derivirana_varijabla>
  </DomainObject.Predmet.StrankaFormatedWithAdress>
  <DomainObject.Predmet.StrankaFormatedWithAdressOIB>
    <izvorni_sadrzaj> MIRELA STANČIĆ  Umag, OIB 99985165720, Škrinjari 22a, 52 470 Umag; IRENA MAJIĆ  Reka, OIB 41328314671, Stjepana Radića 18b, 48 305 Reka; KATARINA ILAK  Vukovar, OIB 72257901139, Ruđera Boškovića 6, 32 000 Vukovar; SNJEŽANA MIHAJLOVIĆ  Umag, OIB 82490292899, Marina Bemba 8, 52 470 Umag; DARIJA LABINAC  Umag, OIB 34570478655, Mjesni trg 4, 52 470 Umag; RUŽICA BURIĆ  Umag, OIB 61834948566, Galići 45e, 52 470 Umag; IVANA MIKLIK  Umag, OIB 28151468556, Bruštoloni 23, 52 470 Umag; ADMIRA BEŠIĆ  Umag, OIB 71084815437, Koparska 23, 52 470 Umag; NADA VANIČEK  Bijelo brdo, OIB 63199661811, Trogirska 4, 31 204 Bijelo Brdo; RADOMIR ČURČIĆ  Bjelovar, OIB 92276137953, Naselje Kralja Zvonimira 22, 43 000 Bjelovar; SONJA RADNNIĆ  Umag, OIB 91888434346, Žrtava fašizma 9d, 52 470 Umag</izvorni_sadrzaj>
    <derivirana_varijabla naziv="DomainObject.Predmet.StrankaFormatedWithAdressOIB_1"> MIRELA STANČIĆ  Umag, OIB 99985165720, Škrinjari 22a, 52 470 Umag; IRENA MAJIĆ  Reka, OIB 41328314671, Stjepana Radića 18b, 48 305 Reka; KATARINA ILAK  Vukovar, OIB 72257901139, Ruđera Boškovića 6, 32 000 Vukovar; SNJEŽANA MIHAJLOVIĆ  Umag, OIB 82490292899, Marina Bemba 8, 52 470 Umag; DARIJA LABINAC  Umag, OIB 34570478655, Mjesni trg 4, 52 470 Umag; RUŽICA BURIĆ  Umag, OIB 61834948566, Galići 45e, 52 470 Umag; IVANA MIKLIK  Umag, OIB 28151468556, Bruštoloni 23, 52 470 Umag; ADMIRA BEŠIĆ  Umag, OIB 71084815437, Koparska 23, 52 470 Umag; NADA VANIČEK  Bijelo brdo, OIB 63199661811, Trogirska 4, 31 204 Bijelo Brdo; RADOMIR ČURČIĆ  Bjelovar, OIB 92276137953, Naselje Kralja Zvonimira 22, 43 000 Bjelovar; SONJA RADNNIĆ  Umag, OIB 91888434346, Žrtava fašizma 9d, 52 470 Umag</derivirana_varijabla>
  </DomainObject.Predmet.StrankaFormatedWithAdressOIB>
  <DomainObject.Predmet.StrankaWithAdress>
    <izvorni_sadrzaj>MIRELA STANČIĆ  Umag Škrinjari 22a,52 470 Umag,IRENA MAJIĆ  Reka Stjepana Radića 18b,48 305 Reka,KATARINA ILAK  Vukovar Ruđera Boškovića 6,32 000 Vukovar,SNJEŽANA MIHAJLOVIĆ  Umag Marina Bemba 8,52 470 Umag,DARIJA LABINAC  Umag Mjesni trg 4,52 470 Umag,RUŽICA BURIĆ  Umag Galići 45e,52 470 Umag,IVANA MIKLIK  Umag Bruštoloni 23,52 470 Umag,ADMIRA BEŠIĆ  Umag Koparska 23,52 470 Umag,NADA VANIČEK  Bijelo brdo Trogirska 4,31 204 Bijelo Brdo,RADOMIR ČURČIĆ  Bjelovar Naselje Kralja Zvonimira 22,43 000 Bjelovar,SONJA RADNNIĆ  Umag Žrtava fašizma 9d,52 470 Umag</izvorni_sadrzaj>
    <derivirana_varijabla naziv="DomainObject.Predmet.StrankaWithAdress_1">MIRELA STANČIĆ  Umag Škrinjari 22a,52 470 Umag,IRENA MAJIĆ  Reka Stjepana Radića 18b,48 305 Reka,KATARINA ILAK  Vukovar Ruđera Boškovića 6,32 000 Vukovar,SNJEŽANA MIHAJLOVIĆ  Umag Marina Bemba 8,52 470 Umag,DARIJA LABINAC  Umag Mjesni trg 4,52 470 Umag,RUŽICA BURIĆ  Umag Galići 45e,52 470 Umag,IVANA MIKLIK  Umag Bruštoloni 23,52 470 Umag,ADMIRA BEŠIĆ  Umag Koparska 23,52 470 Umag,NADA VANIČEK  Bijelo brdo Trogirska 4,31 204 Bijelo Brdo,RADOMIR ČURČIĆ  Bjelovar Naselje Kralja Zvonimira 22,43 000 Bjelovar,SONJA RADNNIĆ  Umag Žrtava fašizma 9d,52 470 Umag</derivirana_varijabla>
  </DomainObject.Predmet.StrankaWithAdress>
  <DomainObject.Predmet.StrankaWithAdressOIB>
    <izvorni_sadrzaj>MIRELA STANČIĆ  Umag, OIB 99985165720, Škrinjari 22a,52 470 Umag,IRENA MAJIĆ  Reka, OIB 41328314671, Stjepana Radića 18b,48 305 Reka,KATARINA ILAK  Vukovar, OIB 72257901139, Ruđera Boškovića 6,32 000 Vukovar,SNJEŽANA MIHAJLOVIĆ  Umag, OIB 82490292899, Marina Bemba 8,52 470 Umag,DARIJA LABINAC  Umag, OIB 34570478655, Mjesni trg 4,52 470 Umag,RUŽICA BURIĆ  Umag, OIB 61834948566, Galići 45e,52 470 Umag,IVANA MIKLIK  Umag, OIB 28151468556, Bruštoloni 23,52 470 Umag,ADMIRA BEŠIĆ  Umag, OIB 71084815437, Koparska 23,52 470 Umag,NADA VANIČEK  Bijelo brdo, OIB 63199661811, Trogirska 4,31 204 Bijelo Brdo,RADOMIR ČURČIĆ  Bjelovar, OIB 92276137953, Naselje Kralja Zvonimira 22,43 000 Bjelovar,SONJA RADNNIĆ  Umag, OIB 91888434346, Žrtava fašizma 9d,52 470 Umag</izvorni_sadrzaj>
    <derivirana_varijabla naziv="DomainObject.Predmet.StrankaWithAdressOIB_1">MIRELA STANČIĆ  Umag, OIB 99985165720, Škrinjari 22a,52 470 Umag,IRENA MAJIĆ  Reka, OIB 41328314671, Stjepana Radića 18b,48 305 Reka,KATARINA ILAK  Vukovar, OIB 72257901139, Ruđera Boškovića 6,32 000 Vukovar,SNJEŽANA MIHAJLOVIĆ  Umag, OIB 82490292899, Marina Bemba 8,52 470 Umag,DARIJA LABINAC  Umag, OIB 34570478655, Mjesni trg 4,52 470 Umag,RUŽICA BURIĆ  Umag, OIB 61834948566, Galići 45e,52 470 Umag,IVANA MIKLIK  Umag, OIB 28151468556, Bruštoloni 23,52 470 Umag,ADMIRA BEŠIĆ  Umag, OIB 71084815437, Koparska 23,52 470 Umag,NADA VANIČEK  Bijelo brdo, OIB 63199661811, Trogirska 4,31 204 Bijelo Brdo,RADOMIR ČURČIĆ  Bjelovar, OIB 92276137953, Naselje Kralja Zvonimira 22,43 000 Bjelovar,SONJA RADNNIĆ  Umag, OIB 91888434346, Žrtava fašizma 9d,52 470 Umag</derivirana_varijabla>
  </DomainObject.Predmet.StrankaWithAdressOIB>
  <DomainObject.Predmet.StrankaNazivFormated>
    <izvorni_sadrzaj>MIRELA STANČIĆ  Umag,IRENA MAJIĆ  Reka,KATARINA ILAK  Vukovar,SNJEŽANA MIHAJLOVIĆ  Umag,DARIJA LABINAC  Umag,RUŽICA BURIĆ  Umag,IVANA MIKLIK  Umag,ADMIRA BEŠIĆ  Umag,NADA VANIČEK  Bijelo brdo,RADOMIR ČURČIĆ  Bjelovar,SONJA RADNNIĆ  Umag</izvorni_sadrzaj>
    <derivirana_varijabla naziv="DomainObject.Predmet.StrankaNazivFormated_1">MIRELA STANČIĆ  Umag,IRENA MAJIĆ  Reka,KATARINA ILAK  Vukovar,SNJEŽANA MIHAJLOVIĆ  Umag,DARIJA LABINAC  Umag,RUŽICA BURIĆ  Umag,IVANA MIKLIK  Umag,ADMIRA BEŠIĆ  Umag,NADA VANIČEK  Bijelo brdo,RADOMIR ČURČIĆ  Bjelovar,SONJA RADNNIĆ  Umag</derivirana_varijabla>
  </DomainObject.Predmet.StrankaNazivFormated>
  <DomainObject.Predmet.StrankaNazivFormatedOIB>
    <izvorni_sadrzaj>MIRELA STANČIĆ  Umag, OIB 99985165720,IRENA MAJIĆ  Reka, OIB 41328314671,KATARINA ILAK  Vukovar, OIB 72257901139,SNJEŽANA MIHAJLOVIĆ  Umag, OIB 82490292899,DARIJA LABINAC  Umag, OIB 34570478655,RUŽICA BURIĆ  Umag, OIB 61834948566,IVANA MIKLIK  Umag, OIB 28151468556,ADMIRA BEŠIĆ  Umag, OIB 71084815437,NADA VANIČEK  Bijelo brdo, OIB 63199661811,RADOMIR ČURČIĆ  Bjelovar, OIB 92276137953,SONJA RADNNIĆ  Umag, OIB 91888434346</izvorni_sadrzaj>
    <derivirana_varijabla naziv="DomainObject.Predmet.StrankaNazivFormatedOIB_1">MIRELA STANČIĆ  Umag, OIB 99985165720,IRENA MAJIĆ  Reka, OIB 41328314671,KATARINA ILAK  Vukovar, OIB 72257901139,SNJEŽANA MIHAJLOVIĆ  Umag, OIB 82490292899,DARIJA LABINAC  Umag, OIB 34570478655,RUŽICA BURIĆ  Umag, OIB 61834948566,IVANA MIKLIK  Umag, OIB 28151468556,ADMIRA BEŠIĆ  Umag, OIB 71084815437,NADA VANIČEK  Bijelo brdo, OIB 63199661811,RADOMIR ČURČIĆ  Bjelovar, OIB 92276137953,SONJA RADNNIĆ  Umag, OIB 91888434346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izvorni_sadrzaj>
    <derivirana_varijabla naziv="DomainObject.Predmet.StrankaListFormated_1">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derivirana_varijabla>
  </DomainObject.Predmet.StrankaListFormated>
  <DomainObject.Predmet.StrankaListFormatedOIB>
    <izvorni_sadrzaj>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izvorni_sadrzaj>
    <derivirana_varijabla naziv="DomainObject.Predmet.StrankaListFormatedOIB_1">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derivirana_varijabla>
  </DomainObject.Predmet.StrankaListFormatedOIB>
  <DomainObject.Predmet.StrankaListFormatedWithAdress>
    <izvorni_sadrzaj>
      <item>MIRELA STANČIĆ  Umag, Škrinjari 22a, 52 470 Umag</item>
      <item>IRENA MAJIĆ  Reka, Stjepana Radića 18b, 48 305 Reka</item>
      <item>KATARINA ILAK  Vukovar, Ruđera Boškovića 6, 32 000 Vukovar</item>
      <item>SNJEŽANA MIHAJLOVIĆ  Umag, Marina Bemba 8, 52 470 Umag</item>
      <item>DARIJA LABINAC  Umag, Mjesni trg 4, 52 470 Umag</item>
      <item>RUŽICA BURIĆ  Umag, Galići 45e, 52 470 Umag</item>
      <item>IVANA MIKLIK  Umag, Bruštoloni 23, 52 470 Umag</item>
      <item>ADMIRA BEŠIĆ  Umag, Koparska 23, 52 470 Umag</item>
      <item>NADA VANIČEK  Bijelo brdo, Trogirska 4, 31 204 Bijelo Brdo</item>
      <item>RADOMIR ČURČIĆ  Bjelovar, Naselje Kralja Zvonimira 22, 43 000 Bjelovar</item>
      <item>SONJA RADNNIĆ  Umag, Žrtava fašizma 9d, 52 470 Umag</item>
    </izvorni_sadrzaj>
    <derivirana_varijabla naziv="DomainObject.Predmet.StrankaListFormatedWithAdress_1">
      <item>MIRELA STANČIĆ  Umag, Škrinjari 22a, 52 470 Umag</item>
      <item>IRENA MAJIĆ  Reka, Stjepana Radića 18b, 48 305 Reka</item>
      <item>KATARINA ILAK  Vukovar, Ruđera Boškovića 6, 32 000 Vukovar</item>
      <item>SNJEŽANA MIHAJLOVIĆ  Umag, Marina Bemba 8, 52 470 Umag</item>
      <item>DARIJA LABINAC  Umag, Mjesni trg 4, 52 470 Umag</item>
      <item>RUŽICA BURIĆ  Umag, Galići 45e, 52 470 Umag</item>
      <item>IVANA MIKLIK  Umag, Bruštoloni 23, 52 470 Umag</item>
      <item>ADMIRA BEŠIĆ  Umag, Koparska 23, 52 470 Umag</item>
      <item>NADA VANIČEK  Bijelo brdo, Trogirska 4, 31 204 Bijelo Brdo</item>
      <item>RADOMIR ČURČIĆ  Bjelovar, Naselje Kralja Zvonimira 22, 43 000 Bjelovar</item>
      <item>SONJA RADNNIĆ  Umag, Žrtava fašizma 9d, 52 470 Umag</item>
    </derivirana_varijabla>
  </DomainObject.Predmet.StrankaListFormatedWithAdress>
  <DomainObject.Predmet.StrankaListFormatedWithAdressOIB>
    <izvorni_sadrzaj>
      <item>MIRELA STANČIĆ  Umag, OIB 99985165720, Škrinjari 22a, 52 470 Umag</item>
      <item>IRENA MAJIĆ  Reka, OIB 41328314671, Stjepana Radića 18b, 48 305 Reka</item>
      <item>KATARINA ILAK  Vukovar, OIB 72257901139, Ruđera Boškovića 6, 32 000 Vukovar</item>
      <item>SNJEŽANA MIHAJLOVIĆ  Umag, OIB 82490292899, Marina Bemba 8, 52 470 Umag</item>
      <item>DARIJA LABINAC  Umag, OIB 34570478655, Mjesni trg 4, 52 470 Umag</item>
      <item>RUŽICA BURIĆ  Umag, OIB 61834948566, Galići 45e, 52 470 Umag</item>
      <item>IVANA MIKLIK  Umag, OIB 28151468556, Bruštoloni 23, 52 470 Umag</item>
      <item>ADMIRA BEŠIĆ  Umag, OIB 71084815437, Koparska 23, 52 470 Umag</item>
      <item>NADA VANIČEK  Bijelo brdo, OIB 63199661811, Trogirska 4, 31 204 Bijelo Brdo</item>
      <item>RADOMIR ČURČIĆ  Bjelovar, OIB 92276137953, Naselje Kralja Zvonimira 22, 43 000 Bjelovar</item>
      <item>SONJA RADNNIĆ  Umag, OIB 91888434346, Žrtava fašizma 9d, 52 470 Umag</item>
    </izvorni_sadrzaj>
    <derivirana_varijabla naziv="DomainObject.Predmet.StrankaListFormatedWithAdressOIB_1">
      <item>MIRELA STANČIĆ  Umag, OIB 99985165720, Škrinjari 22a, 52 470 Umag</item>
      <item>IRENA MAJIĆ  Reka, OIB 41328314671, Stjepana Radića 18b, 48 305 Reka</item>
      <item>KATARINA ILAK  Vukovar, OIB 72257901139, Ruđera Boškovića 6, 32 000 Vukovar</item>
      <item>SNJEŽANA MIHAJLOVIĆ  Umag, OIB 82490292899, Marina Bemba 8, 52 470 Umag</item>
      <item>DARIJA LABINAC  Umag, OIB 34570478655, Mjesni trg 4, 52 470 Umag</item>
      <item>RUŽICA BURIĆ  Umag, OIB 61834948566, Galići 45e, 52 470 Umag</item>
      <item>IVANA MIKLIK  Umag, OIB 28151468556, Bruštoloni 23, 52 470 Umag</item>
      <item>ADMIRA BEŠIĆ  Umag, OIB 71084815437, Koparska 23, 52 470 Umag</item>
      <item>NADA VANIČEK  Bijelo brdo, OIB 63199661811, Trogirska 4, 31 204 Bijelo Brdo</item>
      <item>RADOMIR ČURČIĆ  Bjelovar, OIB 92276137953, Naselje Kralja Zvonimira 22, 43 000 Bjelovar</item>
      <item>SONJA RADNNIĆ  Umag, OIB 91888434346, Žrtava fašizma 9d, 52 470 Umag</item>
    </derivirana_varijabla>
  </DomainObject.Predmet.StrankaListFormatedWithAdressOIB>
  <DomainObject.Predmet.StrankaListNazivFormated>
    <izvorni_sadrzaj>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izvorni_sadrzaj>
    <derivirana_varijabla naziv="DomainObject.Predmet.StrankaListNazivFormated_1">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derivirana_varijabla>
  </DomainObject.Predmet.StrankaListNazivFormated>
  <DomainObject.Predmet.StrankaListNazivFormatedOIB>
    <izvorni_sadrzaj>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izvorni_sadrzaj>
    <derivirana_varijabla naziv="DomainObject.Predmet.StrankaListNazivFormatedOIB_1">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derivirana_varijabla>
  </DomainObject.Predmet.StrankaListNazivFormatedOIB>
  <DomainObject.Predmet.ProtuStrankaListFormated>
    <izvorni_sadrzaj>
      <item>PUNTA INTERNACIONAL d.o.o.  Umag</item>
    </izvorni_sadrzaj>
    <derivirana_varijabla naziv="DomainObject.Predmet.ProtuStrankaListFormated_1">
      <item>PUNTA INTERNACIONAL d.o.o.  Umag</item>
    </derivirana_varijabla>
  </DomainObject.Predmet.ProtuStrankaListFormated>
  <DomainObject.Predmet.ProtuStrankaListFormatedOIB>
    <izvorni_sadrzaj>
      <item>PUNTA INTERNACIONAL d.o.o.  Umag, OIB 92276137953</item>
    </izvorni_sadrzaj>
    <derivirana_varijabla naziv="DomainObject.Predmet.ProtuStrankaListFormatedOIB_1">
      <item>PUNTA INTERNACIONAL d.o.o.  Umag, OIB 92276137953</item>
    </derivirana_varijabla>
  </DomainObject.Predmet.ProtuStrankaListFormatedOIB>
  <DomainObject.Predmet.ProtuStrankaListFormatedWithAdress>
    <izvorni_sadrzaj>
      <item>PUNTA INTERNACIONAL d.o.o.  Umag, Šetalište Vladimira Gortana 5, 52 470 Umag</item>
    </izvorni_sadrzaj>
    <derivirana_varijabla naziv="DomainObject.Predmet.ProtuStrankaListFormatedWithAdress_1">
      <item>PUNTA INTERNACIONAL d.o.o.  Umag, Šetalište Vladimira Gortana 5, 52 470 Umag</item>
    </derivirana_varijabla>
  </DomainObject.Predmet.ProtuStrankaListFormatedWithAdress>
  <DomainObject.Predmet.ProtuStrankaListFormatedWithAdressOIB>
    <izvorni_sadrzaj>
      <item>PUNTA INTERNACIONAL d.o.o.  Umag, OIB 92276137953, Šetalište Vladimira Gortana 5, 52 470 Umag</item>
    </izvorni_sadrzaj>
    <derivirana_varijabla naziv="DomainObject.Predmet.ProtuStrankaListFormatedWithAdressOIB_1">
      <item>PUNTA INTERNACIONAL d.o.o.  Umag, OIB 92276137953, Šetalište Vladimira Gortana 5, 52 470 Umag</item>
    </derivirana_varijabla>
  </DomainObject.Predmet.ProtuStrankaListFormatedWithAdressOIB>
  <DomainObject.Predmet.ProtuStrankaListNazivFormated>
    <izvorni_sadrzaj>
      <item>PUNTA INTERNACIONAL d.o.o.  Umag</item>
    </izvorni_sadrzaj>
    <derivirana_varijabla naziv="DomainObject.Predmet.ProtuStrankaListNazivFormated_1">
      <item>PUNTA INTERNACIONAL d.o.o.  Umag</item>
    </derivirana_varijabla>
  </DomainObject.Predmet.ProtuStrankaListNazivFormated>
  <DomainObject.Predmet.ProtuStrankaListNazivFormatedOIB>
    <izvorni_sadrzaj>
      <item>PUNTA INTERNACIONAL d.o.o.  Umag, OIB 92276137953</item>
    </izvorni_sadrzaj>
    <derivirana_varijabla naziv="DomainObject.Predmet.ProtuStrankaListNazivFormatedOIB_1">
      <item>PUNTA INTERNACIONAL d.o.o.  Umag, OIB 92276137953</item>
    </derivirana_varijabla>
  </DomainObject.Predmet.ProtuStrankaListNazivFormatedOIB>
  <DomainObject.Predmet.OstaliListFormated>
    <izvorni_sadrzaj>
      <item>Livio Marcan</item>
      <item>Vedran Marcan</item>
    </izvorni_sadrzaj>
    <derivirana_varijabla naziv="DomainObject.Predmet.OstaliListFormated_1">
      <item>Livio Marcan</item>
      <item>Vedran Marcan</item>
    </derivirana_varijabla>
  </DomainObject.Predmet.OstaliListFormated>
  <DomainObject.Predmet.OstaliListFormatedOIB>
    <izvorni_sadrzaj>
      <item>Livio Marcan</item>
      <item>Vedran Marcan</item>
    </izvorni_sadrzaj>
    <derivirana_varijabla naziv="DomainObject.Predmet.OstaliListFormatedOIB_1">
      <item>Livio Marcan</item>
      <item>Vedran Marcan</item>
    </derivirana_varijabla>
  </DomainObject.Predmet.OstaliListFormatedOIB>
  <DomainObject.Predmet.OstaliListFormatedWithAdress>
    <izvorni_sadrzaj>
      <item>Livio Marcan</item>
      <item>Vedran Marcan, 1.svibnja 4/1, 52470 Umag</item>
    </izvorni_sadrzaj>
    <derivirana_varijabla naziv="DomainObject.Predmet.OstaliListFormatedWithAdress_1">
      <item>Livio Marcan</item>
      <item>Vedran Marcan, 1.svibnja 4/1, 52470 Umag</item>
    </derivirana_varijabla>
  </DomainObject.Predmet.OstaliListFormatedWithAdress>
  <DomainObject.Predmet.OstaliListFormatedWithAdressOIB>
    <izvorni_sadrzaj>
      <item>Livio Marcan</item>
      <item>Vedran Marcan, 1.svibnja 4/1, 52470 Umag</item>
    </izvorni_sadrzaj>
    <derivirana_varijabla naziv="DomainObject.Predmet.OstaliListFormatedWithAdressOIB_1">
      <item>Livio Marcan</item>
      <item>Vedran Marcan, 1.svibnja 4/1, 52470 Umag</item>
    </derivirana_varijabla>
  </DomainObject.Predmet.OstaliListFormatedWithAdressOIB>
  <DomainObject.Predmet.OstaliListNazivFormated>
    <izvorni_sadrzaj>
      <item>Livio Marcan</item>
      <item>Vedran Marcan</item>
    </izvorni_sadrzaj>
    <derivirana_varijabla naziv="DomainObject.Predmet.OstaliListNazivFormated_1">
      <item>Livio Marcan</item>
      <item>Vedran Marcan</item>
    </derivirana_varijabla>
  </DomainObject.Predmet.OstaliListNazivFormated>
  <DomainObject.Predmet.OstaliListNazivFormatedOIB>
    <izvorni_sadrzaj>
      <item>Livio Marcan</item>
      <item>Vedran Marcan</item>
    </izvorni_sadrzaj>
    <derivirana_varijabla naziv="DomainObject.Predmet.OstaliListNazivFormatedOIB_1">
      <item>Livio Marcan</item>
      <item>Vedran Marcan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SNJEŽANA MIHAJLOVIĆ  Umag i dr.</izvorni_sadrzaj>
    <derivirana_varijabla naziv="DomainObject.Predmet.StrankaIDrugi_1">SNJEŽANA MIHAJLOVIĆ  Umag i dr.</derivirana_varijabla>
  </DomainObject.Predmet.StrankaIDrugi>
  <DomainObject.Predmet.ProtustrankaIDrugi>
    <izvorni_sadrzaj>PUNTA INTERNACIONAL d.o.o.  Umag</izvorni_sadrzaj>
    <derivirana_varijabla naziv="DomainObject.Predmet.ProtustrankaIDrugi_1">PUNTA INTERNACIONAL d.o.o.  Umag</derivirana_varijabla>
  </DomainObject.Predmet.ProtustrankaIDrugi>
  <DomainObject.Predmet.StrankaIDrugiAdressOIB>
    <izvorni_sadrzaj>SNJEŽANA MIHAJLOVIĆ  Umag, OIB 82490292899, Marina Bemba 8, 52 470 Umag i dr.</izvorni_sadrzaj>
    <derivirana_varijabla naziv="DomainObject.Predmet.StrankaIDrugiAdressOIB_1">SNJEŽANA MIHAJLOVIĆ  Umag, OIB 82490292899, Marina Bemba 8, 52 470 Umag i dr.</derivirana_varijabla>
  </DomainObject.Predmet.StrankaIDrugiAdressOIB>
  <DomainObject.Predmet.ProtustrankaIDrugiAdressOIB>
    <izvorni_sadrzaj>PUNTA INTERNACIONAL d.o.o.  Umag, OIB 92276137953, Šetalište Vladimira Gortana 5, 52 470 Umag</izvorni_sadrzaj>
    <derivirana_varijabla naziv="DomainObject.Predmet.ProtustrankaIDrugiAdressOIB_1">PUNTA INTERNACIONAL d.o.o.  Umag, OIB 92276137953, Šetalište Vladimira Gortana 5, 52 470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MIRELA STANČIĆ  Umag</item>
      <item>IRENA MAJIĆ  Reka</item>
      <item>KATARINA ILAK  Vukovar</item>
      <item>SNJEŽANA MIHAJLOVIĆ  Umag</item>
      <item>DARIJA LABINAC  Umag</item>
      <item>RUŽICA BURIĆ  Umag</item>
      <item>IVANA MIKLIK  Umag</item>
      <item>ADMIRA BEŠIĆ  Umag</item>
      <item>PUNTA INTERNACIONAL d.o.o.  Umag</item>
      <item>NADA VANIČEK  Bijelo brdo</item>
      <item>RADOMIR ČURČIĆ  Bjelovar</item>
      <item>SONJA RADNNIĆ  Umag</item>
      <item>Livio Marcan</item>
      <item>Vedran Marcan</item>
    </izvorni_sadrzaj>
    <derivirana_varijabla naziv="DomainObject.Predmet.SudioniciListNaziv_1">
      <item>MIRELA STANČIĆ  Umag</item>
      <item>IRENA MAJIĆ  Reka</item>
      <item>KATARINA ILAK  Vukovar</item>
      <item>SNJEŽANA MIHAJLOVIĆ  Umag</item>
      <item>DARIJA LABINAC  Umag</item>
      <item>RUŽICA BURIĆ  Umag</item>
      <item>IVANA MIKLIK  Umag</item>
      <item>ADMIRA BEŠIĆ  Umag</item>
      <item>PUNTA INTERNACIONAL d.o.o.  Umag</item>
      <item>NADA VANIČEK  Bijelo brdo</item>
      <item>RADOMIR ČURČIĆ  Bjelovar</item>
      <item>SONJA RADNNIĆ  Umag</item>
      <item>Livio Marcan</item>
      <item>Vedran Marcan</item>
    </derivirana_varijabla>
  </DomainObject.Predmet.SudioniciListNaziv>
  <DomainObject.Predmet.SudioniciListAdressOIB>
    <izvorni_sadrzaj>
      <item>MIRELA STANČIĆ  Umag, OIB 99985165720, Škrinjari 22a,52 470 Umag</item>
      <item>IRENA MAJIĆ  Reka, OIB 41328314671, Stjepana Radića 18b,48 305 Reka</item>
      <item>KATARINA ILAK  Vukovar, OIB 72257901139, Ruđera Boškovića 6,32 000 Vukovar</item>
      <item>SNJEŽANA MIHAJLOVIĆ  Umag, OIB 82490292899, Marina Bemba 8,52 470 Umag</item>
      <item>DARIJA LABINAC  Umag, OIB 34570478655, Mjesni trg 4,52 470 Umag</item>
      <item>RUŽICA BURIĆ  Umag, OIB 61834948566, Galići 45e,52 470 Umag</item>
      <item>IVANA MIKLIK  Umag, OIB 28151468556, Bruštoloni 23,52 470 Umag</item>
      <item>ADMIRA BEŠIĆ  Umag, OIB 71084815437, Koparska 23,52 470 Umag</item>
      <item>PUNTA INTERNACIONAL d.o.o.  Umag, OIB 92276137953, Šetalište Vladimira Gortana 5,52 470 Umag</item>
      <item>NADA VANIČEK  Bijelo brdo, OIB 63199661811, Trogirska 4,31 204 Bijelo Brdo</item>
      <item>RADOMIR ČURČIĆ  Bjelovar, OIB 92276137953, Naselje Kralja Zvonimira 22,43 000 Bjelovar</item>
      <item>SONJA RADNNIĆ  Umag, OIB 91888434346, Žrtava fašizma 9d,52 470 Umag</item>
      <item>Livio Marcan</item>
      <item>Vedran Marcan, 1.svibnja 4/1,52470 Umag</item>
    </izvorni_sadrzaj>
    <derivirana_varijabla naziv="DomainObject.Predmet.SudioniciListAdressOIB_1">
      <item>MIRELA STANČIĆ  Umag, OIB 99985165720, Škrinjari 22a,52 470 Umag</item>
      <item>IRENA MAJIĆ  Reka, OIB 41328314671, Stjepana Radića 18b,48 305 Reka</item>
      <item>KATARINA ILAK  Vukovar, OIB 72257901139, Ruđera Boškovića 6,32 000 Vukovar</item>
      <item>SNJEŽANA MIHAJLOVIĆ  Umag, OIB 82490292899, Marina Bemba 8,52 470 Umag</item>
      <item>DARIJA LABINAC  Umag, OIB 34570478655, Mjesni trg 4,52 470 Umag</item>
      <item>RUŽICA BURIĆ  Umag, OIB 61834948566, Galići 45e,52 470 Umag</item>
      <item>IVANA MIKLIK  Umag, OIB 28151468556, Bruštoloni 23,52 470 Umag</item>
      <item>ADMIRA BEŠIĆ  Umag, OIB 71084815437, Koparska 23,52 470 Umag</item>
      <item>PUNTA INTERNACIONAL d.o.o.  Umag, OIB 92276137953, Šetalište Vladimira Gortana 5,52 470 Umag</item>
      <item>NADA VANIČEK  Bijelo brdo, OIB 63199661811, Trogirska 4,31 204 Bijelo Brdo</item>
      <item>RADOMIR ČURČIĆ  Bjelovar, OIB 92276137953, Naselje Kralja Zvonimira 22,43 000 Bjelovar</item>
      <item>SONJA RADNNIĆ  Umag, OIB 91888434346, Žrtava fašizma 9d,52 470 Umag</item>
      <item>Livio Marcan</item>
      <item>Vedran Marcan, 1.svibnja 4/1,52470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99985165720</item>
      <item>, OIB 41328314671</item>
      <item>, OIB 72257901139</item>
      <item>, OIB 82490292899</item>
      <item>, OIB 34570478655</item>
      <item>, OIB 61834948566</item>
      <item>, OIB 28151468556</item>
      <item>, OIB 71084815437</item>
      <item>, OIB 92276137953</item>
      <item>, OIB 63199661811</item>
      <item>, OIB 92276137953</item>
      <item>, OIB 91888434346</item>
      <item>, OIB null</item>
      <item>, OIB null</item>
    </izvorni_sadrzaj>
    <derivirana_varijabla naziv="DomainObject.Predmet.SudioniciListNazivOIB_1">
      <item>, OIB 99985165720</item>
      <item>, OIB 41328314671</item>
      <item>, OIB 72257901139</item>
      <item>, OIB 82490292899</item>
      <item>, OIB 34570478655</item>
      <item>, OIB 61834948566</item>
      <item>, OIB 28151468556</item>
      <item>, OIB 71084815437</item>
      <item>, OIB 92276137953</item>
      <item>, OIB 63199661811</item>
      <item>, OIB 92276137953</item>
      <item>, OIB 91888434346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6</properties:Pages>
  <properties:Words>1817</properties:Words>
  <properties:Characters>9684</properties:Characters>
  <properties:Lines>257</properties:Lines>
  <properties:Paragraphs>126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Poslovni broj: XIV St-10/07-58</vt:lpstr>
      <vt:lpstr>Poslovni broj: XIV St-10/07-58 </vt:lpstr>
    </vt:vector>
  </properties:TitlesOfParts>
  <properties:LinksUpToDate>false</properties:LinksUpToDate>
  <properties:CharactersWithSpaces>14830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2015-12-21T07:11:00Z</dcterms:created>
  <dc:creator>korlevicd</dc:creator>
  <cp:lastModifiedBy>Danijela Fumić</cp:lastModifiedBy>
  <cp:lastPrinted>2015-12-21T07:11:00Z</cp:lastPrinted>
  <dcterms:modified xmlns:xsi="http://www.w3.org/2001/XMLSchema-instance" xsi:type="dcterms:W3CDTF">2015-12-21T07:16:00Z</dcterms:modified>
  <cp:revision>3</cp:revision>
  <dc:title>Poslovni broj: XIV St-10/07-58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