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506e" w14:paraId="68c506e" w:rsidRDefault="00C75245" w:rsidP="00C75245" w:rsidR="00C75245" w:rsidRPr="00A14CC7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A14CC7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A14CC7">
      <w:pPr>
        <w:rPr>
          <w:rFonts w:cs="Times New Roman"/>
          <w:szCs w:val="24"/>
        </w:rPr>
      </w:pPr>
      <w:r w:rsidRPr="00A14CC7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A14CC7">
      <w:pPr>
        <w:rPr>
          <w:rFonts w:cs="Times New Roman"/>
          <w:szCs w:val="24"/>
        </w:rPr>
      </w:pPr>
      <w:r w:rsidRPr="00A14CC7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A14CC7">
      <w:pPr>
        <w:rPr>
          <w:rFonts w:cs="Times New Roman" w:eastAsia="MS Mincho"/>
          <w:szCs w:val="24"/>
        </w:rPr>
      </w:pPr>
      <w:r w:rsidRPr="00A14CC7">
        <w:rPr>
          <w:rFonts w:cs="Times New Roman" w:eastAsia="MS Mincho"/>
          <w:szCs w:val="24"/>
        </w:rPr>
        <w:t xml:space="preserve">      Rijeka, Zadarska 1 i 3</w:t>
      </w:r>
    </w:p>
    <w:p w:rsidRDefault="00A14CC7" w:rsidP="00A14CC7" w:rsidR="00A14CC7" w:rsidRPr="00A14CC7"/>
    <w:p w:rsidRDefault="00A14CC7" w:rsidP="00A14CC7" w:rsidR="00A14CC7" w:rsidRPr="00A14CC7">
      <w:pPr>
        <w:jc w:val="center"/>
        <w:rPr>
          <w:bCs/>
        </w:rPr>
      </w:pPr>
      <w:r w:rsidRPr="00A14CC7">
        <w:rPr>
          <w:bCs/>
        </w:rPr>
        <w:t>U    I M E    R E P U B L I K E     H R V A T S K E</w:t>
      </w:r>
    </w:p>
    <w:p w:rsidRDefault="00A14CC7" w:rsidP="00A14CC7" w:rsidR="00A14CC7" w:rsidRPr="00A14CC7">
      <w:pPr>
        <w:jc w:val="center"/>
        <w:rPr>
          <w:bCs/>
        </w:rPr>
      </w:pPr>
      <w:r w:rsidRPr="00A14CC7">
        <w:rPr>
          <w:bCs/>
        </w:rPr>
        <w:t>R J E Š E N J E</w:t>
      </w:r>
    </w:p>
    <w:p w:rsidRDefault="00A14CC7" w:rsidP="00A14CC7" w:rsidR="00A14CC7" w:rsidRPr="00A14CC7">
      <w:pPr>
        <w:jc w:val="center"/>
      </w:pPr>
    </w:p>
    <w:p w:rsidRDefault="00A14CC7" w:rsidP="00A14CC7" w:rsidR="00A14CC7" w:rsidRPr="00A14CC7">
      <w:pPr>
        <w:jc w:val="both"/>
      </w:pPr>
      <w:r w:rsidRPr="00A14CC7">
        <w:tab/>
      </w:r>
      <w:r w:rsidRPr="00A14CC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A14CC7">
        <w:rPr>
          <w:bCs/>
        </w:rPr>
        <w:t>BOČAC</w:t>
      </w:r>
      <w:r w:rsidRPr="00A14CC7">
        <w:t xml:space="preserve"> j. d. o. o. za usluge Mali Lošinj, Ul. Riva Lošinjskih kapetana 6, OIB: 06246737996, MBS: 040298553, dana 9. travnja 2018</w:t>
      </w:r>
      <w:r w:rsidR="006343FC">
        <w:t>.</w:t>
      </w:r>
      <w:r w:rsidRPr="00A14CC7">
        <w:t xml:space="preserve">  </w:t>
      </w:r>
    </w:p>
    <w:p w:rsidRDefault="00A14CC7" w:rsidP="00A14CC7" w:rsidR="00A14CC7" w:rsidRPr="00A14CC7">
      <w:pPr>
        <w:jc w:val="both"/>
      </w:pPr>
    </w:p>
    <w:p w:rsidRDefault="00A14CC7" w:rsidP="00A14CC7" w:rsidR="00A14CC7" w:rsidRPr="00A14CC7">
      <w:pPr>
        <w:jc w:val="center"/>
      </w:pPr>
      <w:r w:rsidRPr="00A14CC7">
        <w:t>r i j e š i o  j e</w:t>
      </w:r>
    </w:p>
    <w:p w:rsidRDefault="00A14CC7" w:rsidP="00A14CC7" w:rsidR="00A14CC7" w:rsidRPr="00A14CC7">
      <w:pPr>
        <w:jc w:val="center"/>
      </w:pPr>
    </w:p>
    <w:p w:rsidRDefault="00A14CC7" w:rsidP="00A14CC7" w:rsidR="00A14CC7" w:rsidRPr="00A14CC7">
      <w:pPr>
        <w:numPr>
          <w:ilvl w:val="0"/>
          <w:numId w:val="8"/>
        </w:numPr>
        <w:jc w:val="both"/>
        <w:rPr>
          <w:bCs/>
        </w:rPr>
      </w:pPr>
      <w:r w:rsidRPr="00A14CC7">
        <w:rPr>
          <w:bCs/>
        </w:rPr>
        <w:t>Otvara se stečajni postupak nad dužnikom BOČAC</w:t>
      </w:r>
      <w:r w:rsidRPr="00A14CC7">
        <w:t xml:space="preserve"> j. d. o. o. za usluge Mali Lošinj, Ul. Riva Lošinjskih kapetana 6, OIB: 06246737996, MBS: 040298553</w:t>
      </w:r>
      <w:r w:rsidRPr="00A14CC7">
        <w:rPr>
          <w:bCs/>
        </w:rPr>
        <w:t>.</w:t>
      </w:r>
    </w:p>
    <w:p w:rsidRDefault="00A14CC7" w:rsidP="00A14CC7" w:rsidR="00A14CC7" w:rsidRPr="00A14CC7">
      <w:pPr>
        <w:numPr>
          <w:ilvl w:val="0"/>
          <w:numId w:val="8"/>
        </w:numPr>
        <w:jc w:val="both"/>
        <w:rPr>
          <w:bCs/>
        </w:rPr>
      </w:pPr>
      <w:r w:rsidRPr="00A14CC7">
        <w:t>Oglas o otvaranju stečajnog postupka istaknut će se na mrežnoj stranici e-Oglasna ploča sudova dana 9. travnja 2018. u 11,35 sati.</w:t>
      </w:r>
    </w:p>
    <w:p w:rsidRDefault="00A14CC7" w:rsidP="00A14CC7" w:rsidR="00A14CC7" w:rsidRPr="00A14CC7">
      <w:pPr>
        <w:numPr>
          <w:ilvl w:val="0"/>
          <w:numId w:val="8"/>
        </w:numPr>
        <w:jc w:val="both"/>
        <w:rPr>
          <w:bCs/>
        </w:rPr>
      </w:pPr>
      <w:r w:rsidRPr="00A14CC7">
        <w:t xml:space="preserve">Za stečajnog upravitelja imenuje se </w:t>
      </w:r>
      <w:r w:rsidRPr="00A14CC7">
        <w:rPr>
          <w:bCs/>
        </w:rPr>
        <w:t>Andrej Sablić, OIB: 53418504315, Eugena Kumičića 41, Rijeka</w:t>
      </w:r>
      <w:r w:rsidRPr="00A14CC7">
        <w:t>.</w:t>
      </w:r>
    </w:p>
    <w:p w:rsidRDefault="00A14CC7" w:rsidP="00A14CC7" w:rsidR="00A14CC7" w:rsidRPr="00A14CC7">
      <w:pPr>
        <w:numPr>
          <w:ilvl w:val="0"/>
          <w:numId w:val="8"/>
        </w:numPr>
        <w:jc w:val="both"/>
        <w:rPr>
          <w:bCs/>
        </w:rPr>
      </w:pPr>
      <w:r w:rsidRPr="00A14CC7">
        <w:rPr>
          <w:bCs/>
        </w:rPr>
        <w:t>Zaključuje se stečajni postupak nad dužnikom BOČAC</w:t>
      </w:r>
      <w:r w:rsidRPr="00A14CC7">
        <w:t xml:space="preserve"> j. d. o. o. za usluge Mali Lošinj, Ul. Riva Lošinjskih kapetana 6, OIB: 06246737996, MBS: 040298553.</w:t>
      </w:r>
    </w:p>
    <w:p w:rsidRDefault="00A14CC7" w:rsidP="00A14CC7" w:rsidR="00A14CC7" w:rsidRPr="00A14CC7">
      <w:pPr>
        <w:numPr>
          <w:ilvl w:val="0"/>
          <w:numId w:val="8"/>
        </w:numPr>
        <w:jc w:val="both"/>
        <w:rPr>
          <w:bCs/>
        </w:rPr>
      </w:pPr>
      <w:r w:rsidRPr="00A14CC7">
        <w:t>Otvaranje stečajnog postupka upisati će se u sudski registar ovog suda, a</w:t>
      </w:r>
      <w:r w:rsidRPr="00A14CC7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A14CC7" w:rsidP="00A14CC7" w:rsidR="00A14CC7" w:rsidRPr="00A14CC7">
      <w:pPr>
        <w:numPr>
          <w:ilvl w:val="0"/>
          <w:numId w:val="8"/>
        </w:numPr>
        <w:jc w:val="both"/>
      </w:pPr>
      <w:r w:rsidRPr="00A14CC7">
        <w:rPr>
          <w:bCs/>
        </w:rPr>
        <w:t>Ukida se mjera osiguranja imenovanjem privremenog stečajnog upravitelja Andreja Sablića, OIB: 53418504315, Eugena Kumičića 41, Rijeka određena rješenjem ovog suda posl. br. 14 St-1513/2016-6 od 28. lipnja 2017</w:t>
      </w:r>
      <w:r w:rsidRPr="00A14CC7">
        <w:t>.</w:t>
      </w:r>
    </w:p>
    <w:p w:rsidRDefault="00A14CC7" w:rsidP="00A14CC7" w:rsidR="00A14CC7" w:rsidRPr="00A14CC7">
      <w:pPr>
        <w:jc w:val="center"/>
      </w:pPr>
    </w:p>
    <w:p w:rsidRDefault="00A14CC7" w:rsidP="00A14CC7" w:rsidR="00A14CC7" w:rsidRPr="00A14CC7">
      <w:pPr>
        <w:jc w:val="center"/>
      </w:pPr>
    </w:p>
    <w:p w:rsidRDefault="00A14CC7" w:rsidP="00A14CC7" w:rsidR="00A14CC7" w:rsidRPr="00A14CC7">
      <w:pPr>
        <w:jc w:val="center"/>
      </w:pPr>
      <w:r w:rsidRPr="00A14CC7">
        <w:t>Obrazloženje</w:t>
      </w:r>
    </w:p>
    <w:p w:rsidRDefault="00A14CC7" w:rsidP="00A14CC7" w:rsidR="00A14CC7" w:rsidRPr="00A14CC7">
      <w:pPr>
        <w:jc w:val="center"/>
      </w:pPr>
    </w:p>
    <w:p w:rsidRDefault="00A14CC7" w:rsidP="00A14CC7" w:rsidR="00A14CC7" w:rsidRPr="00A14CC7">
      <w:pPr>
        <w:jc w:val="both"/>
        <w:rPr>
          <w:bCs/>
        </w:rPr>
      </w:pPr>
      <w:r w:rsidRPr="00A14CC7">
        <w:tab/>
        <w:t xml:space="preserve">Predlagatelj je dana </w:t>
      </w:r>
      <w:r>
        <w:t>4. studenoga 2016</w:t>
      </w:r>
      <w:r w:rsidRPr="00A14CC7">
        <w:t xml:space="preserve">. podnio sudu prijedlog za otvaranje stečajnog postupka nad dužnikom </w:t>
      </w:r>
      <w:r w:rsidRPr="00A14CC7">
        <w:rPr>
          <w:bCs/>
        </w:rPr>
        <w:t>BOČAC</w:t>
      </w:r>
      <w:r w:rsidRPr="00A14CC7">
        <w:t xml:space="preserve"> j. d. o. o. za usluge Mali Lošinj, Ul. Riva Lošinjskih kapetana 6, OIB: 06246737996, MBS: 040298553. </w:t>
      </w:r>
    </w:p>
    <w:p w:rsidRDefault="00A14CC7" w:rsidP="00A14CC7" w:rsidR="00A14CC7" w:rsidRPr="00A14CC7">
      <w:pPr>
        <w:jc w:val="both"/>
      </w:pPr>
      <w:r w:rsidRPr="00A14CC7">
        <w:rPr>
          <w:bCs/>
        </w:rPr>
        <w:tab/>
        <w:t>Rješenjem ovog suda posl. br. St-</w:t>
      </w:r>
      <w:r>
        <w:rPr>
          <w:bCs/>
        </w:rPr>
        <w:t>1513/2016</w:t>
      </w:r>
      <w:r w:rsidRPr="00A14CC7">
        <w:rPr>
          <w:bCs/>
        </w:rPr>
        <w:t xml:space="preserve">-3 od </w:t>
      </w:r>
      <w:r>
        <w:rPr>
          <w:bCs/>
        </w:rPr>
        <w:t>29</w:t>
      </w:r>
      <w:r w:rsidRPr="00A14CC7">
        <w:rPr>
          <w:bCs/>
        </w:rPr>
        <w:t>. svibnja 2017. pokrenut je prethodni postupak radi utvrđivanja uvjeta za otvaranje stečajnog postupka nad dužnikom BOČAC</w:t>
      </w:r>
      <w:r w:rsidRPr="00A14CC7">
        <w:t xml:space="preserve"> j. d. o. o. za usluge Mali Lošinj, Ul. Riva Lošinjskih kapetana 6, OIB: 06246737996, MBS: 040298553, a rješenjem posl. br. </w:t>
      </w:r>
      <w:r w:rsidRPr="00A14CC7">
        <w:rPr>
          <w:bCs/>
        </w:rPr>
        <w:t>14 St-</w:t>
      </w:r>
      <w:r>
        <w:rPr>
          <w:bCs/>
        </w:rPr>
        <w:t xml:space="preserve">1513/2016-6 </w:t>
      </w:r>
      <w:r w:rsidRPr="00A14CC7">
        <w:rPr>
          <w:bCs/>
        </w:rPr>
        <w:t xml:space="preserve">od 28. lipnja 2017. </w:t>
      </w:r>
      <w:r w:rsidRPr="00A14CC7">
        <w:t xml:space="preserve">imenovan privremeni stečajni upravitelj </w:t>
      </w:r>
      <w:r w:rsidRPr="00A14CC7">
        <w:rPr>
          <w:bCs/>
        </w:rPr>
        <w:t>Andrej Sablić, OIB: 53418504315, Eugena Kumičića 41, Rijeka</w:t>
      </w:r>
      <w:r w:rsidRPr="00A14CC7">
        <w:t>.</w:t>
      </w:r>
    </w:p>
    <w:p w:rsidRDefault="00A14CC7" w:rsidP="00A14CC7" w:rsidR="00A14CC7" w:rsidRPr="00A14CC7">
      <w:pPr>
        <w:jc w:val="both"/>
        <w:rPr>
          <w:bCs/>
        </w:rPr>
      </w:pPr>
      <w:r w:rsidRPr="00A14CC7">
        <w:lastRenderedPageBreak/>
        <w:tab/>
        <w:t>Tijekom prethodnog postupka je sud uvidom u prijedlog Financijske agencije kao i podatke Financijske agencije na dan pisanja ovog rješenja utvrdio da je dužnik nesposoban za plaćanje</w:t>
      </w:r>
      <w:r w:rsidRPr="00A14CC7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A14CC7" w:rsidP="00A14CC7" w:rsidR="00A14CC7" w:rsidRPr="00A14CC7">
      <w:pPr>
        <w:jc w:val="both"/>
        <w:rPr>
          <w:bCs/>
        </w:rPr>
      </w:pPr>
      <w:r w:rsidRPr="00A14CC7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A14CC7" w:rsidP="00A14CC7" w:rsidR="00A14CC7" w:rsidRPr="00A14CC7">
      <w:pPr>
        <w:jc w:val="both"/>
        <w:rPr>
          <w:bCs/>
        </w:rPr>
      </w:pPr>
      <w:r w:rsidRPr="00A14CC7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A14CC7" w:rsidP="00A14CC7" w:rsidR="00A14CC7" w:rsidRPr="00A14CC7">
      <w:pPr>
        <w:jc w:val="both"/>
        <w:rPr>
          <w:bCs/>
        </w:rPr>
      </w:pPr>
      <w:r w:rsidRPr="00A14CC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343FC">
        <w:rPr>
          <w:bCs/>
        </w:rPr>
        <w:t>4.</w:t>
      </w:r>
      <w:r w:rsidRPr="00A14CC7">
        <w:rPr>
          <w:bCs/>
        </w:rPr>
        <w:t xml:space="preserve"> listopada 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6343FC">
        <w:rPr>
          <w:bCs/>
        </w:rPr>
        <w:t>33.000</w:t>
      </w:r>
      <w:r w:rsidRPr="00A14CC7"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A14CC7" w:rsidP="00A14CC7" w:rsidR="00A14CC7" w:rsidRPr="00A14CC7">
      <w:pPr>
        <w:jc w:val="both"/>
        <w:rPr>
          <w:bCs/>
        </w:rPr>
      </w:pPr>
      <w:r w:rsidRPr="00A14CC7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A14CC7" w:rsidP="00A14CC7" w:rsidR="00A14CC7" w:rsidRPr="00A14CC7">
      <w:pPr>
        <w:jc w:val="both"/>
        <w:rPr>
          <w:bCs/>
        </w:rPr>
      </w:pPr>
    </w:p>
    <w:p w:rsidRDefault="00A14CC7" w:rsidP="00A14CC7" w:rsidR="00A14CC7" w:rsidRPr="00A14CC7">
      <w:pPr>
        <w:jc w:val="both"/>
        <w:rPr>
          <w:bCs/>
        </w:rPr>
      </w:pPr>
      <w:r w:rsidRPr="00A14CC7">
        <w:rPr>
          <w:bCs/>
        </w:rPr>
        <w:tab/>
      </w:r>
      <w:r w:rsidRPr="00A14CC7">
        <w:rPr>
          <w:bCs/>
        </w:rPr>
        <w:tab/>
      </w:r>
      <w:r w:rsidRPr="00A14CC7">
        <w:rPr>
          <w:bCs/>
        </w:rPr>
        <w:tab/>
      </w:r>
      <w:r w:rsidRPr="00A14CC7">
        <w:rPr>
          <w:bCs/>
        </w:rPr>
        <w:tab/>
        <w:t xml:space="preserve">Rijeka, </w:t>
      </w:r>
      <w:r w:rsidR="006343FC">
        <w:rPr>
          <w:bCs/>
        </w:rPr>
        <w:t xml:space="preserve">9. travnja </w:t>
      </w:r>
      <w:r w:rsidRPr="00A14CC7">
        <w:rPr>
          <w:bCs/>
        </w:rPr>
        <w:t>2018.</w:t>
      </w:r>
    </w:p>
    <w:p w:rsidRDefault="00A14CC7" w:rsidP="00A14CC7" w:rsidR="00A14CC7" w:rsidRPr="00A14CC7">
      <w:pPr>
        <w:jc w:val="both"/>
        <w:rPr>
          <w:bCs/>
        </w:rPr>
      </w:pPr>
    </w:p>
    <w:p w:rsidRDefault="00A14CC7" w:rsidP="00A14CC7" w:rsidR="00A14CC7" w:rsidRPr="00A14CC7">
      <w:pPr>
        <w:jc w:val="both"/>
      </w:pPr>
      <w:r w:rsidRPr="00A14CC7">
        <w:t xml:space="preserve">                                                                                                       Sudac</w:t>
      </w:r>
    </w:p>
    <w:p w:rsidRDefault="00A14CC7" w:rsidP="00A14CC7" w:rsidR="00A14CC7" w:rsidRPr="00A14CC7">
      <w:pPr>
        <w:jc w:val="both"/>
      </w:pPr>
      <w:r w:rsidRPr="00A14CC7">
        <w:t xml:space="preserve">                                                                                                 Vera Jelenović </w:t>
      </w:r>
    </w:p>
    <w:p w:rsidRDefault="00A14CC7" w:rsidP="00A14CC7" w:rsidR="00A14CC7" w:rsidRPr="00A14CC7">
      <w:pPr>
        <w:jc w:val="both"/>
      </w:pPr>
    </w:p>
    <w:p w:rsidRDefault="00A14CC7" w:rsidP="00A14CC7" w:rsidR="00A14CC7" w:rsidRPr="00A14CC7">
      <w:pPr>
        <w:jc w:val="both"/>
      </w:pPr>
    </w:p>
    <w:p w:rsidRDefault="00A14CC7" w:rsidP="00A14CC7" w:rsidR="00A14CC7" w:rsidRPr="00A14CC7">
      <w:pPr>
        <w:jc w:val="both"/>
        <w:rPr>
          <w:bCs/>
        </w:rPr>
      </w:pPr>
      <w:r w:rsidRPr="00A14CC7">
        <w:rPr>
          <w:bCs/>
        </w:rPr>
        <w:t>UPUTA O PRAVNOM LIJEKU:</w:t>
      </w:r>
    </w:p>
    <w:p w:rsidRDefault="00A14CC7" w:rsidP="00A14CC7" w:rsidR="00A14CC7" w:rsidRPr="00A14CC7">
      <w:pPr>
        <w:jc w:val="both"/>
      </w:pPr>
      <w:r w:rsidRPr="00A14CC7"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A14CC7" w:rsidP="00A14CC7" w:rsidR="00A14CC7" w:rsidRPr="00A14CC7">
      <w:pPr>
        <w:jc w:val="both"/>
      </w:pPr>
      <w:r w:rsidRPr="00A14CC7">
        <w:t>Žalba se izjavljuje u roku od osam dana od dostave ovog rješenja, a podnosi se ovom sudu. O žalbi odlučuje Visoki trgovački sud Republike Hrvatske (čl. 19. SZ-a).</w:t>
      </w:r>
    </w:p>
    <w:p w:rsidRDefault="00A14CC7" w:rsidP="00A14CC7" w:rsidR="00A14CC7" w:rsidRPr="00A14CC7">
      <w:pPr>
        <w:jc w:val="both"/>
      </w:pPr>
      <w:r w:rsidRPr="00A14CC7">
        <w:t>Protiv rješenja o zaključenju stečajnog postupka dopuštena je žalba u roku od 8 dana.</w:t>
      </w:r>
    </w:p>
    <w:p w:rsidRDefault="00A14CC7" w:rsidP="00A14CC7" w:rsidR="00A14CC7" w:rsidRPr="00A14CC7">
      <w:pPr>
        <w:jc w:val="both"/>
      </w:pPr>
      <w:r w:rsidRPr="00A14CC7"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R="00A14CC7" w:rsidRPr="00A14CC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D1B" w:rsidP="00C75245" w:rsidR="00582D1B">
      <w:r>
        <w:separator/>
      </w:r>
    </w:p>
  </w:endnote>
  <w:endnote w:id="0" w:type="continuationSeparator">
    <w:p w:rsidRDefault="00582D1B" w:rsidP="00C75245" w:rsidR="0058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41F">
          <w:rPr>
            <w:noProof/>
          </w:rPr>
          <w:t>1</w:t>
        </w:r>
        <w:r>
          <w:fldChar w:fldCharType="end"/>
        </w:r>
      </w:p>
    </w:sdtContent>
  </w:sdt>
  <w:p w:rsidRDefault="008D541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D1B" w:rsidP="00C75245" w:rsidR="00582D1B">
      <w:r>
        <w:separator/>
      </w:r>
    </w:p>
  </w:footnote>
  <w:footnote w:id="0" w:type="continuationSeparator">
    <w:p w:rsidRDefault="00582D1B" w:rsidP="00C75245" w:rsidR="0058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745931" w:rsidR="0014093D">
    <w:pPr>
      <w:pStyle w:val="Zaglavlje"/>
      <w:jc w:val="right"/>
    </w:pPr>
    <w:r>
      <w:t>Poslovni broj 14. St</w:t>
    </w:r>
    <w:r w:rsidR="008F410A">
      <w:t>-</w:t>
    </w:r>
    <w:r w:rsidR="00745931">
      <w:t>1513</w:t>
    </w:r>
    <w:r w:rsidR="008F410A">
      <w:t>/201</w:t>
    </w:r>
    <w:r w:rsidR="00745931">
      <w:t>6</w:t>
    </w:r>
    <w:r w:rsidR="008F410A">
      <w:t>-</w:t>
    </w:r>
    <w:r w:rsidR="00745931">
      <w:t>1</w:t>
    </w:r>
    <w:r w:rsidR="006343F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44AD"/>
    <w:rsid w:val="000243E1"/>
    <w:rsid w:val="000E593A"/>
    <w:rsid w:val="00156D12"/>
    <w:rsid w:val="001E3446"/>
    <w:rsid w:val="0041565A"/>
    <w:rsid w:val="004A423B"/>
    <w:rsid w:val="00582D1B"/>
    <w:rsid w:val="005D7E6F"/>
    <w:rsid w:val="006343FC"/>
    <w:rsid w:val="0072559B"/>
    <w:rsid w:val="00744572"/>
    <w:rsid w:val="00745931"/>
    <w:rsid w:val="007B500B"/>
    <w:rsid w:val="008D541F"/>
    <w:rsid w:val="008F410A"/>
    <w:rsid w:val="00A14CC7"/>
    <w:rsid w:val="00A811AD"/>
    <w:rsid w:val="00AE3FCB"/>
    <w:rsid w:val="00AF7AF2"/>
    <w:rsid w:val="00B54D90"/>
    <w:rsid w:val="00B62C03"/>
    <w:rsid w:val="00BA0277"/>
    <w:rsid w:val="00C75245"/>
    <w:rsid w:val="00D930A1"/>
    <w:rsid w:val="00E20C10"/>
    <w:rsid w:val="00F31CAD"/>
    <w:rsid w:val="00F7751B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D12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D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4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41F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4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4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D12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D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4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41F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4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4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28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62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7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65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BOČAC j.d.o.o.</izvorni_sadrzaj>
    <derivirana_varijabla naziv="DomainObject.Predmet.ProtustrankaFormated_1">  BOČAC j.d.o.o.</derivirana_varijabla>
  </DomainObject.Predmet.ProtustrankaFormated>
  <DomainObject.Predmet.ProtustrankaFormatedOIB>
    <izvorni_sadrzaj>  BOČAC j.d.o.o., OIB 06246737996</izvorni_sadrzaj>
    <derivirana_varijabla naziv="DomainObject.Predmet.ProtustrankaFormatedOIB_1">  BOČAC j.d.o.o., OIB 06246737996</derivirana_varijabla>
  </DomainObject.Predmet.ProtustrankaFormatedOIB>
  <DomainObject.Predmet.ProtustrankaFormatedWithAdress>
    <izvorni_sadrzaj> BOČAC j.d.o.o., Riva lošinjskih kapetana 6, 51550 Mali Lošinj</izvorni_sadrzaj>
    <derivirana_varijabla naziv="DomainObject.Predmet.ProtustrankaFormatedWithAdress_1"> BOČAC j.d.o.o., Riva lošinjskih kapetana 6, 51550 Mali Lošinj</derivirana_varijabla>
  </DomainObject.Predmet.ProtustrankaFormatedWithAdress>
  <DomainObject.Predmet.ProtustrankaFormatedWithAdressOIB>
    <izvorni_sadrzaj> BOČAC j.d.o.o., OIB 06246737996, Riva lošinjskih kapetana 6, 51550 Mali Lošinj</izvorni_sadrzaj>
    <derivirana_varijabla naziv="DomainObject.Predmet.ProtustrankaFormatedWithAdressOIB_1"> BOČAC j.d.o.o., OIB 06246737996, Riva lošinjskih kapetana 6, 51550 Mali Lošinj</derivirana_varijabla>
  </DomainObject.Predmet.ProtustrankaFormatedWithAdressOIB>
  <DomainObject.Predmet.ProtustrankaWithAdress>
    <izvorni_sadrzaj>BOČAC j.d.o.o. Riva lošinjskih kapetana 6, 51550 Mali Lošinj</izvorni_sadrzaj>
    <derivirana_varijabla naziv="DomainObject.Predmet.ProtustrankaWithAdress_1">BOČAC j.d.o.o. Riva lošinjskih kapetana 6, 51550 Mali Lošinj</derivirana_varijabla>
  </DomainObject.Predmet.ProtustrankaWithAdress>
  <DomainObject.Predmet.ProtustrankaWithAdressOIB>
    <izvorni_sadrzaj>BOČAC j.d.o.o., OIB 06246737996, Riva lošinjskih kapetana 6, 51550 Mali Lošinj</izvorni_sadrzaj>
    <derivirana_varijabla naziv="DomainObject.Predmet.ProtustrankaWithAdressOIB_1">BOČAC j.d.o.o., OIB 06246737996, Riva lošinjskih kapetana 6, 51550 Mali Lošinj</derivirana_varijabla>
  </DomainObject.Predmet.ProtustrankaWithAdressOIB>
  <DomainObject.Predmet.ProtustrankaNazivFormated>
    <izvorni_sadrzaj>BOČAC j.d.o.o.</izvorni_sadrzaj>
    <derivirana_varijabla naziv="DomainObject.Predmet.ProtustrankaNazivFormated_1">BOČAC j.d.o.o.</derivirana_varijabla>
  </DomainObject.Predmet.ProtustrankaNazivFormated>
  <DomainObject.Predmet.ProtustrankaNazivFormatedOIB>
    <izvorni_sadrzaj>BOČAC j.d.o.o., OIB 06246737996</izvorni_sadrzaj>
    <derivirana_varijabla naziv="DomainObject.Predmet.ProtustrankaNazivFormatedOIB_1">BOČAC j.d.o.o., OIB 06246737996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BOČAC j.d.o.o.</item>
    </izvorni_sadrzaj>
    <derivirana_varijabla naziv="DomainObject.Predmet.ProtuStrankaListFormated_1">
      <item>BOČAC j.d.o.o.</item>
    </derivirana_varijabla>
  </DomainObject.Predmet.ProtuStrankaListFormated>
  <DomainObject.Predmet.ProtuStrankaListFormatedOIB>
    <izvorni_sadrzaj>
      <item>BOČAC j.d.o.o., OIB 06246737996</item>
    </izvorni_sadrzaj>
    <derivirana_varijabla naziv="DomainObject.Predmet.ProtuStrankaListFormatedOIB_1">
      <item>BOČAC j.d.o.o., OIB 06246737996</item>
    </derivirana_varijabla>
  </DomainObject.Predmet.ProtuStrankaListFormatedOIB>
  <DomainObject.Predmet.ProtuStrankaListFormatedWithAdress>
    <izvorni_sadrzaj>
      <item>BOČAC j.d.o.o., Riva lošinjskih kapetana 6, 51550 Mali Lošinj</item>
    </izvorni_sadrzaj>
    <derivirana_varijabla naziv="DomainObject.Predmet.ProtuStrankaListFormatedWithAdress_1">
      <item>BOČAC j.d.o.o., Riva lošinjskih kapetana 6, 51550 Mali Lošinj</item>
    </derivirana_varijabla>
  </DomainObject.Predmet.ProtuStrankaListFormatedWithAdress>
  <DomainObject.Predmet.ProtuStrankaListFormatedWithAdressOIB>
    <izvorni_sadrzaj>
      <item>BOČAC j.d.o.o., OIB 06246737996, Riva lošinjskih kapetana 6, 51550 Mali Lošinj</item>
    </izvorni_sadrzaj>
    <derivirana_varijabla naziv="DomainObject.Predmet.ProtuStrankaListFormatedWithAdressOIB_1">
      <item>BOČAC j.d.o.o., OIB 06246737996, Riva lošinjskih kapetana 6, 51550 Mali Lošinj</item>
    </derivirana_varijabla>
  </DomainObject.Predmet.ProtuStrankaListFormatedWithAdressOIB>
  <DomainObject.Predmet.ProtuStrankaListNazivFormated>
    <izvorni_sadrzaj>
      <item>BOČAC j.d.o.o.</item>
    </izvorni_sadrzaj>
    <derivirana_varijabla naziv="DomainObject.Predmet.ProtuStrankaListNazivFormated_1">
      <item>BOČAC j.d.o.o.</item>
    </derivirana_varijabla>
  </DomainObject.Predmet.ProtuStrankaListNazivFormated>
  <DomainObject.Predmet.ProtuStrankaListNazivFormatedOIB>
    <izvorni_sadrzaj>
      <item>BOČAC j.d.o.o., OIB 06246737996</item>
    </izvorni_sadrzaj>
    <derivirana_varijabla naziv="DomainObject.Predmet.ProtuStrankaListNazivFormatedOIB_1">
      <item>BOČAC j.d.o.o., OIB 06246737996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BOČAC j.d.o.o.</izvorni_sadrzaj>
    <derivirana_varijabla naziv="DomainObject.Predmet.ProtustrankaIDrugi_1">BOČAC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BOČAC j.d.o.o., OIB 06246737996, Riva lošinjskih kapetana 6, 51550 Mali Lošinj</izvorni_sadrzaj>
    <derivirana_varijabla naziv="DomainObject.Predmet.ProtustrankaIDrugiAdressOIB_1">BOČAC j.d.o.o., OIB 06246737996, Riva lošinjskih kapetana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BOČAC j.d.o.o.</item>
    </izvorni_sadrzaj>
    <derivirana_varijabla naziv="DomainObject.Predmet.SudioniciListNaziv_1">
      <item>FINA  Rijeka</item>
      <item>BOČAC j.d.o.o.</item>
    </derivirana_varijabla>
  </DomainObject.Predmet.SudioniciListNaziv>
  <DomainObject.Predmet.SudioniciListAdressOIB>
    <izvorni_sadrzaj>
      <item>FINA  Rijeka, OIB 85821130368, Frana Kurelca 8,51000 Rijeka</item>
      <item>BOČAC j.d.o.o., OIB 06246737996, Riva lošinjskih kapetana 6,51550 Mali Lošinj</item>
    </izvorni_sadrzaj>
    <derivirana_varijabla naziv="DomainObject.Predmet.SudioniciListAdressOIB_1">
      <item>FINA  Rijeka, OIB 85821130368, Frana Kurelca 8,51000 Rijeka</item>
      <item>BOČAC j.d.o.o., OIB 06246737996, Riva lošinjskih kapetana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06246737996</item>
    </izvorni_sadrzaj>
    <derivirana_varijabla naziv="DomainObject.Predmet.SudioniciListNazivOIB_1">
      <item>, OIB 85821130368</item>
      <item>, OIB 06246737996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4BEFD-65D8-47CD-9B98-9660523A7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4193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2018-04-09T09:18:00Z</dcterms:created>
  <dc:creator>Danijela Fumić</dc:creator>
  <cp:lastModifiedBy>Danijela Fumić</cp:lastModifiedBy>
  <cp:lastPrinted>2018-04-09T09:17:00Z</cp:lastPrinted>
  <dcterms:modified xmlns:xsi="http://www.w3.org/2001/XMLSchema-instance" xsi:type="dcterms:W3CDTF">2018-04-09T09:19:00Z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(1513 16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