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6adb" w14:paraId="ad96adb" w:rsidRDefault="005B030A" w:rsidP="005B030A" w:rsidR="005B030A">
      <w:pPr>
        <w:jc w:val="both"/>
        <w15:collapsed w:val="false"/>
      </w:pPr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B030A" w:rsidP="005B030A" w:rsidR="005B030A">
      <w:pPr>
        <w:spacing w:after="0"/>
        <w:jc w:val="both"/>
      </w:pPr>
      <w:r>
        <w:t xml:space="preserve">       REPUBLIKA HRVATSKA</w:t>
      </w:r>
    </w:p>
    <w:p w:rsidRDefault="005B030A" w:rsidP="005B030A" w:rsidR="005B030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B030A" w:rsidP="005B030A" w:rsidR="005B030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B030A" w:rsidP="005B030A" w:rsidR="005B030A">
      <w:pPr>
        <w:spacing w:after="0"/>
        <w:rPr>
          <w:bCs/>
        </w:rPr>
      </w:pPr>
    </w:p>
    <w:p w:rsidRDefault="005B030A" w:rsidP="005B030A" w:rsidR="005B030A">
      <w:pPr>
        <w:spacing w:after="0"/>
        <w:rPr>
          <w:b/>
        </w:rPr>
      </w:pPr>
      <w:r>
        <w:rPr>
          <w:b/>
        </w:rPr>
        <w:t xml:space="preserve">                   </w:t>
      </w:r>
    </w:p>
    <w:p w:rsidRDefault="005B030A" w:rsidP="005B030A" w:rsidR="005B030A">
      <w:pPr>
        <w:spacing w:after="0"/>
        <w:ind w:left="5664"/>
      </w:pPr>
    </w:p>
    <w:p w:rsidRDefault="005B030A" w:rsidP="005B030A" w:rsidR="005B030A">
      <w:pPr>
        <w:spacing w:after="0"/>
        <w:ind w:left="5664"/>
      </w:pPr>
    </w:p>
    <w:p w:rsidRDefault="005B030A" w:rsidP="005B030A" w:rsidR="005B030A">
      <w:pPr>
        <w:spacing w:after="0"/>
        <w:ind w:left="5664"/>
      </w:pPr>
    </w:p>
    <w:p w:rsidRDefault="005B030A" w:rsidP="005B030A" w:rsidR="005B030A">
      <w:pPr>
        <w:spacing w:after="0"/>
        <w:jc w:val="center"/>
      </w:pPr>
      <w:r>
        <w:t>R E P U B L I K A   H R V A T S K A</w:t>
      </w:r>
    </w:p>
    <w:p w:rsidRDefault="005B030A" w:rsidP="005B030A" w:rsidR="005B030A">
      <w:pPr>
        <w:spacing w:after="0"/>
        <w:rPr>
          <w:b/>
        </w:rPr>
      </w:pPr>
    </w:p>
    <w:p w:rsidRDefault="005B030A" w:rsidP="005B030A" w:rsidR="005B030A">
      <w:pPr>
        <w:spacing w:after="0"/>
        <w:jc w:val="center"/>
      </w:pPr>
      <w:r>
        <w:t>R J E Š E N J E</w:t>
      </w:r>
    </w:p>
    <w:p w:rsidRDefault="005B030A" w:rsidP="005B030A" w:rsidR="005B030A">
      <w:pPr>
        <w:spacing w:after="0"/>
        <w:jc w:val="center"/>
      </w:pPr>
    </w:p>
    <w:p w:rsidRDefault="005B030A" w:rsidP="005B030A" w:rsidR="005B030A">
      <w:pPr>
        <w:spacing w:after="0"/>
        <w:jc w:val="center"/>
      </w:pPr>
    </w:p>
    <w:p w:rsidRDefault="005B030A" w:rsidP="005B030A" w:rsidR="005B030A">
      <w:pPr>
        <w:spacing w:after="0"/>
        <w:ind w:firstLine="708"/>
        <w:jc w:val="both"/>
      </w:pPr>
      <w:r>
        <w:t>TRGOVAČKI SUD U VARAŽDINU po sucu toga suda Jasni Lekić, kao stečajnom sucu, u stečajnom predmetu u povodu prijedloga predlagatelja</w:t>
      </w:r>
      <w:r>
        <w:t xml:space="preserve"> FINANCIJSKA AGENCIJA, Regionalni centar Zagreb, Podružnica Varaždin, A. Cesarca 2</w:t>
      </w:r>
      <w:r>
        <w:t>, protiv dužnika</w:t>
      </w:r>
      <w:r>
        <w:t xml:space="preserve"> ARKI PRERADA DRVA jednostavno društvo s ograničenom odgovornošću za proizvodnju, ugostiteljstvo i trgovinu, skraćena tvrtka ARKI PRERADA DRVA j.d.o.o., </w:t>
      </w:r>
      <w:proofErr w:type="spellStart"/>
      <w:r>
        <w:t>Erdovec</w:t>
      </w:r>
      <w:proofErr w:type="spellEnd"/>
      <w:r>
        <w:t xml:space="preserve"> 118, 48260 Križevci, MBS: 070108925, OIB: 34839256851</w:t>
      </w:r>
      <w:r>
        <w:t>, radi otvaranja stečajnog postupka nad</w:t>
      </w:r>
      <w:r>
        <w:t xml:space="preserve"> dužnikom, dana 08</w:t>
      </w:r>
      <w:r>
        <w:t xml:space="preserve">. rujna 2016. godine, </w:t>
      </w: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center"/>
      </w:pPr>
      <w:r>
        <w:t xml:space="preserve">r i j e š i o    j e </w:t>
      </w:r>
    </w:p>
    <w:p w:rsidRDefault="005B030A" w:rsidP="005B030A" w:rsidR="005B030A">
      <w:pPr>
        <w:spacing w:after="0"/>
        <w:jc w:val="center"/>
      </w:pPr>
    </w:p>
    <w:p w:rsidRDefault="005B030A" w:rsidP="005B030A" w:rsidR="005B030A">
      <w:pPr>
        <w:spacing w:after="0"/>
      </w:pPr>
    </w:p>
    <w:p w:rsidRDefault="005B030A" w:rsidP="005B030A" w:rsidR="005B030A">
      <w:pPr>
        <w:numPr>
          <w:ilvl w:val="0"/>
          <w:numId w:val="47"/>
        </w:numPr>
        <w:spacing w:after="0"/>
        <w:jc w:val="both"/>
      </w:pPr>
      <w:r>
        <w:t xml:space="preserve">Pozivaju se vjerovnici stečajnog dužnika ARKI PRERADA DRVA j.d.o.o., </w:t>
      </w:r>
      <w:proofErr w:type="spellStart"/>
      <w:r>
        <w:t>Erdovec</w:t>
      </w:r>
      <w:proofErr w:type="spellEnd"/>
      <w:r>
        <w:t xml:space="preserve"> 118, 48260 Križevci, MBS: 070108925, OIB: 34839256851,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center"/>
      </w:pPr>
      <w:r>
        <w:t>Obrazloženje</w:t>
      </w:r>
    </w:p>
    <w:p w:rsidRDefault="005B030A" w:rsidP="005B030A" w:rsidR="005B030A">
      <w:pPr>
        <w:spacing w:after="0"/>
        <w:jc w:val="center"/>
      </w:pPr>
    </w:p>
    <w:p w:rsidRDefault="005B030A" w:rsidP="005B030A" w:rsidR="005B030A">
      <w:pPr>
        <w:spacing w:after="0"/>
        <w:jc w:val="center"/>
      </w:pPr>
    </w:p>
    <w:p w:rsidRDefault="005B030A" w:rsidP="005B030A" w:rsidR="005B030A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5B030A" w:rsidP="005B030A" w:rsidR="005B030A">
      <w:pPr>
        <w:spacing w:after="0"/>
        <w:jc w:val="both"/>
      </w:pPr>
      <w:r>
        <w:tab/>
      </w:r>
    </w:p>
    <w:p w:rsidRDefault="005B030A" w:rsidP="005B030A" w:rsidR="005B030A">
      <w:pPr>
        <w:spacing w:after="0"/>
        <w:ind w:firstLine="708"/>
        <w:jc w:val="both"/>
      </w:pPr>
      <w:r>
        <w:t xml:space="preserve">Ukoliko vjerovnici ne plate predujam, stečajni sudac će donijeti rješenje o otvaranju i zaključenju stečajnog postupka. </w:t>
      </w: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center"/>
      </w:pPr>
      <w:r>
        <w:t>U Varaždinu, 08</w:t>
      </w:r>
      <w:r>
        <w:t>. rujna 2016. godine</w:t>
      </w:r>
      <w:r>
        <w:t>.</w:t>
      </w:r>
    </w:p>
    <w:p w:rsidRDefault="005B030A" w:rsidP="005B030A" w:rsidR="005B030A">
      <w:pPr>
        <w:spacing w:after="0"/>
        <w:jc w:val="center"/>
      </w:pPr>
    </w:p>
    <w:p w:rsidRDefault="005B030A" w:rsidP="005B030A" w:rsidR="005B030A">
      <w:pPr>
        <w:spacing w:after="0"/>
        <w:jc w:val="center"/>
      </w:pPr>
    </w:p>
    <w:p w:rsidRDefault="005B030A" w:rsidP="005B030A" w:rsidR="005B030A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both"/>
      </w:pPr>
      <w:r>
        <w:t xml:space="preserve">                                                                                                            </w:t>
      </w:r>
      <w:r>
        <w:t xml:space="preserve"> </w:t>
      </w:r>
      <w:r>
        <w:t>Jasna Lekić</w:t>
      </w:r>
      <w:r w:rsidR="00D3231C">
        <w:t>, v.r.</w:t>
      </w:r>
    </w:p>
    <w:p w:rsidRDefault="00D3231C" w:rsidP="005B030A" w:rsidR="00D3231C">
      <w:pPr>
        <w:spacing w:after="0"/>
        <w:jc w:val="both"/>
      </w:pPr>
    </w:p>
    <w:p w:rsidRDefault="00D3231C" w:rsidP="00D3231C" w:rsidR="00D3231C">
      <w:pPr>
        <w:spacing w:after="0"/>
        <w:ind w:firstLine="708" w:left="4248"/>
        <w:jc w:val="both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both"/>
      </w:pPr>
      <w:r>
        <w:t>UPUTA O PRAVNOM LIJEKU:</w:t>
      </w: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both"/>
      </w:pPr>
      <w:r>
        <w:t xml:space="preserve">Protiv ovog rješenja posebna žalba nije dopuštena. </w:t>
      </w: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both"/>
      </w:pPr>
    </w:p>
    <w:p w:rsidRDefault="005B030A" w:rsidP="005B030A" w:rsidR="005B030A">
      <w:pPr>
        <w:spacing w:after="0"/>
        <w:jc w:val="both"/>
      </w:pPr>
      <w:r>
        <w:t xml:space="preserve">DNA: 1. ARKI PRERADA DRVA j.d.o.o., </w:t>
      </w:r>
      <w:proofErr w:type="spellStart"/>
      <w:r>
        <w:t>Erdovec</w:t>
      </w:r>
      <w:proofErr w:type="spellEnd"/>
      <w:r>
        <w:t xml:space="preserve"> 118, 48260 Križevci</w:t>
      </w:r>
    </w:p>
    <w:p w:rsidRDefault="005B030A" w:rsidP="005B030A" w:rsidR="005B030A">
      <w:pPr>
        <w:spacing w:after="0"/>
        <w:jc w:val="both"/>
      </w:pPr>
      <w:r>
        <w:t xml:space="preserve">           2. E-oglasna ploča ovog suda </w:t>
      </w:r>
    </w:p>
    <w:p w:rsidRDefault="00AE649C" w:rsidP="005B030A" w:rsidR="00AE649C" w:rsidRPr="00B76F3C">
      <w:pPr>
        <w:pStyle w:val="Naslov3"/>
        <w:ind w:firstLine="0" w:left="0"/>
      </w:pPr>
    </w:p>
    <w:p w:rsidRDefault="007F1CBE" w:rsidP="005B030A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CBE" w:rsidP="00537B78" w:rsidR="007F1CBE">
      <w:r>
        <w:separator/>
      </w:r>
    </w:p>
  </w:endnote>
  <w:endnote w:id="0" w:type="continuationSeparator">
    <w:p w:rsidRDefault="007F1CBE" w:rsidP="00537B78" w:rsidR="007F1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CBE" w:rsidP="00537B78" w:rsidR="007F1CBE">
      <w:r>
        <w:separator/>
      </w:r>
    </w:p>
  </w:footnote>
  <w:footnote w:id="0" w:type="continuationSeparator">
    <w:p w:rsidRDefault="007F1CBE" w:rsidP="00537B78" w:rsidR="007F1C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30A" w:rsidR="008333A9">
    <w:pPr>
      <w:pStyle w:val="Zaglavlje"/>
    </w:pPr>
    <w:r>
      <w:rPr>
        <w:rStyle w:val="PozadinaSvijetloCrvena"/>
        <w:shd w:fill="auto" w:color="auto" w:val="clear"/>
      </w:rPr>
      <w:t>Poslovni broj: 3 St-447/16-9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0A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CBE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476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31C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21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St-447/2016-9</izvorni_sadrzaj>
    <derivirana_varijabla naziv="DomainObject.Oznaka_1">St-447/2016-9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St-447/2016</izvorni_sadrzaj>
    <derivirana_varijabla naziv="DomainObject.Predmet.OznakaBroj_1">St-447/2016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ARKI PRERADA DRVA jednostavno društvo s ograničenom odgovornošću za proizvodnju, ugostiteljstvo i trgovinu</izvorni_sadrzaj>
    <derivirana_varijabla naziv="DomainObject.Predmet.ProtustrankaFormated_1">  ARKI PRERADA DRVA jednostavno društvo s ograničenom odgovornošću za proizvodnju, ugostiteljstvo i trgovinu</derivirana_varijabla>
  </DomainObject.Predmet.ProtustrankaFormated>
  <DomainObject.Predmet.ProtustrankaFormatedOIB>
    <izvorni_sadrzaj>  ARKI PRERADA DRVA jednostavno društvo s ograničenom odgovornošću za proizvodnju, ugostiteljstvo i trgovinu, OIB 34839256851</izvorni_sadrzaj>
    <derivirana_varijabla naziv="DomainObject.Predmet.ProtustrankaFormatedOIB_1">  ARKI PRERADA DRVA jednostavno društvo s ograničenom odgovornošću za proizvodnju, ugostiteljstvo i trgovinu, OIB 34839256851</derivirana_varijabla>
  </DomainObject.Predmet.ProtustrankaFormatedOIB>
  <DomainObject.Predmet.ProtustrankaFormatedWithAdress>
    <izvorni_sadrzaj> ARKI PRERADA DRVA jednostavno društvo s ograničenom odgovornošću za proizvodnju, ugostiteljstvo i trgovinu, Erdovec 118, 48260 Erdovec</izvorni_sadrzaj>
    <derivirana_varijabla naziv="DomainObject.Predmet.ProtustrankaFormatedWithAdress_1"> ARKI PRERADA DRVA jednostavno društvo s ograničenom odgovornošću za proizvodnju, ugostiteljstvo i trgovinu, Erdovec 118, 48260 Erdovec</derivirana_varijabla>
  </DomainObject.Predmet.ProtustrankaFormatedWithAdress>
  <DomainObject.Predmet.ProtustrankaFormatedWithAdressOIB>
    <izvorni_sadrzaj> ARKI PRERADA DRVA jednostavno društvo s ograničenom odgovornošću za proizvodnju, ugostiteljstvo i trgovinu, OIB 34839256851, Erdovec 118, 48260 Erdovec</izvorni_sadrzaj>
    <derivirana_varijabla naziv="DomainObject.Predmet.ProtustrankaFormatedWithAdressOIB_1"> ARKI PRERADA DRVA jednostavno društvo s ograničenom odgovornošću za proizvodnju, ugostiteljstvo i trgovinu, OIB 34839256851, Erdovec 118, 48260 Erdovec</derivirana_varijabla>
  </DomainObject.Predmet.ProtustrankaFormatedWithAdressOIB>
  <DomainObject.Predmet.ProtustrankaWithAdress>
    <izvorni_sadrzaj>ARKI PRERADA DRVA jednostavno društvo s ograničenom odgovornošću za proizvodnju, ugostiteljstvo i trgovinu Erdovec 118, 48260 Erdovec</izvorni_sadrzaj>
    <derivirana_varijabla naziv="DomainObject.Predmet.ProtustrankaWithAdress_1">ARKI PRERADA DRVA jednostavno društvo s ograničenom odgovornošću za proizvodnju, ugostiteljstvo i trgovinu Erdovec 118, 48260 Erdovec</derivirana_varijabla>
  </DomainObject.Predmet.ProtustrankaWithAdress>
  <DomainObject.Predmet.ProtustrankaWithAdressOIB>
    <izvorni_sadrzaj>ARKI PRERADA DRVA jednostavno društvo s ograničenom odgovornošću za proizvodnju, ugostiteljstvo i trgovinu, OIB 34839256851, Erdovec 118, 48260 Erdovec</izvorni_sadrzaj>
    <derivirana_varijabla naziv="DomainObject.Predmet.ProtustrankaWithAdressOIB_1">ARKI PRERADA DRVA jednostavno društvo s ograničenom odgovornošću za proizvodnju, ugostiteljstvo i trgovinu, OIB 34839256851, Erdovec 118, 48260 Erdovec</derivirana_varijabla>
  </DomainObject.Predmet.ProtustrankaWithAdressOIB>
  <DomainObject.Predmet.ProtustrankaNazivFormated>
    <izvorni_sadrzaj>ARKI PRERADA DRVA jednostavno društvo s ograničenom odgovornošću za proizvodnju, ugostiteljstvo i trgovinu</izvorni_sadrzaj>
    <derivirana_varijabla naziv="DomainObject.Predmet.ProtustrankaNazivFormated_1">ARKI PRERADA DRVA jednostavno društvo s ograničenom odgovornošću za proizvodnju, ugostiteljstvo i trgovinu</derivirana_varijabla>
  </DomainObject.Predmet.ProtustrankaNazivFormated>
  <DomainObject.Predmet.ProtustrankaNazivFormatedOIB>
    <izvorni_sadrzaj>ARKI PRERADA DRVA jednostavno društvo s ograničenom odgovornošću za proizvodnju, ugostiteljstvo i trgovinu, OIB 34839256851</izvorni_sadrzaj>
    <derivirana_varijabla naziv="DomainObject.Predmet.ProtustrankaNazivFormatedOIB_1">ARKI PRERADA DRVA jednostavno društvo s ograničenom odgovornošću za proizvodnju, ugostiteljstvo i trgovinu, OIB 34839256851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7454.97</izvorni_sadrzaj>
    <derivirana_varijabla naziv="DomainObject.Predmet.TrenutnaVrijednost_1">7454.97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ARKI PRERADA DRVA jednostavno društvo s ograničenom odgovornošću za proizvodnju, ugostiteljstvo i trgovinu</item>
    </izvorni_sadrzaj>
    <derivirana_varijabla naziv="DomainObject.Predmet.ProtuStrankaListFormated_1">
      <item>ARKI PRERADA DRVA jednostavno društvo s ograničenom odgovornošću za proizvodnju, ugostiteljstvo i trgovinu</item>
    </derivirana_varijabla>
  </DomainObject.Predmet.ProtuStrankaListFormated>
  <DomainObject.Predmet.ProtuStrankaListFormatedOIB>
    <izvorni_sadrzaj>
      <item>ARKI PRERADA DRVA jednostavno društvo s ograničenom odgovornošću za proizvodnju, ugostiteljstvo i trgovinu, OIB 34839256851</item>
    </izvorni_sadrzaj>
    <derivirana_varijabla naziv="DomainObject.Predmet.ProtuStrankaListFormatedOIB_1">
      <item>ARKI PRERADA DRVA jednostavno društvo s ograničenom odgovornošću za proizvodnju, ugostiteljstvo i trgovinu, OIB 34839256851</item>
    </derivirana_varijabla>
  </DomainObject.Predmet.ProtuStrankaListFormatedOIB>
  <DomainObject.Predmet.ProtuStrankaListFormatedWithAdress>
    <izvorni_sadrzaj>
      <item>ARKI PRERADA DRVA jednostavno društvo s ograničenom odgovornošću za proizvodnju, ugostiteljstvo i trgovinu, Erdovec 118, 48260 Erdovec</item>
    </izvorni_sadrzaj>
    <derivirana_varijabla naziv="DomainObject.Predmet.ProtuStrankaListFormatedWithAdress_1">
      <item>ARKI PRERADA DRVA jednostavno društvo s ograničenom odgovornošću za proizvodnju, ugostiteljstvo i trgovinu, Erdovec 118, 48260 Erdovec</item>
    </derivirana_varijabla>
  </DomainObject.Predmet.ProtuStrankaListFormatedWithAdress>
  <DomainObject.Predmet.ProtuStrankaListFormatedWithAdressOIB>
    <izvorni_sadrzaj>
      <item>ARKI PRERADA DRVA jednostavno društvo s ograničenom odgovornošću za proizvodnju, ugostiteljstvo i trgovinu, OIB 34839256851, Erdovec 118, 48260 Erdovec</item>
    </izvorni_sadrzaj>
    <derivirana_varijabla naziv="DomainObject.Predmet.ProtuStrankaListFormatedWithAdressOIB_1">
      <item>ARKI PRERADA DRVA jednostavno društvo s ograničenom odgovornošću za proizvodnju, ugostiteljstvo i trgovinu, OIB 34839256851, Erdovec 118, 48260 Erdovec</item>
    </derivirana_varijabla>
  </DomainObject.Predmet.ProtuStrankaListFormatedWithAdressOIB>
  <DomainObject.Predmet.ProtuStrankaListNazivFormated>
    <izvorni_sadrzaj>
      <item>ARKI PRERADA DRVA jednostavno društvo s ograničenom odgovornošću za proizvodnju, ugostiteljstvo i trgovinu</item>
    </izvorni_sadrzaj>
    <derivirana_varijabla naziv="DomainObject.Predmet.ProtuStrankaListNazivFormated_1">
      <item>ARKI PRERADA DRVA jednostavno društvo s ograničenom odgovornošću za proizvodnju, ugostiteljstvo i trgovinu</item>
    </derivirana_varijabla>
  </DomainObject.Predmet.ProtuStrankaListNazivFormated>
  <DomainObject.Predmet.ProtuStrankaListNazivFormatedOIB>
    <izvorni_sadrzaj>
      <item>ARKI PRERADA DRVA jednostavno društvo s ograničenom odgovornošću za proizvodnju, ugostiteljstvo i trgovinu, OIB 34839256851</item>
    </izvorni_sadrzaj>
    <derivirana_varijabla naziv="DomainObject.Predmet.ProtuStrankaListNazivFormatedOIB_1">
      <item>ARKI PRERADA DRVA jednostavno društvo s ograničenom odgovornošću za proizvodnju, ugostiteljstvo i trgovinu, OIB 34839256851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St-447/2016-9</izvorni_sadrzaj>
    <derivirana_varijabla naziv="DomainObject.PoslovniBrojDokumenta_1">St-447/2016-9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ARKI PRERADA DRVA jednostavno društvo s ograničenom odgovornošću za proizvodnju, ugostiteljstvo i trgovinu</izvorni_sadrzaj>
    <derivirana_varijabla naziv="DomainObject.Predmet.ProtustrankaIDrugi_1">ARKI PRERADA DRVA jednostavno društvo s ograničenom odgovornošću za proizvodnju,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ARKI PRERADA DRVA jednostavno društvo s ograničenom odgovornošću za proizvodnju, ugostiteljstvo i trgovinu, OIB 34839256851, Erdovec 118, 48260 Erdovec</izvorni_sadrzaj>
    <derivirana_varijabla naziv="DomainObject.Predmet.ProtustrankaIDrugiAdressOIB_1">ARKI PRERADA DRVA jednostavno društvo s ograničenom odgovornošću za proizvodnju, ugostiteljstvo i trgovinu, OIB 34839256851, Erdovec 118, 48260 Erdovec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ARKI PRERADA DRVA jednostavno društvo s ograničenom odgovornošću za proizvodnju, ugostiteljstvo i trgovinu</item>
      <item>E-oglasna ploča</item>
      <item>Sudski registar</item>
    </izvorni_sadrzaj>
    <derivirana_varijabla naziv="DomainObject.Predmet.SudioniciListNaziv_1">
      <item>Financijska agencija</item>
      <item>ARKI PRERADA DRVA jednostavno društvo s ograničenom odgovornošću za proizvodnju, ugostiteljstvo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ARKI PRERADA DRVA jednostavno društvo s ograničenom odgovornošću za proizvodnju, ugostiteljstvo i trgovinu, OIB 34839256851, Erdovec 118,48260 Erdovec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ARKI PRERADA DRVA jednostavno društvo s ograničenom odgovornošću za proizvodnju, ugostiteljstvo i trgovinu, OIB 34839256851, Erdovec 118,48260 Erdovec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50A2B-6971-4FBD-A277-7AA11049F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1773</properties:Characters>
  <properties:Lines>76</properties:Lines>
  <properties:Paragraphs>20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2016-09-08T12:47:00Z</cp:lastPrinted>
  <dcterms:modified xmlns:xsi="http://www.w3.org/2001/XMLSchema-instance" xsi:type="dcterms:W3CDTF">2016-09-08T12:47:00Z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St-447/2016-9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