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fdbb8" w14:paraId="95fdbb8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FD1F36">
        <w:rPr>
          <w:rStyle w:val="Naglaeno"/>
          <w:b w:val="false"/>
        </w:rPr>
        <w:t>5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C81618">
        <w:rPr>
          <w:rStyle w:val="Naglaeno"/>
          <w:b w:val="false"/>
        </w:rPr>
        <w:t>1520</w:t>
      </w:r>
      <w:r w:rsidR="001431BC">
        <w:rPr>
          <w:rStyle w:val="Naglaeno"/>
          <w:b w:val="false"/>
        </w:rPr>
        <w:t>/</w:t>
      </w:r>
      <w:r w:rsidR="00EB5E1B">
        <w:rPr>
          <w:rStyle w:val="Naglaeno"/>
          <w:b w:val="false"/>
        </w:rPr>
        <w:t>1</w:t>
      </w:r>
      <w:r w:rsidR="00FD1F36">
        <w:rPr>
          <w:rStyle w:val="Naglaeno"/>
          <w:b w:val="false"/>
        </w:rPr>
        <w:t>8</w:t>
      </w:r>
      <w:r w:rsidR="00BB3D58">
        <w:rPr>
          <w:rStyle w:val="Naglaeno"/>
          <w:b w:val="false"/>
        </w:rPr>
        <w:t>-</w:t>
      </w:r>
      <w:r w:rsidR="00FD1F36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D1F36">
        <w:t>Željku Jakšiću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C81618">
        <w:t>UDRUGA BOŠNJAKA BRANITELJA DOMOVINSKOG RATA HRVATSKE OGRANAK GRADA ZAGREBA,</w:t>
      </w:r>
      <w:r w:rsidR="007724E2">
        <w:t xml:space="preserve"> Zagreb, </w:t>
      </w:r>
      <w:r w:rsidR="00C81618">
        <w:t>Nova cesta 4</w:t>
      </w:r>
      <w:r w:rsidR="006152FF">
        <w:t xml:space="preserve">, </w:t>
      </w:r>
      <w:r w:rsidR="007724E2">
        <w:t>Registarski broj</w:t>
      </w:r>
      <w:r w:rsidR="006152FF">
        <w:t xml:space="preserve">: </w:t>
      </w:r>
      <w:r w:rsidR="00C81618">
        <w:t>21002495</w:t>
      </w:r>
      <w:r w:rsidR="006152FF">
        <w:t xml:space="preserve">, OIB: </w:t>
      </w:r>
      <w:r w:rsidR="00C81618">
        <w:t>74028234499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5336E7">
        <w:t>14</w:t>
      </w:r>
      <w:r w:rsidR="00BB3D58">
        <w:t xml:space="preserve">. </w:t>
      </w:r>
      <w:r w:rsidR="00980DC4">
        <w:t>siječnja</w:t>
      </w:r>
      <w:r w:rsidR="00BB3D58">
        <w:t xml:space="preserve"> </w:t>
      </w:r>
      <w:r w:rsidR="00224AFF">
        <w:t>20</w:t>
      </w:r>
      <w:r w:rsidR="008A40C2">
        <w:t>1</w:t>
      </w:r>
      <w:r w:rsidR="00980DC4">
        <w:t>9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C81618">
        <w:t>UDRUGA BOŠNJAKA BRANITELJA DOMOVINSKOG RATA HRVATSKE OGRANAK GRADA ZAGREBA, Zagreb, Nova cesta 4, Registarski broj: 21002495, OIB: 74028234499</w:t>
      </w:r>
      <w:r w:rsidR="0024756E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C81618">
        <w:t>5.780,65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E571EA">
        <w:t>Ishak Hodžić</w:t>
      </w:r>
      <w:r w:rsidR="007724E2">
        <w:t xml:space="preserve">, Zagreb, </w:t>
      </w:r>
      <w:r w:rsidR="005336E7">
        <w:t>VII. Retkovec 57</w:t>
      </w:r>
      <w:r w:rsidR="004E1D28">
        <w:t>,</w:t>
      </w:r>
      <w:r w:rsidR="006244B4">
        <w:t xml:space="preserve"> OIB: </w:t>
      </w:r>
      <w:r w:rsidR="005336E7">
        <w:t>38306111395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7724E2">
        <w:t>1</w:t>
      </w:r>
      <w:r w:rsidR="00C81618">
        <w:t>520</w:t>
      </w:r>
      <w:r>
        <w:t>-</w:t>
      </w:r>
      <w:r w:rsidR="00FD1F36">
        <w:t>18</w:t>
      </w:r>
      <w:r>
        <w:t xml:space="preserve">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5336E7">
        <w:t>14</w:t>
      </w:r>
      <w:r w:rsidR="008C1EC2">
        <w:t>.</w:t>
      </w:r>
      <w:r w:rsidR="00EB5E1B">
        <w:t xml:space="preserve"> </w:t>
      </w:r>
      <w:r w:rsidR="00FD1F36">
        <w:t>siječnja</w:t>
      </w:r>
      <w:r w:rsidR="00F00C28">
        <w:t xml:space="preserve"> </w:t>
      </w:r>
      <w:r>
        <w:t>201</w:t>
      </w:r>
      <w:r w:rsidR="00FD1F36">
        <w:t>9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</w:t>
      </w:r>
      <w:r w:rsidR="00EA7B4C">
        <w:rPr>
          <w:bCs/>
        </w:rPr>
        <w:t>I</w:t>
      </w:r>
      <w:r>
        <w:rPr>
          <w:bCs/>
        </w:rPr>
        <w:t xml:space="preserve"> </w:t>
      </w:r>
      <w:r w:rsidR="00EA7B4C">
        <w:rPr>
          <w:bCs/>
        </w:rPr>
        <w:t>SUDAC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</w:t>
      </w:r>
      <w:r w:rsidR="00EA7B4C">
        <w:rPr>
          <w:bCs/>
        </w:rPr>
        <w:t xml:space="preserve">    Željko Jakšić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</w:t>
      </w:r>
      <w:r w:rsidR="00FD1F36">
        <w:t>1</w:t>
      </w:r>
      <w:r w:rsidR="00EA7B4C">
        <w:t>.3</w:t>
      </w:r>
      <w:r w:rsidR="00EB5E1B">
        <w:t>.201</w:t>
      </w:r>
      <w:r w:rsidR="00EA7B4C">
        <w:t>9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2965" w:rsidR="00CD2965">
      <w:r>
        <w:separator/>
      </w:r>
    </w:p>
  </w:endnote>
  <w:endnote w:id="0" w:type="continuationSeparator">
    <w:p w:rsidRDefault="00CD2965" w:rsidR="00CD29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2965" w:rsidR="00CD2965">
      <w:r>
        <w:separator/>
      </w:r>
    </w:p>
  </w:footnote>
  <w:footnote w:id="0" w:type="continuationSeparator">
    <w:p w:rsidRDefault="00CD2965" w:rsidR="00CD29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D06" w:rsidP="001B70D9" w:rsidR="00D07D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7D06" w:rsidR="00D07D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3772"/>
    <w:rsid w:val="001347E8"/>
    <w:rsid w:val="001431BC"/>
    <w:rsid w:val="001437B2"/>
    <w:rsid w:val="001476AE"/>
    <w:rsid w:val="001670BB"/>
    <w:rsid w:val="00173F18"/>
    <w:rsid w:val="0017565C"/>
    <w:rsid w:val="00176D20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7EE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3F3"/>
    <w:rsid w:val="003337A6"/>
    <w:rsid w:val="00335463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044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A8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1D28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36E7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931E7"/>
    <w:rsid w:val="005A4973"/>
    <w:rsid w:val="005A4B89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24E2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4540"/>
    <w:rsid w:val="007A5699"/>
    <w:rsid w:val="007B0AB6"/>
    <w:rsid w:val="007C1B5B"/>
    <w:rsid w:val="007C3B06"/>
    <w:rsid w:val="007C47CA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92834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67F2"/>
    <w:rsid w:val="00980DC4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22C45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2488"/>
    <w:rsid w:val="00BD51BF"/>
    <w:rsid w:val="00BE16E4"/>
    <w:rsid w:val="00BE33FF"/>
    <w:rsid w:val="00BE4FA1"/>
    <w:rsid w:val="00BF082D"/>
    <w:rsid w:val="00BF32DE"/>
    <w:rsid w:val="00BF6BF3"/>
    <w:rsid w:val="00C01384"/>
    <w:rsid w:val="00C017D1"/>
    <w:rsid w:val="00C04A19"/>
    <w:rsid w:val="00C0528C"/>
    <w:rsid w:val="00C118EE"/>
    <w:rsid w:val="00C2016D"/>
    <w:rsid w:val="00C36AFE"/>
    <w:rsid w:val="00C43CDA"/>
    <w:rsid w:val="00C51B2A"/>
    <w:rsid w:val="00C56925"/>
    <w:rsid w:val="00C66216"/>
    <w:rsid w:val="00C75AC9"/>
    <w:rsid w:val="00C81618"/>
    <w:rsid w:val="00C831D9"/>
    <w:rsid w:val="00C8590C"/>
    <w:rsid w:val="00C86EDE"/>
    <w:rsid w:val="00CA01EF"/>
    <w:rsid w:val="00CA2793"/>
    <w:rsid w:val="00CA347D"/>
    <w:rsid w:val="00CA3D10"/>
    <w:rsid w:val="00CB05E9"/>
    <w:rsid w:val="00CC309E"/>
    <w:rsid w:val="00CC49B6"/>
    <w:rsid w:val="00CD2965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505FE"/>
    <w:rsid w:val="00D50F62"/>
    <w:rsid w:val="00D55575"/>
    <w:rsid w:val="00D621F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35B7F"/>
    <w:rsid w:val="00E50DDF"/>
    <w:rsid w:val="00E550E4"/>
    <w:rsid w:val="00E571EA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A7B4C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2A63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488A"/>
    <w:rsid w:val="00F564E3"/>
    <w:rsid w:val="00F6215D"/>
    <w:rsid w:val="00F63499"/>
    <w:rsid w:val="00F67218"/>
    <w:rsid w:val="00F673F6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9561D"/>
    <w:rsid w:val="00FA2A24"/>
    <w:rsid w:val="00FA2D71"/>
    <w:rsid w:val="00FB1039"/>
    <w:rsid w:val="00FB7801"/>
    <w:rsid w:val="00FC0AD8"/>
    <w:rsid w:val="00FC1F8C"/>
    <w:rsid w:val="00FD1F36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37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3377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3377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377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377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37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3377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3377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377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377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Jakšić</izvorni_sadrzaj>
    <derivirana_varijabla naziv="DomainObject.DonositeljOdluke.Prezime_1">Jakšić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1520</izvorni_sadrzaj>
    <derivirana_varijabla naziv="DomainObject.Predmet.Broj_1">1520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St-1520/2018</izvorni_sadrzaj>
    <derivirana_varijabla naziv="DomainObject.Predmet.OznakaBroj_1">St-1520/2018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UDRUGA BOŠNJAKA BRANITELJA DOMOVINSKOG RATA HRVATSKE OGRANAK GRADA ZAGREBA</izvorni_sadrzaj>
    <derivirana_varijabla naziv="DomainObject.Predmet.ProtustrankaFormated_1">  UDRUGA BOŠNJAKA BRANITELJA DOMOVINSKOG RATA HRVATSKE OGRANAK GRADA ZAGREBA</derivirana_varijabla>
  </DomainObject.Predmet.ProtustrankaFormated>
  <DomainObject.Predmet.ProtustrankaFormatedOIB>
    <izvorni_sadrzaj>  UDRUGA BOŠNJAKA BRANITELJA DOMOVINSKOG RATA HRVATSKE OGRANAK GRADA ZAGREBA, OIB 74028234499</izvorni_sadrzaj>
    <derivirana_varijabla naziv="DomainObject.Predmet.ProtustrankaFormatedOIB_1">  UDRUGA BOŠNJAKA BRANITELJA DOMOVINSKOG RATA HRVATSKE OGRANAK GRADA ZAGREBA, OIB 74028234499</derivirana_varijabla>
  </DomainObject.Predmet.ProtustrankaFormatedOIB>
  <DomainObject.Predmet.ProtustrankaFormatedWithAdress>
    <izvorni_sadrzaj> UDRUGA BOŠNJAKA BRANITELJA DOMOVINSKOG RATA HRVATSKE OGRANAK GRADA ZAGREBA, Nova cesta 4, 10000 Zagreb</izvorni_sadrzaj>
    <derivirana_varijabla naziv="DomainObject.Predmet.ProtustrankaFormatedWithAdress_1"> UDRUGA BOŠNJAKA BRANITELJA DOMOVINSKOG RATA HRVATSKE OGRANAK GRADA ZAGREBA, Nova cesta 4, 10000 Zagreb</derivirana_varijabla>
  </DomainObject.Predmet.ProtustrankaFormatedWithAdress>
  <DomainObject.Predmet.ProtustrankaFormatedWithAdressOIB>
    <izvorni_sadrzaj> UDRUGA BOŠNJAKA BRANITELJA DOMOVINSKOG RATA HRVATSKE OGRANAK GRADA ZAGREBA, OIB 74028234499, Nova cesta 4, 10000 Zagreb</izvorni_sadrzaj>
    <derivirana_varijabla naziv="DomainObject.Predmet.ProtustrankaFormatedWithAdressOIB_1"> UDRUGA BOŠNJAKA BRANITELJA DOMOVINSKOG RATA HRVATSKE OGRANAK GRADA ZAGREBA, OIB 74028234499, Nova cesta 4, 10000 Zagreb</derivirana_varijabla>
  </DomainObject.Predmet.ProtustrankaFormatedWithAdressOIB>
  <DomainObject.Predmet.ProtustrankaWithAdress>
    <izvorni_sadrzaj>UDRUGA BOŠNJAKA BRANITELJA DOMOVINSKOG RATA HRVATSKE OGRANAK GRADA ZAGREBA Nova cesta 4, 10000 Zagreb</izvorni_sadrzaj>
    <derivirana_varijabla naziv="DomainObject.Predmet.ProtustrankaWithAdress_1">UDRUGA BOŠNJAKA BRANITELJA DOMOVINSKOG RATA HRVATSKE OGRANAK GRADA ZAGREBA Nova cesta 4, 10000 Zagreb</derivirana_varijabla>
  </DomainObject.Predmet.ProtustrankaWithAdress>
  <DomainObject.Predmet.ProtustrankaWithAdressOIB>
    <izvorni_sadrzaj>UDRUGA BOŠNJAKA BRANITELJA DOMOVINSKOG RATA HRVATSKE OGRANAK GRADA ZAGREBA, OIB 74028234499, Nova cesta 4, 10000 Zagreb</izvorni_sadrzaj>
    <derivirana_varijabla naziv="DomainObject.Predmet.ProtustrankaWithAdressOIB_1">UDRUGA BOŠNJAKA BRANITELJA DOMOVINSKOG RATA HRVATSKE OGRANAK GRADA ZAGREBA, OIB 74028234499, Nova cesta 4, 10000 Zagreb</derivirana_varijabla>
  </DomainObject.Predmet.ProtustrankaWithAdressOIB>
  <DomainObject.Predmet.ProtustrankaNazivFormated>
    <izvorni_sadrzaj>UDRUGA BOŠNJAKA BRANITELJA DOMOVINSKOG RATA HRVATSKE OGRANAK GRADA ZAGREBA</izvorni_sadrzaj>
    <derivirana_varijabla naziv="DomainObject.Predmet.ProtustrankaNazivFormated_1">UDRUGA BOŠNJAKA BRANITELJA DOMOVINSKOG RATA HRVATSKE OGRANAK GRADA ZAGREBA</derivirana_varijabla>
  </DomainObject.Predmet.ProtustrankaNazivFormated>
  <DomainObject.Predmet.ProtustrankaNazivFormatedOIB>
    <izvorni_sadrzaj>UDRUGA BOŠNJAKA BRANITELJA DOMOVINSKOG RATA HRVATSKE OGRANAK GRADA ZAGREBA, OIB 74028234499</izvorni_sadrzaj>
    <derivirana_varijabla naziv="DomainObject.Predmet.ProtustrankaNazivFormatedOIB_1">UDRUGA BOŠNJAKA BRANITELJA DOMOVINSKOG RATA HRVATSKE OGRANAK GRADA ZAGREBA, OIB 74028234499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BOŠNJAKA BRANITELJA DOMOVINSKOG RATA HRVATSKE OGRANAK GRADA ZAGREBA</item>
    </izvorni_sadrzaj>
    <derivirana_varijabla naziv="DomainObject.Predmet.ProtuStrankaListFormated_1">
      <item>UDRUGA BOŠNJAKA BRANITELJA DOMOVINSKOG RATA HRVATSKE OGRANAK GRADA ZAGREBA</item>
    </derivirana_varijabla>
  </DomainObject.Predmet.ProtuStrankaListFormated>
  <DomainObject.Predmet.ProtuStrankaListFormatedOIB>
    <izvorni_sadrzaj>
      <item>UDRUGA BOŠNJAKA BRANITELJA DOMOVINSKOG RATA HRVATSKE OGRANAK GRADA ZAGREBA, OIB 74028234499</item>
    </izvorni_sadrzaj>
    <derivirana_varijabla naziv="DomainObject.Predmet.ProtuStrankaListFormatedOIB_1">
      <item>UDRUGA BOŠNJAKA BRANITELJA DOMOVINSKOG RATA HRVATSKE OGRANAK GRADA ZAGREBA, OIB 74028234499</item>
    </derivirana_varijabla>
  </DomainObject.Predmet.ProtuStrankaListFormatedOIB>
  <DomainObject.Predmet.ProtuStrankaListFormatedWithAdress>
    <izvorni_sadrzaj>
      <item>UDRUGA BOŠNJAKA BRANITELJA DOMOVINSKOG RATA HRVATSKE OGRANAK GRADA ZAGREBA, Nova cesta 4, 10000 Zagreb</item>
    </izvorni_sadrzaj>
    <derivirana_varijabla naziv="DomainObject.Predmet.ProtuStrankaListFormatedWithAdress_1">
      <item>UDRUGA BOŠNJAKA BRANITELJA DOMOVINSKOG RATA HRVATSKE OGRANAK GRADA ZAGREBA, Nova cesta 4, 10000 Zagreb</item>
    </derivirana_varijabla>
  </DomainObject.Predmet.ProtuStrankaListFormatedWithAdress>
  <DomainObject.Predmet.ProtuStrankaListFormatedWithAdressOIB>
    <izvorni_sadrzaj>
      <item>UDRUGA BOŠNJAKA BRANITELJA DOMOVINSKOG RATA HRVATSKE OGRANAK GRADA ZAGREBA, OIB 74028234499, Nova cesta 4, 10000 Zagreb</item>
    </izvorni_sadrzaj>
    <derivirana_varijabla naziv="DomainObject.Predmet.ProtuStrankaListFormatedWithAdressOIB_1">
      <item>UDRUGA BOŠNJAKA BRANITELJA DOMOVINSKOG RATA HRVATSKE OGRANAK GRADA ZAGREBA, OIB 74028234499, Nova cesta 4, 10000 Zagreb</item>
    </derivirana_varijabla>
  </DomainObject.Predmet.ProtuStrankaListFormatedWithAdressOIB>
  <DomainObject.Predmet.ProtuStrankaListNazivFormated>
    <izvorni_sadrzaj>
      <item>UDRUGA BOŠNJAKA BRANITELJA DOMOVINSKOG RATA HRVATSKE OGRANAK GRADA ZAGREBA</item>
    </izvorni_sadrzaj>
    <derivirana_varijabla naziv="DomainObject.Predmet.ProtuStrankaListNazivFormated_1">
      <item>UDRUGA BOŠNJAKA BRANITELJA DOMOVINSKOG RATA HRVATSKE OGRANAK GRADA ZAGREBA</item>
    </derivirana_varijabla>
  </DomainObject.Predmet.ProtuStrankaListNazivFormated>
  <DomainObject.Predmet.ProtuStrankaListNazivFormatedOIB>
    <izvorni_sadrzaj>
      <item>UDRUGA BOŠNJAKA BRANITELJA DOMOVINSKOG RATA HRVATSKE OGRANAK GRADA ZAGREBA, OIB 74028234499</item>
    </izvorni_sadrzaj>
    <derivirana_varijabla naziv="DomainObject.Predmet.ProtuStrankaListNazivFormatedOIB_1">
      <item>UDRUGA BOŠNJAKA BRANITELJA DOMOVINSKOG RATA HRVATSKE OGRANAK GRADA ZAGREBA, OIB 74028234499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BOŠNJAKA BRANITELJA DOMOVINSKOG RATA HRVATSKE OGRANAK GRADA ZAGREBA</izvorni_sadrzaj>
    <derivirana_varijabla naziv="DomainObject.Predmet.ProtustrankaIDrugi_1">UDRUGA BOŠNJAKA BRANITELJA DOMOVINSKOG RATA HRVATSKE OGRANAK GRADA ZAGREBA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BOŠNJAKA BRANITELJA DOMOVINSKOG RATA HRVATSKE OGRANAK GRADA ZAGREBA, OIB 74028234499, Nova cesta 4, 10000 Zagreb</izvorni_sadrzaj>
    <derivirana_varijabla naziv="DomainObject.Predmet.ProtustrankaIDrugiAdressOIB_1">UDRUGA BOŠNJAKA BRANITELJA DOMOVINSKOG RATA HRVATSKE OGRANAK GRADA ZAGREBA, OIB 74028234499, Nova cesta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BOŠNJAKA BRANITELJA DOMOVINSKOG RATA HRVATSKE OGRANAK GRADA ZAGREBA</item>
      <item>FINA Regionalni centar Zagreb</item>
    </izvorni_sadrzaj>
    <derivirana_varijabla naziv="DomainObject.Predmet.SudioniciListNaziv_1">
      <item>UDRUGA BOŠNJAKA BRANITELJA DOMOVINSKOG RATA HRVATSKE OGRANAK GRADA ZAGREBA</item>
      <item>FINA Regionalni centar Zagreb</item>
    </derivirana_varijabla>
  </DomainObject.Predmet.SudioniciListNaziv>
  <DomainObject.Predmet.SudioniciListAdressOIB>
    <izvorni_sadrzaj>
      <item>UDRUGA BOŠNJAKA BRANITELJA DOMOVINSKOG RATA HRVATSKE OGRANAK GRADA ZAGREBA, OIB 74028234499, Nova cesta 4,10000 Zagreb</item>
      <item>FINA Regionalni centar Zagreb, OIB 85821130368, Trg svibanjskih žrtava 1995. 1,10000 Zagreb</item>
    </izvorni_sadrzaj>
    <derivirana_varijabla naziv="DomainObject.Predmet.SudioniciListAdressOIB_1">
      <item>UDRUGA BOŠNJAKA BRANITELJA DOMOVINSKOG RATA HRVATSKE OGRANAK GRADA ZAGREBA, OIB 74028234499, Nova cesta 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74028234499</item>
      <item>, OIB 85821130368</item>
    </izvorni_sadrzaj>
    <derivirana_varijabla naziv="DomainObject.Predmet.SudioniciListNazivOIB_1">
      <item>, OIB 74028234499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B9D6F1-80A3-4E51-A5A3-8021F6BA33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396</properties:Words>
  <properties:Characters>2192</properties:Characters>
  <properties:Lines>52</properties:Lines>
  <properties:Paragraphs>16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2019-01-11T13:14:00Z</dcterms:created>
  <dc:creator>Korisnik</dc:creator>
  <cp:lastModifiedBy>Maja Videnović</cp:lastModifiedBy>
  <cp:lastPrinted>2019-01-11T07:56:00Z</cp:lastPrinted>
  <dcterms:modified xmlns:xsi="http://www.w3.org/2001/XMLSchema-instance" xsi:type="dcterms:W3CDTF">2019-01-14T07:35:00Z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- 1520-18-ZG-reg.udr..docx)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