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8f7b" w14:paraId="ed38f7b" w:rsidRDefault="004626F6" w:rsidP="00910611" w:rsidR="004626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6F6" w:rsidP="00910611" w:rsidR="004626F6">
      <w:r>
        <w:rPr>
          <w:rFonts w:eastAsia="MS Mincho"/>
        </w:rPr>
        <w:t>REPUBLIKA HRVATSKA</w:t>
      </w:r>
    </w:p>
    <w:p w:rsidRDefault="004626F6" w:rsidP="00910611" w:rsidR="004626F6">
      <w:r>
        <w:rPr>
          <w:rFonts w:eastAsia="MS Mincho"/>
        </w:rPr>
        <w:t>TRGOVAČKI SUD U RIJECI</w:t>
      </w:r>
    </w:p>
    <w:p w:rsidRDefault="004626F6" w:rsidR="004626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>u stečajnom predmetu povodom zahtjeva</w:t>
      </w:r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t xml:space="preserve"> </w:t>
      </w:r>
      <w:r w:rsidR="00CE4E37">
        <w:t>LUNA HOTEL društvo s ograničenom odgovornošću za usluge Novalja (Grad Novalja), Jakišnica bb, MBS: 040285201, OIB: 31558008249</w:t>
      </w:r>
      <w:r>
        <w:t xml:space="preserve">, </w:t>
      </w:r>
      <w:r w:rsidRPr="00E91A71">
        <w:t xml:space="preserve">dana </w:t>
      </w:r>
      <w:r>
        <w:t>1</w:t>
      </w:r>
      <w:r w:rsidR="00E94CDB">
        <w:t>8 svibnja 2016</w:t>
      </w:r>
      <w:r w:rsidRPr="00E91A71">
        <w:t>. godine,</w:t>
      </w:r>
    </w:p>
    <w:p w:rsidRDefault="00CE4E37" w:rsidP="00365701" w:rsidR="00CE4E37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CE4E37">
        <w:t>LUNA HOTEL društvo s ograničenom odgovornošću za usluge Novalja (Grad Novalja), Jakišnica bb, MBS: 040285201, OIB: 31558008249</w:t>
      </w:r>
      <w:r w:rsidRPr="00AE5804">
        <w:rPr>
          <w:bCs/>
        </w:rPr>
        <w:t>.</w:t>
      </w:r>
    </w:p>
    <w:p w:rsidRDefault="00AC78B8" w:rsidP="00AC78B8" w:rsidR="00AC78B8">
      <w:pPr>
        <w:ind w:left="1080"/>
        <w:jc w:val="center"/>
      </w:pP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CE4E37" w:rsidP="00AC78B8" w:rsidR="00CE4E37">
      <w:pPr>
        <w:ind w:left="142"/>
        <w:jc w:val="center"/>
        <w:rPr>
          <w:bCs/>
        </w:rPr>
      </w:pP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CE4E37">
        <w:rPr>
          <w:bCs/>
        </w:rPr>
        <w:t>8. ožujka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CE4E37">
        <w:t>LUNA HOTEL društvo s ograničenom odgovornošću za usluge Novalja (Grad Novalja), Jakišnica bb, MBS: 040285201, OIB: 31558008249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CE4E37">
        <w:rPr>
          <w:bCs/>
        </w:rPr>
        <w:t>13. svibnja</w:t>
      </w:r>
      <w:r w:rsidR="00473463">
        <w:rPr>
          <w:bCs/>
        </w:rPr>
        <w:t xml:space="preserve"> 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CE4E37" w:rsidRPr="00AC78B8">
      <w:pPr>
        <w:jc w:val="center"/>
      </w:pPr>
      <w:r w:rsidRPr="00AC78B8">
        <w:t xml:space="preserve"> Rijeka, </w:t>
      </w:r>
      <w:r w:rsidR="00CE4E37">
        <w:t>18. svibnja</w:t>
      </w:r>
      <w:r w:rsidR="00473463">
        <w:t xml:space="preserve"> 2016</w:t>
      </w:r>
      <w:r w:rsidRPr="00AC78B8">
        <w:t>. godine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CE4E37" w:rsidR="00CE4E37">
      <w:pPr>
        <w:jc w:val="both"/>
      </w:pPr>
    </w:p>
    <w:p w:rsidRDefault="00CE4E37" w:rsidR="00CE4E37" w:rsidRPr="00AC78B8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</w:p>
    <w:p w:rsidRDefault="00365701" w:rsidP="00AC78B8" w:rsidR="00365701">
      <w:r>
        <w:t>- dužniku</w:t>
      </w:r>
      <w:r w:rsidR="00473463">
        <w:t xml:space="preserve"> 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CE4E37">
        <w:t>18. svibnja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1B8" w:rsidP="00A90047" w:rsidR="00C101B8">
      <w:r>
        <w:separator/>
      </w:r>
    </w:p>
  </w:endnote>
  <w:endnote w:id="0" w:type="continuationSeparator">
    <w:p w:rsidRDefault="00C101B8" w:rsidP="00A90047" w:rsidR="00C10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CDB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1B8" w:rsidP="00A90047" w:rsidR="00C101B8">
      <w:r>
        <w:separator/>
      </w:r>
    </w:p>
  </w:footnote>
  <w:footnote w:id="0" w:type="continuationSeparator">
    <w:p w:rsidRDefault="00C101B8" w:rsidP="00A90047" w:rsidR="00C10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CE4E37">
      <w:t>609</w:t>
    </w:r>
    <w:r w:rsidR="003006D1">
      <w:t>/201</w:t>
    </w:r>
    <w:r w:rsidR="00CE4E37">
      <w:t>6</w:t>
    </w:r>
    <w:r w:rsidR="003006D1">
      <w:t>-</w:t>
    </w:r>
    <w:r w:rsidR="00CE4E37">
      <w:t>7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3928D0"/>
    <w:rsid w:val="004626F6"/>
    <w:rsid w:val="00471E52"/>
    <w:rsid w:val="00473463"/>
    <w:rsid w:val="004F6C16"/>
    <w:rsid w:val="0093678D"/>
    <w:rsid w:val="00942A0F"/>
    <w:rsid w:val="00966489"/>
    <w:rsid w:val="00980F3B"/>
    <w:rsid w:val="00981728"/>
    <w:rsid w:val="00A03B7C"/>
    <w:rsid w:val="00A90047"/>
    <w:rsid w:val="00AC78B8"/>
    <w:rsid w:val="00B6546C"/>
    <w:rsid w:val="00BA3EB5"/>
    <w:rsid w:val="00C101B8"/>
    <w:rsid w:val="00CB56E5"/>
    <w:rsid w:val="00CC3BBA"/>
    <w:rsid w:val="00CE4E37"/>
    <w:rsid w:val="00DD3770"/>
    <w:rsid w:val="00E518D1"/>
    <w:rsid w:val="00E94CDB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BB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BB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BB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BB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BB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BB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BB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BB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St-609/2016-8</izvorni_sadrzaj>
    <derivirana_varijabla naziv="DomainObject.Oznaka_1">St-609/2016-8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HOTEL d.o.o.</izvorni_sadrzaj>
    <derivirana_varijabla naziv="DomainObject.Predmet.ProtustrankaFormated_1">  LUNA HOTEL d.o.o.</derivirana_varijabla>
  </DomainObject.Predmet.ProtustrankaFormated>
  <DomainObject.Predmet.ProtustrankaFormatedOIB>
    <izvorni_sadrzaj>  LUNA HOTEL d.o.o., OIB 31558008249</izvorni_sadrzaj>
    <derivirana_varijabla naziv="DomainObject.Predmet.ProtustrankaFormatedOIB_1">  LUNA HOTEL d.o.o., OIB 31558008249</derivirana_varijabla>
  </DomainObject.Predmet.ProtustrankaFormatedOIB>
  <DomainObject.Predmet.ProtustrankaFormatedWithAdress>
    <izvorni_sadrzaj> LUNA HOTEL d.o.o., Jakišnica bb, 53291 Novalja</izvorni_sadrzaj>
    <derivirana_varijabla naziv="DomainObject.Predmet.ProtustrankaFormatedWithAdress_1"> LUNA HOTEL d.o.o., Jakišnica bb, 53291 Novalja</derivirana_varijabla>
  </DomainObject.Predmet.ProtustrankaFormatedWithAdress>
  <DomainObject.Predmet.ProtustrankaFormatedWithAdressOIB>
    <izvorni_sadrzaj> LUNA HOTEL d.o.o., OIB 31558008249, Jakišnica bb, 53291 Novalja</izvorni_sadrzaj>
    <derivirana_varijabla naziv="DomainObject.Predmet.ProtustrankaFormatedWithAdressOIB_1"> LUNA HOTEL d.o.o., OIB 31558008249, Jakišnica bb, 53291 Novalja</derivirana_varijabla>
  </DomainObject.Predmet.ProtustrankaFormatedWithAdressOIB>
  <DomainObject.Predmet.ProtustrankaWithAdress>
    <izvorni_sadrzaj>LUNA HOTEL d.o.o. Jakišnica bb, 53291 Novalja</izvorni_sadrzaj>
    <derivirana_varijabla naziv="DomainObject.Predmet.ProtustrankaWithAdress_1">LUNA HOTEL d.o.o. Jakišnica bb, 53291 Novalja</derivirana_varijabla>
  </DomainObject.Predmet.ProtustrankaWithAdress>
  <DomainObject.Predmet.ProtustrankaWithAdressOIB>
    <izvorni_sadrzaj>LUNA HOTEL d.o.o., OIB 31558008249, Jakišnica bb, 53291 Novalja</izvorni_sadrzaj>
    <derivirana_varijabla naziv="DomainObject.Predmet.ProtustrankaWithAdressOIB_1">LUNA HOTEL d.o.o., OIB 31558008249, Jakišnica bb, 53291 Novalja</derivirana_varijabla>
  </DomainObject.Predmet.ProtustrankaWithAdressOIB>
  <DomainObject.Predmet.ProtustrankaNazivFormated>
    <izvorni_sadrzaj>LUNA HOTEL d.o.o.</izvorni_sadrzaj>
    <derivirana_varijabla naziv="DomainObject.Predmet.ProtustrankaNazivFormated_1">LUNA HOTEL d.o.o.</derivirana_varijabla>
  </DomainObject.Predmet.ProtustrankaNazivFormated>
  <DomainObject.Predmet.ProtustrankaNazivFormatedOIB>
    <izvorni_sadrzaj>LUNA HOTEL d.o.o., OIB 31558008249</izvorni_sadrzaj>
    <derivirana_varijabla naziv="DomainObject.Predmet.ProtustrankaNazivFormatedOIB_1">LUNA HOTEL d.o.o.,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LUNA HOTEL d.o.o.</item>
    </izvorni_sadrzaj>
    <derivirana_varijabla naziv="DomainObject.Predmet.ProtuStrankaListFormated_1">
      <item>LUNA HOTEL d.o.o.</item>
    </derivirana_varijabla>
  </DomainObject.Predmet.ProtuStrankaListFormated>
  <DomainObject.Predmet.ProtuStrankaListFormatedOIB>
    <izvorni_sadrzaj>
      <item>LUNA HOTEL d.o.o., OIB 31558008249</item>
    </izvorni_sadrzaj>
    <derivirana_varijabla naziv="DomainObject.Predmet.ProtuStrankaListFormatedOIB_1">
      <item>LUNA HOTEL d.o.o., OIB 31558008249</item>
    </derivirana_varijabla>
  </DomainObject.Predmet.ProtuStrankaListFormatedOIB>
  <DomainObject.Predmet.ProtuStrankaListFormatedWithAdress>
    <izvorni_sadrzaj>
      <item>LUNA HOTEL d.o.o., Jakišnica bb, 53291 Novalja</item>
    </izvorni_sadrzaj>
    <derivirana_varijabla naziv="DomainObject.Predmet.ProtuStrankaListFormatedWithAdress_1">
      <item>LUNA HOTEL d.o.o., Jakišnica bb, 53291 Novalja</item>
    </derivirana_varijabla>
  </DomainObject.Predmet.ProtuStrankaListFormatedWithAdress>
  <DomainObject.Predmet.ProtuStrankaListFormatedWithAdressOIB>
    <izvorni_sadrzaj>
      <item>LUNA HOTEL d.o.o., OIB 31558008249, Jakišnica bb, 53291 Novalja</item>
    </izvorni_sadrzaj>
    <derivirana_varijabla naziv="DomainObject.Predmet.ProtuStrankaListFormatedWithAdressOIB_1">
      <item>LUNA HOTEL d.o.o., OIB 31558008249, Jakišnica bb, 53291 Novalja</item>
    </derivirana_varijabla>
  </DomainObject.Predmet.ProtuStrankaListFormatedWithAdressOIB>
  <DomainObject.Predmet.ProtuStrankaListNazivFormated>
    <izvorni_sadrzaj>
      <item>LUNA HOTEL d.o.o.</item>
    </izvorni_sadrzaj>
    <derivirana_varijabla naziv="DomainObject.Predmet.ProtuStrankaListNazivFormated_1">
      <item>LUNA HOTEL d.o.o.</item>
    </derivirana_varijabla>
  </DomainObject.Predmet.ProtuStrankaListNazivFormated>
  <DomainObject.Predmet.ProtuStrankaListNazivFormatedOIB>
    <izvorni_sadrzaj>
      <item>LUNA HOTEL d.o.o., OIB 31558008249</item>
    </izvorni_sadrzaj>
    <derivirana_varijabla naziv="DomainObject.Predmet.ProtuStrankaListNazivFormatedOIB_1">
      <item>LUNA HOTEL d.o.o.,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St-609/2016-8</izvorni_sadrzaj>
    <derivirana_varijabla naziv="DomainObject.PoslovniBrojDokumenta_1">St-609/2016-8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LUNA HOTEL d.o.o.</izvorni_sadrzaj>
    <derivirana_varijabla naziv="DomainObject.Predmet.ProtustrankaIDrugi_1">LUNA HOTEL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LUNA HOTEL d.o.o., OIB 31558008249, Jakišnica bb, 53291 Novalja</izvorni_sadrzaj>
    <derivirana_varijabla naziv="DomainObject.Predmet.ProtustrankaIDrugiAdressOIB_1">LUNA HOTEL d.o.o., OIB 31558008249, Jakišnica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LUNA HOTEL d.o.o.</item>
    </izvorni_sadrzaj>
    <derivirana_varijabla naziv="DomainObject.Predmet.SudioniciListNaziv_1">
      <item>FINA Rijeka</item>
      <item>LUNA HOTEL d.o.o.</item>
    </derivirana_varijabla>
  </DomainObject.Predmet.SudioniciListNaziv>
  <DomainObject.Predmet.SudioniciListAdressOIB>
    <izvorni_sadrzaj>
      <item>FINA Rijeka, OIB 85821130368, Frana Kurelca 8,51000 Rijeka</item>
      <item>LUNA HOTEL d.o.o., OIB 31558008249, Jakišnica bb,53291 Novalja</item>
    </izvorni_sadrzaj>
    <derivirana_varijabla naziv="DomainObject.Predmet.SudioniciListAdressOIB_1">
      <item>FINA Rijeka, OIB 85821130368, Frana Kurelca 8,51000 Rijeka</item>
      <item>LUNA HOTEL d.o.o., OIB 31558008249, Jakišnica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2103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2016-05-18T10:35:00Z</dcterms:created>
  <dc:creator>Vera Jelenović</dc:creator>
  <cp:lastModifiedBy>Danijela Fumić</cp:lastModifiedBy>
  <dcterms:modified xmlns:xsi="http://www.w3.org/2001/XMLSchema-instance" xsi:type="dcterms:W3CDTF">2016-05-18T10:52:00Z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St-609/2016-8 / Odluka - Rješenje - odbačen zahtjev/prijedlog</vt:lpwstr>
  </prop:property>
  <prop:property name="CC_coloring" pid="5" fmtid="{D5CDD505-2E9C-101B-9397-08002B2CF9AE}">
    <vt:bool>false</vt:bool>
  </prop:property>
</prop:Properties>
</file>