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b81c" w14:paraId="322b81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7093">
        <w:rPr>
          <w:lang w:val="hr-HR"/>
        </w:rPr>
        <w:t>5</w:t>
      </w:r>
      <w:r w:rsidR="00823563">
        <w:rPr>
          <w:lang w:val="hr-HR"/>
        </w:rPr>
        <w:t>30</w:t>
      </w:r>
      <w:r w:rsidR="00F1709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62B23">
        <w:rPr>
          <w:lang w:val="hr-HR"/>
        </w:rPr>
        <w:t xml:space="preserve">MIKI jednostavno društvo s ograničenom odgovornošću za ugostiteljstvo i usluge, Bjelovar, Naselje kralja Zvonimira 5/1,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862B23">
        <w:rPr>
          <w:lang w:val="hr-HR"/>
        </w:rPr>
        <w:t>86596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862B23">
        <w:rPr>
          <w:lang w:val="hr-HR"/>
        </w:rPr>
        <w:t>87608292176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217B">
        <w:rPr>
          <w:lang w:val="hr-HR"/>
        </w:rPr>
        <w:t>5</w:t>
      </w:r>
      <w:r w:rsidR="00862B23">
        <w:rPr>
          <w:lang w:val="hr-HR"/>
        </w:rPr>
        <w:t>30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6379B">
        <w:rPr>
          <w:lang w:val="hr-HR"/>
        </w:rPr>
        <w:t>324.329,22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proofErr w:type="spellStart"/>
      <w:r w:rsidR="0056379B">
        <w:rPr>
          <w:lang w:val="hr-HR"/>
        </w:rPr>
        <w:t>Miljan</w:t>
      </w:r>
      <w:proofErr w:type="spellEnd"/>
      <w:r w:rsidR="0056379B">
        <w:rPr>
          <w:lang w:val="hr-HR"/>
        </w:rPr>
        <w:t xml:space="preserve"> </w:t>
      </w:r>
      <w:proofErr w:type="spellStart"/>
      <w:r w:rsidR="0056379B">
        <w:rPr>
          <w:lang w:val="hr-HR"/>
        </w:rPr>
        <w:t>Matulović</w:t>
      </w:r>
      <w:proofErr w:type="spellEnd"/>
      <w:r w:rsidR="0056379B">
        <w:rPr>
          <w:lang w:val="hr-HR"/>
        </w:rPr>
        <w:t>, Bjelovar, Naselje kralja Zvonimira 3/</w:t>
      </w:r>
      <w:proofErr w:type="spellStart"/>
      <w:r w:rsidR="0056379B">
        <w:rPr>
          <w:lang w:val="hr-HR"/>
        </w:rPr>
        <w:t>3</w:t>
      </w:r>
      <w:proofErr w:type="spellEnd"/>
      <w:r w:rsidR="0056379B">
        <w:rPr>
          <w:lang w:val="hr-HR"/>
        </w:rPr>
        <w:t>, OIB: 17757870475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C244C">
        <w:rPr>
          <w:lang w:val="hr-HR"/>
        </w:rPr>
        <w:t>7.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407629">
        <w:rPr>
          <w:lang w:val="hr-HR"/>
        </w:rPr>
        <w:t>7.1.2016.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E2E" w:rsidR="00476E2E">
      <w:r>
        <w:separator/>
      </w:r>
    </w:p>
  </w:endnote>
  <w:endnote w:id="0" w:type="continuationSeparator">
    <w:p w:rsidRDefault="00476E2E" w:rsidR="00476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E2E" w:rsidR="00476E2E">
      <w:r>
        <w:separator/>
      </w:r>
    </w:p>
  </w:footnote>
  <w:footnote w:id="0" w:type="continuationSeparator">
    <w:p w:rsidRDefault="00476E2E" w:rsidR="00476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4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F06"/>
    <w:rsid w:val="00291280"/>
    <w:rsid w:val="002B63E1"/>
    <w:rsid w:val="002C5C81"/>
    <w:rsid w:val="003169ED"/>
    <w:rsid w:val="0032457F"/>
    <w:rsid w:val="00341276"/>
    <w:rsid w:val="003419D0"/>
    <w:rsid w:val="00343FE8"/>
    <w:rsid w:val="00344BEC"/>
    <w:rsid w:val="00352264"/>
    <w:rsid w:val="00354F99"/>
    <w:rsid w:val="00373AF2"/>
    <w:rsid w:val="00380A6A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6E2E"/>
    <w:rsid w:val="0047725A"/>
    <w:rsid w:val="004B7E8E"/>
    <w:rsid w:val="004C14EC"/>
    <w:rsid w:val="004D07A7"/>
    <w:rsid w:val="004D4755"/>
    <w:rsid w:val="004F67AC"/>
    <w:rsid w:val="00504309"/>
    <w:rsid w:val="0051289C"/>
    <w:rsid w:val="0052619D"/>
    <w:rsid w:val="0056379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37C27"/>
    <w:rsid w:val="00E4147B"/>
    <w:rsid w:val="00E41F11"/>
    <w:rsid w:val="00E44B9F"/>
    <w:rsid w:val="00E469A6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7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7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St-530/2015-2</izvorni_sadrzaj>
    <derivirana_varijabla naziv="DomainObject.Oznaka_1">St-530/2015-2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 jednostavno društvo s ograničenom odgovornošću za ugostiteljstvo i usluge, Bjelovar</izvorni_sadrzaj>
    <derivirana_varijabla naziv="DomainObject.Predmet.ProtustrankaFormated_1">  MIKI jednostavno društvo s ograničenom odgovornošću za ugostiteljstvo i usluge, Bjelovar</derivirana_varijabla>
  </DomainObject.Predmet.ProtustrankaFormated>
  <DomainObject.Predmet.ProtustrankaFormatedOIB>
    <izvorni_sadrzaj>  MIKI jednostavno društvo s ograničenom odgovornošću za ugostiteljstvo i usluge, Bjelovar, OIB 87608292176</izvorni_sadrzaj>
    <derivirana_varijabla naziv="DomainObject.Predmet.ProtustrankaFormatedOIB_1">  MIKI jednostavno društvo s ograničenom odgovornošću za ugostiteljstvo i usluge, Bjelovar, OIB 87608292176</derivirana_varijabla>
  </DomainObject.Predmet.ProtustrankaFormatedOIB>
  <DomainObject.Predmet.ProtustrankaFormatedWithAdress>
    <izvorni_sadrzaj> MIKI jednostavno društvo s ograničenom odgovornošću za ugostiteljstvo i usluge, Bjelovar, Naselje kralja Zvonimira 5/1, 43000 Bjelovar</izvorni_sadrzaj>
    <derivirana_varijabla naziv="DomainObject.Predmet.ProtustrankaFormatedWithAdress_1"> MIKI jednostavno društvo s ograničenom odgovornošću za ugostiteljstvo i usluge, Bjelovar, Naselje kralja Zvonimira 5/1, 43000 Bjelovar</derivirana_varijabla>
  </DomainObject.Predmet.ProtustrankaFormatedWithAdress>
  <DomainObject.Predmet.ProtustrankaFormatedWithAdressOIB>
    <izvorni_sadrzaj> MIKI jednostavno društvo s ograničenom odgovornošću za ugostiteljstvo i usluge, Bjelovar, OIB 87608292176, Naselje kralja Zvonimira 5/1, 43000 Bjelovar</izvorni_sadrzaj>
    <derivirana_varijabla naziv="DomainObject.Predmet.ProtustrankaFormatedWithAdressOIB_1"> MIKI jednostavno društvo s ograničenom odgovornošću za ugostiteljstvo i usluge, Bjelovar, OIB 87608292176, Naselje kralja Zvonimira 5/1, 43000 Bjelovar</derivirana_varijabla>
  </DomainObject.Predmet.ProtustrankaFormatedWithAdressOIB>
  <DomainObject.Predmet.ProtustrankaWithAdress>
    <izvorni_sadrzaj>MIKI jednostavno društvo s ograničenom odgovornošću za ugostiteljstvo i usluge, Bjelovar Naselje kralja Zvonimira 5/1, 43000 Bjelovar</izvorni_sadrzaj>
    <derivirana_varijabla naziv="DomainObject.Predmet.ProtustrankaWithAdress_1">MIKI jednostavno društvo s ograničenom odgovornošću za ugostiteljstvo i usluge, Bjelovar Naselje kralja Zvonimira 5/1, 43000 Bjelovar</derivirana_varijabla>
  </DomainObject.Predmet.ProtustrankaWithAdress>
  <DomainObject.Predmet.ProtustrankaWithAdressOIB>
    <izvorni_sadrzaj>MIKI jednostavno društvo s ograničenom odgovornošću za ugostiteljstvo i usluge, Bjelovar, OIB 87608292176, Naselje kralja Zvonimira 5/1, 43000 Bjelovar</izvorni_sadrzaj>
    <derivirana_varijabla naziv="DomainObject.Predmet.ProtustrankaWithAdressOIB_1">MIKI jednostavno društvo s ograničenom odgovornošću za ugostiteljstvo i usluge, Bjelovar, OIB 87608292176, Naselje kralja Zvonimira 5/1, 43000 Bjelovar</derivirana_varijabla>
  </DomainObject.Predmet.ProtustrankaWithAdressOIB>
  <DomainObject.Predmet.ProtustrankaNazivFormated>
    <izvorni_sadrzaj>MIKI jednostavno društvo s ograničenom odgovornošću za ugostiteljstvo i usluge, Bjelovar</izvorni_sadrzaj>
    <derivirana_varijabla naziv="DomainObject.Predmet.ProtustrankaNazivFormated_1">MIKI jednostavno društvo s ograničenom odgovornošću za ugostiteljstvo i usluge, Bjelovar</derivirana_varijabla>
  </DomainObject.Predmet.ProtustrankaNazivFormated>
  <DomainObject.Predmet.ProtustrankaNazivFormatedOIB>
    <izvorni_sadrzaj>MIKI jednostavno društvo s ograničenom odgovornošću za ugostiteljstvo i usluge, Bjelovar, OIB 87608292176</izvorni_sadrzaj>
    <derivirana_varijabla naziv="DomainObject.Predmet.ProtustrankaNazivFormatedOIB_1">MIKI jednostavno društvo s ograničenom odgovornošću za ugostiteljstvo i usluge, Bjelovar, OIB 87608292176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MIKI jednostavno društvo s ograničenom odgovornošću za ugostiteljstvo i usluge, Bjelovar</item>
    </izvorni_sadrzaj>
    <derivirana_varijabla naziv="DomainObject.Predmet.ProtuStrankaListFormated_1">
      <item>MIKI jednostavno društvo s ograničenom odgovornošću za ugostiteljstvo i usluge, Bjelovar</item>
    </derivirana_varijabla>
  </DomainObject.Predmet.ProtuStrankaListFormated>
  <DomainObject.Predmet.ProtuStrankaListFormatedOIB>
    <izvorni_sadrzaj>
      <item>MIKI jednostavno društvo s ograničenom odgovornošću za ugostiteljstvo i usluge, Bjelovar, OIB 87608292176</item>
    </izvorni_sadrzaj>
    <derivirana_varijabla naziv="DomainObject.Predmet.ProtuStrankaListFormatedOIB_1">
      <item>MIKI jednostavno društvo s ograničenom odgovornošću za ugostiteljstvo i usluge, Bjelovar, OIB 87608292176</item>
    </derivirana_varijabla>
  </DomainObject.Predmet.ProtuStrankaListFormatedOIB>
  <DomainObject.Predmet.ProtuStrankaListFormatedWithAdress>
    <izvorni_sadrzaj>
      <item>MIKI jednostavno društvo s ograničenom odgovornošću za ugostiteljstvo i usluge, Bjelovar, Naselje kralja Zvonimira 5/1, 43000 Bjelovar</item>
    </izvorni_sadrzaj>
    <derivirana_varijabla naziv="DomainObject.Predmet.ProtuStrankaListFormatedWithAdress_1">
      <item>MIKI jednostavno društvo s ograničenom odgovornošću za ugostiteljstvo i usluge, Bjelovar, Naselje kralja Zvonimira 5/1, 43000 Bjelovar</item>
    </derivirana_varijabla>
  </DomainObject.Predmet.ProtuStrankaListFormatedWithAdress>
  <DomainObject.Predmet.ProtuStrankaListFormatedWithAdressOIB>
    <izvorni_sadrzaj>
      <item>MIKI jednostavno društvo s ograničenom odgovornošću za ugostiteljstvo i usluge, Bjelovar, OIB 87608292176, Naselje kralja Zvonimira 5/1, 43000 Bjelovar</item>
    </izvorni_sadrzaj>
    <derivirana_varijabla naziv="DomainObject.Predmet.ProtuStrankaListFormatedWithAdressOIB_1">
      <item>MIKI jednostavno društvo s ograničenom odgovornošću za ugostiteljstvo i usluge, Bjelovar, OIB 87608292176, Naselje kralja Zvonimira 5/1, 43000 Bjelovar</item>
    </derivirana_varijabla>
  </DomainObject.Predmet.ProtuStrankaListFormatedWithAdressOIB>
  <DomainObject.Predmet.ProtuStrankaListNazivFormated>
    <izvorni_sadrzaj>
      <item>MIKI jednostavno društvo s ograničenom odgovornošću za ugostiteljstvo i usluge, Bjelovar</item>
    </izvorni_sadrzaj>
    <derivirana_varijabla naziv="DomainObject.Predmet.ProtuStrankaListNazivFormated_1">
      <item>MIKI jednostavno društvo s ograničenom odgovornošću za ugostiteljstvo i usluge, Bjelovar</item>
    </derivirana_varijabla>
  </DomainObject.Predmet.ProtuStrankaListNazivFormated>
  <DomainObject.Predmet.ProtuStrankaListNazivFormatedOIB>
    <izvorni_sadrzaj>
      <item>MIKI jednostavno društvo s ograničenom odgovornošću za ugostiteljstvo i usluge, Bjelovar, OIB 87608292176</item>
    </izvorni_sadrzaj>
    <derivirana_varijabla naziv="DomainObject.Predmet.ProtuStrankaListNazivFormatedOIB_1">
      <item>MIKI jednostavno društvo s ograničenom odgovornošću za ugostiteljstvo i usluge, Bjelovar, OIB 87608292176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St-530/2015-2</izvorni_sadrzaj>
    <derivirana_varijabla naziv="DomainObject.PoslovniBrojDokumenta_1">St-530/2015-2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MIKI jednostavno društvo s ograničenom odgovornošću za ugostiteljstvo i usluge, Bjelovar</izvorni_sadrzaj>
    <derivirana_varijabla naziv="DomainObject.Predmet.ProtustrankaIDrugi_1">MIKI jednostavno društvo s ograničenom odgovornošću za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MIKI jednostavno društvo s ograničenom odgovornošću za ugostiteljstvo i usluge, Bjelovar, OIB 87608292176, Naselje kralja Zvonimira 5/1, 43000 Bjelovar</izvorni_sadrzaj>
    <derivirana_varijabla naziv="DomainObject.Predmet.ProtustrankaIDrugiAdressOIB_1">MIKI jednostavno društvo s ograničenom odgovornošću za ugostiteljstvo i usluge, Bjelovar, OIB 87608292176, Naselje kralja Zvonimira 5/1,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MIKI jednostavno društvo s ograničenom odgovornošću za ugostiteljstvo i usluge, Bjelovar</item>
    </izvorni_sadrzaj>
    <derivirana_varijabla naziv="DomainObject.Predmet.SudioniciListNaziv_1">
      <item>FINA, RC ZAGREB, Podružnica Bjelovar</item>
      <item>MIKI jednostavno društvo s ograničenom odgovornošću za ugostiteljstvo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MIKI jednostavno društvo s ograničenom odgovornošću za ugostiteljstvo i usluge, Bjelovar, OIB 87608292176, Naselje kralja Zvonimira 5/1,43000 Bjelovar</item>
    </izvorni_sadrzaj>
    <derivirana_varijabla naziv="DomainObject.Predmet.SudioniciListAdressOIB_1">
      <item>FINA, RC ZAGREB, Podružnica Bjelovar, OIB 85821130368, F. Supila 4,43000 Bjelovar</item>
      <item>MIKI jednostavno društvo s ograničenom odgovornošću za ugostiteljstvo i usluge, Bjelovar, OIB 87608292176, Naselje kralja Zvonimira 5/1,43000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87608292176</item>
    </izvorni_sadrzaj>
    <derivirana_varijabla naziv="DomainObject.Predmet.SudioniciListNazivOIB_1">
      <item>, OIB 85821130368</item>
      <item>, OIB 87608292176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1775</properties:Characters>
  <properties:Lines>49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2016-01-07T08:52:00Z</dcterms:created>
  <dc:creator>ssabljic</dc:creator>
  <cp:lastModifiedBy>Suzana Sabljić</cp:lastModifiedBy>
  <cp:lastPrinted>2016-01-07T08:49:00Z</cp:lastPrinted>
  <dcterms:modified xmlns:xsi="http://www.w3.org/2001/XMLSchema-instance" xsi:type="dcterms:W3CDTF">2016-01-07T08:58:00Z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