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349e" w14:paraId="065349e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4B1918">
        <w:t>912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>
        <w:rPr>
          <w:b/>
        </w:rPr>
        <w:t xml:space="preserve"> </w:t>
      </w:r>
      <w:r w:rsidR="004365E1">
        <w:rPr>
          <w:b/>
        </w:rPr>
        <w:t>PROJEKT PODOVI</w:t>
      </w:r>
      <w:r w:rsidR="004B1918">
        <w:rPr>
          <w:b/>
        </w:rPr>
        <w:t xml:space="preserve"> d.o.o. OIB: 39517295058, Zagreb, Trnjanska cesta 45.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4B1918">
        <w:t>646.909,01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4B1918">
      <w:rPr>
        <w:b/>
      </w:rPr>
      <w:t>912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DF3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499B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0EA"/>
    <w:rsid w:val="00413F4C"/>
    <w:rsid w:val="004365E1"/>
    <w:rsid w:val="0045243B"/>
    <w:rsid w:val="00494829"/>
    <w:rsid w:val="004B1918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2405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5486C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233B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3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3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6912</izvorni_sadrzaj>
    <derivirana_varijabla naziv="DomainObject.Predmet.Broj_1">6912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St-6912/2015</izvorni_sadrzaj>
    <derivirana_varijabla naziv="DomainObject.Predmet.OznakaBroj_1">St-6912/2015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 zastupanog po punomoćniku Joško Vidrih; Ivan Hrgović; David Vidrih</izvorni_sadrzaj>
    <derivirana_varijabla naziv="DomainObject.Predmet.ProtustrankaFormated_1">  PROJEKT PODOVI d.o.o. zastupanog po punomoćniku Joško Vidrih; Ivan Hrgović; David Vidrih</derivirana_varijabla>
  </DomainObject.Predmet.ProtustrankaFormated>
  <DomainObject.Predmet.ProtustrankaFormatedOIB>
    <izvorni_sadrzaj>  PROJEKT PODOVI d.o.o., OIB 39517295058 zastupanog po punomoćniku Joško Vidrih; Ivan Hrgović; David Vidrih</izvorni_sadrzaj>
    <derivirana_varijabla naziv="DomainObject.Predmet.ProtustrankaFormatedOIB_1">  PROJEKT PODOVI d.o.o., OIB 39517295058 zastupanog po punomoćniku Joško Vidrih; Ivan Hrgović; David Vidrih</derivirana_varijabla>
  </DomainObject.Predmet.ProtustrankaFormatedOIB>
  <DomainObject.Predmet.ProtustrankaFormatedWithAdress>
    <izvorni_sadrzaj> PROJEKT PODOVI d.o.o., Trnjanska cesta 45, 10000 Zagreb zastupanog po punomoćniku Joško Vidrih; Ivan Hrgović; David Vidrih</izvorni_sadrzaj>
    <derivirana_varijabla naziv="DomainObject.Predmet.ProtustrankaFormatedWithAdress_1"> PROJEKT PODOVI d.o.o., Trnjanska cesta 45, 10000 Zagreb zastupanog po punomoćniku Joško Vidrih; Ivan Hrgović; David Vidrih</derivirana_varijabla>
  </DomainObject.Predmet.ProtustrankaFormatedWithAdress>
  <DomainObject.Predmet.ProtustrankaFormatedWithAdressOIB>
    <izvorni_sadrzaj> PROJEKT PODOVI d.o.o., OIB 39517295058, Trnjanska cesta 45, 10000 Zagreb zastupanog po punomoćniku Joško Vidrih; Ivan Hrgović; David Vidrih</izvorni_sadrzaj>
    <derivirana_varijabla naziv="DomainObject.Predmet.ProtustrankaFormatedWithAdressOIB_1"> PROJEKT PODOVI d.o.o., OIB 39517295058, Trnjanska cesta 45, 10000 Zagreb zastupanog po punomoćniku Joško Vidrih; Ivan Hrgović; David Vidrih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PODOVI d.o.o. zastupanog po punomoćniku Joško Vidrih; Ivan Hrgović; David Vidrih</item>
    </izvorni_sadrzaj>
    <derivirana_varijabla naziv="DomainObject.Predmet.ProtuStrankaListFormated_1">
      <item>PROJEKT PODOVI d.o.o. zastupanog po punomoćniku Joško Vidrih; Ivan Hrgović; David Vidrih</item>
    </derivirana_varijabla>
  </DomainObject.Predmet.ProtuStrankaListFormated>
  <DomainObject.Predmet.ProtuStrankaListFormatedOIB>
    <izvorni_sadrzaj>
      <item>PROJEKT PODOVI d.o.o., OIB 39517295058 zastupanog po punomoćniku Joško Vidrih; Ivan Hrgović; David Vidrih</item>
    </izvorni_sadrzaj>
    <derivirana_varijabla naziv="DomainObject.Predmet.ProtuStrankaListFormatedOIB_1">
      <item>PROJEKT PODOVI d.o.o., OIB 39517295058 zastupanog po punomoćniku Joško Vidrih; Ivan Hrgović; David Vidrih</item>
    </derivirana_varijabla>
  </DomainObject.Predmet.ProtuStrankaListFormatedOIB>
  <DomainObject.Predmet.ProtuStrankaListFormatedWithAdress>
    <izvorni_sadrzaj>
      <item>PROJEKT PODOVI d.o.o., Trnjanska cesta 45, 10000 Zagreb zastupanog po punomoćniku Joško Vidrih; Ivan Hrgović; David Vidrih</item>
    </izvorni_sadrzaj>
    <derivirana_varijabla naziv="DomainObject.Predmet.ProtuStrankaListFormatedWithAdress_1">
      <item>PROJEKT PODOVI d.o.o., Trnjanska cesta 45, 10000 Zagreb zastupanog po punomoćniku Joško Vidrih; Ivan Hrgović; David Vidrih</item>
    </derivirana_varijabla>
  </DomainObject.Predmet.ProtuStrankaListFormatedWithAdress>
  <DomainObject.Predmet.ProtuStrankaListFormatedWithAdressOIB>
    <izvorni_sadrzaj>
      <item>PROJEKT PODOVI d.o.o., OIB 39517295058, Trnjanska cesta 45, 10000 Zagreb zastupanog po punomoćniku Joško Vidrih; Ivan Hrgović; David Vidrih</item>
    </izvorni_sadrzaj>
    <derivirana_varijabla naziv="DomainObject.Predmet.ProtuStrankaListFormatedWithAdressOIB_1">
      <item>PROJEKT PODOVI d.o.o., OIB 39517295058, Trnjanska cesta 45, 10000 Zagreb zastupanog po punomoćniku Joško Vidrih; Ivan Hrgović; David Vidrih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Joško Vidrih punomoćnik sudionika u postupku PROJEKT PODOVI d.o.o.</item>
      <item>Ivan Hrgović punomoćnik sudionika u postupku PROJEKT PODOVI d.o.o.</item>
      <item>David Vidrih punomoćnik sudionika u postupku PROJEKT PODOVI d.o.o.</item>
    </izvorni_sadrzaj>
    <derivirana_varijabla naziv="DomainObject.Predmet.OstaliListFormated_1">
      <item>Joško Vidrih punomoćnik sudionika u postupku PROJEKT PODOVI d.o.o.</item>
      <item>Ivan Hrgović punomoćnik sudionika u postupku PROJEKT PODOVI d.o.o.</item>
      <item>David Vidrih punomoćnik sudionika u postupku PROJEKT PODOVI d.o.o.</item>
    </derivirana_varijabla>
  </DomainObject.Predmet.OstaliListFormated>
  <DomainObject.Predmet.OstaliListFormatedOIB>
    <izvorni_sadrzaj>
      <item>Joško Vidrih punomoćnik sudionika u postupku PROJEKT PODOVI d.o.o.</item>
      <item>Ivan Hrgović, OIB 59243679526 punomoćnik sudionika u postupku PROJEKT PODOVI d.o.o.</item>
      <item>David Vidrih punomoćnik sudionika u postupku PROJEKT PODOVI d.o.o.</item>
    </izvorni_sadrzaj>
    <derivirana_varijabla naziv="DomainObject.Predmet.OstaliListFormatedOIB_1">
      <item>Joško Vidrih punomoćnik sudionika u postupku PROJEKT PODOVI d.o.o.</item>
      <item>Ivan Hrgović, OIB 59243679526 punomoćnik sudionika u postupku PROJEKT PODOVI d.o.o.</item>
      <item>David Vidrih punomoćnik sudionika u postupku PROJEKT PODOVI d.o.o.</item>
    </derivirana_varijabla>
  </DomainObject.Predmet.OstaliListFormatedOIB>
  <DomainObject.Predmet.OstaliListFormatedWithAdress>
    <izvorni_sadrzaj>
      <item>Joško Vidrih, Tacenska 155, Ljubljana punomoćnik sudionika u postupku PROJEKT PODOVI d.o.o.</item>
      <item>Ivan Hrgović, Sigetačka 4, 10000 Zagreb punomoćnik sudionika u postupku PROJEKT PODOVI d.o.o.</item>
      <item>David Vidrih, Tacenska cesta 155, 1000 Ljubljana punomoćnik sudionika u postupku PROJEKT PODOVI d.o.o.</item>
    </izvorni_sadrzaj>
    <derivirana_varijabla naziv="DomainObject.Predmet.OstaliListFormatedWithAdress_1">
      <item>Joško Vidrih, Tacenska 155, Ljubljana punomoćnik sudionika u postupku PROJEKT PODOVI d.o.o.</item>
      <item>Ivan Hrgović, Sigetačka 4, 10000 Zagreb punomoćnik sudionika u postupku PROJEKT PODOVI d.o.o.</item>
      <item>David Vidrih, Tacenska cesta 155, 1000 Ljubljana punomoćnik sudionika u postupku PROJEKT PODOVI d.o.o.</item>
    </derivirana_varijabla>
  </DomainObject.Predmet.OstaliListFormatedWithAdress>
  <DomainObject.Predmet.OstaliListFormatedWithAdressOIB>
    <izvorni_sadrzaj>
      <item>Joško Vidrih, Tacenska 155, Ljubljana punomoćnik sudionika u postupku PROJEKT PODOVI d.o.o.</item>
      <item>Ivan Hrgović, OIB 59243679526, Sigetačka 4, 10000 Zagreb punomoćnik sudionika u postupku PROJEKT PODOVI d.o.o.</item>
      <item>David Vidrih, Tacenska cesta 155, 1000 Ljubljana punomoćnik sudionika u postupku PROJEKT PODOVI d.o.o.</item>
    </izvorni_sadrzaj>
    <derivirana_varijabla naziv="DomainObject.Predmet.OstaliListFormatedWithAdressOIB_1">
      <item>Joško Vidrih, Tacenska 155, Ljubljana punomoćnik sudionika u postupku PROJEKT PODOVI d.o.o.</item>
      <item>Ivan Hrgović, OIB 59243679526, Sigetačka 4, 10000 Zagreb punomoćnik sudionika u postupku PROJEKT PODOVI d.o.o.</item>
      <item>David Vidrih, Tacenska cesta 155, 1000 Ljubljana punomoćnik sudionika u postupku PROJEKT PODOVI d.o.o.</item>
    </derivirana_varijabla>
  </DomainObject.Predmet.OstaliListFormatedWithAdressOIB>
  <DomainObject.Predmet.OstaliListNazivFormated>
    <izvorni_sadrzaj>
      <item>Joško Vidrih</item>
      <item>Ivan Hrgović</item>
      <item>David Vidrih</item>
    </izvorni_sadrzaj>
    <derivirana_varijabla naziv="DomainObject.Predmet.OstaliListNazivFormated_1">
      <item>Joško Vidrih</item>
      <item>Ivan Hrgović</item>
      <item>David Vidrih</item>
    </derivirana_varijabla>
  </DomainObject.Predmet.OstaliListNazivFormated>
  <DomainObject.Predmet.OstaliListNazivFormatedOIB>
    <izvorni_sadrzaj>
      <item>Joško Vidrih</item>
      <item>Ivan Hrgović, OIB 59243679526</item>
      <item>David Vidrih</item>
    </izvorni_sadrzaj>
    <derivirana_varijabla naziv="DomainObject.Predmet.OstaliListNazivFormatedOIB_1">
      <item>Joško Vidrih</item>
      <item>Ivan Hrgović, OIB 59243679526</item>
      <item>David Vidrih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PODOVI d.o.o.</item>
      <item>Joško Vidrih</item>
      <item>Ivan Hrgović</item>
      <item>David Vidrih</item>
    </izvorni_sadrzaj>
    <derivirana_varijabla naziv="DomainObject.Predmet.SudioniciListNaziv_1">
      <item>FINA Regionalni centar Zagreb</item>
      <item>PROJEKT PODOVI d.o.o.</item>
      <item>Joško Vidrih</item>
      <item>Ivan Hrgović</item>
      <item>David Vidrih</item>
    </derivirana_varijabla>
  </DomainObject.Predmet.SudioniciListNaziv>
  <DomainObject.Predmet.SudioniciListAdressOIB>
    <izvorni_sadrzaj>
      <item>FINA Regionalni centar Zagreb, OIB 85821130368, Trg svibanjskih žrtava 1995.1,10000 Zagreb</item>
      <item>PROJEKT PODOVI d.o.o., OIB 39517295058, Trnjanska cesta 45,10000 Zagreb</item>
      <item>Joško Vidrih, Tacenska 155,Ljubljana</item>
      <item>Ivan Hrgović, OIB 59243679526, Sigetačka 4,10000 Zagreb</item>
      <item>David Vidrih, Tacenska cesta 155,1000 Ljubljana</item>
    </izvorni_sadrzaj>
    <derivirana_varijabla naziv="DomainObject.Predmet.SudioniciListAdressOIB_1">
      <item>FINA Regionalni centar Zagreb, OIB 85821130368, Trg svibanjskih žrtava 1995.1,10000 Zagreb</item>
      <item>PROJEKT PODOVI d.o.o., OIB 39517295058, Trnjanska cesta 45,10000 Zagreb</item>
      <item>Joško Vidrih, Tacenska 155,Ljubljana</item>
      <item>Ivan Hrgović, OIB 59243679526, Sigetačka 4,10000 Zagreb</item>
      <item>David Vidrih, Tacenska cesta 155,1000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39517295058</item>
      <item>, OIB null</item>
      <item>, OIB 59243679526</item>
      <item>, OIB null</item>
    </izvorni_sadrzaj>
    <derivirana_varijabla naziv="DomainObject.Predmet.SudioniciListNazivOIB_1">
      <item>, OIB 85821130368</item>
      <item>, OIB 39517295058</item>
      <item>, OIB null</item>
      <item>, OIB 59243679526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2016-03-09T11:02:00Z</dcterms:created>
  <dc:creator>ilukac</dc:creator>
  <cp:lastModifiedBy>Irena Benko</cp:lastModifiedBy>
  <cp:lastPrinted>2016-03-07T10:09:00Z</cp:lastPrinted>
  <dcterms:modified xmlns:xsi="http://www.w3.org/2001/XMLSchema-instance" xsi:type="dcterms:W3CDTF">2016-03-22T12:21:00Z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