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46f8" w14:paraId="8e346f8" w:rsidRDefault="00AE649C" w:rsidP="00FA5B5E" w:rsidR="00AE649C" w:rsidRPr="00B76F3C">
      <w:pPr>
        <w:pStyle w:val="Naslov3"/>
        <w15:collapsed w:val="false"/>
      </w:pPr>
    </w:p>
    <w:p w:rsidRDefault="00A05BA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05BAB" w:rsidP="00A05BAB" w:rsidR="00A05BAB" w:rsidRPr="00A05BAB">
      <w:pPr>
        <w:spacing w:after="0"/>
        <w:jc w:val="right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ab/>
        <w:t xml:space="preserve">  Poslovni broj 3 St-442/2015-15</w:t>
      </w: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ind w:firstLine="708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>REPUBLIKA HRVATSKA</w:t>
      </w:r>
    </w:p>
    <w:p w:rsidRDefault="00A05BAB" w:rsidP="00A05BAB" w:rsidR="00A05BAB" w:rsidRPr="00A05BAB">
      <w:pPr>
        <w:spacing w:after="0"/>
        <w:ind w:firstLine="708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>TRGOVAČKI SUD U ZADRU</w:t>
      </w:r>
    </w:p>
    <w:p w:rsidRDefault="00A05BAB" w:rsidP="00A05BAB" w:rsidR="00A05BAB" w:rsidRPr="00A05BAB">
      <w:pPr>
        <w:spacing w:after="0"/>
        <w:ind w:firstLine="708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>Zadar, Dr. Franje Tuđmana 35</w:t>
      </w: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R E P U B L I K A  H R V A T S K A </w:t>
      </w:r>
    </w:p>
    <w:p w:rsidRDefault="00A05BAB" w:rsidP="00A05BAB" w:rsidR="00A05BAB" w:rsidRPr="00A05B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>R J E Š E NJ E</w:t>
      </w:r>
    </w:p>
    <w:p w:rsidRDefault="00A05BAB" w:rsidP="00A05BAB" w:rsidR="00A05BAB" w:rsidRPr="00A05BA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 od 3. studenoga 2015. za otvaranje stečajnoga postupka nad dužnikom TOK d.o.o. sa sjedištem u Zadru, (Grad Zadar), Ulica Miroslava Krleže 1, OIB: 01040613217, zastupanim po članu uprave Bošku Coliću iz Zadra, 20. lipnja 2016. </w:t>
      </w: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>r i j e š i o   j e</w:t>
      </w:r>
    </w:p>
    <w:p w:rsidRDefault="00A05BAB" w:rsidP="00A05BAB" w:rsidR="00A05BAB" w:rsidRPr="00A05B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I. Draško Lambaša iz Šibenika, Drniških žrtava 10, OIB: 48593997552, imenuje se za privremenog stečajnog upravitelja dužniku TOK d.o.o. sa sjedištem u Zadru, (Grad Zadar), Ulica Miroslava Krleže 1, OIB: 01040613217. </w:t>
      </w:r>
    </w:p>
    <w:p w:rsidRDefault="00A05BAB" w:rsidP="00A05BAB" w:rsidR="00A05BAB" w:rsidRPr="00A05B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II. Nalaže se privremenom stečajnom upravitelju u roku od 30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A05BAB" w:rsidP="00A05BAB" w:rsidR="00A05BAB" w:rsidRPr="00A05B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privremenog stečajnog upravitelja dužniku.  </w:t>
      </w: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>Obrazloženje</w:t>
      </w:r>
    </w:p>
    <w:p w:rsidRDefault="00A05BAB" w:rsidP="00A05BAB" w:rsidR="00A05BAB" w:rsidRPr="00A05B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Rješenjem ovog suda poslovni broj gornji od 6. lipnja 2016., a povodom prijedloga Financijske agencije od 3. studenog 2015., pokrenut je prethodni postupak te je zakazano ročište radi očitovanja o prijedlogu i rasprave o pretpostavkama za otvaranje stečajnoga postupka nad uvodno označenim dužnikom za dan 20. lipnja 2016. </w:t>
      </w:r>
    </w:p>
    <w:p w:rsidRDefault="00A05BAB" w:rsidP="00A05BAB" w:rsidR="00A05BAB" w:rsidRPr="00A05B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A05BAB" w:rsidP="00A05BAB" w:rsidR="00A05BAB" w:rsidRPr="00A05B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A05BAB" w:rsidP="00A05BAB" w:rsidR="00A05BAB" w:rsidRPr="00A05B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U Zadru 20. lipnja 2016.  </w:t>
      </w: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                                Sutkinja:</w:t>
      </w:r>
    </w:p>
    <w:p w:rsidRDefault="00A05BAB" w:rsidP="00A05BAB" w:rsidR="00A05BAB" w:rsidRPr="00A05BA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                                                                       Tina Grgas</w:t>
      </w:r>
    </w:p>
    <w:p w:rsidRDefault="00A05BAB" w:rsidP="00A05BAB" w:rsidR="00A05BAB" w:rsidRPr="00A05BA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>UPUTA O PRAVNOM LIJEKU:</w:t>
      </w:r>
    </w:p>
    <w:p w:rsidRDefault="00A05BAB" w:rsidP="00A05BAB" w:rsidR="00A05BAB" w:rsidRPr="00A05BAB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A05BAB" w:rsidP="00A05BAB" w:rsidR="00A05BAB" w:rsidRPr="00A05BAB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ind w:firstLine="360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Dostaviti : </w:t>
      </w:r>
    </w:p>
    <w:p w:rsidRDefault="00A05BAB" w:rsidP="00A05BAB" w:rsidR="00A05BAB" w:rsidRPr="00A05BA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Privremenom stečajnom upravitelju uz izjavu i potvrdu o imenovanju-e-mailom </w:t>
      </w:r>
    </w:p>
    <w:p w:rsidRDefault="00A05BAB" w:rsidP="00A05BAB" w:rsidR="00A05BAB" w:rsidRPr="00A05BA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Sudskom registru ovog suda radi upisa zabilježbe imenovanja privr.st.upr. </w:t>
      </w:r>
    </w:p>
    <w:p w:rsidRDefault="00A05BAB" w:rsidP="00A05BAB" w:rsidR="00A05BAB" w:rsidRPr="00A05BA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E-oglasna ploča suda </w:t>
      </w:r>
    </w:p>
    <w:p w:rsidRDefault="00A05BAB" w:rsidP="00A05BAB" w:rsidR="00A05BAB" w:rsidRPr="00A05BA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U spis      </w:t>
      </w: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rPr>
          <w:rFonts w:cs="Times New Roman" w:eastAsia="Times New Roman"/>
          <w:lang w:eastAsia="hr-HR"/>
        </w:rPr>
      </w:pPr>
      <w:r w:rsidRPr="00A05BAB">
        <w:rPr>
          <w:rFonts w:cs="Times New Roman" w:eastAsia="Times New Roman"/>
          <w:lang w:eastAsia="hr-HR"/>
        </w:rPr>
        <w:t xml:space="preserve"> </w:t>
      </w:r>
    </w:p>
    <w:p w:rsidRDefault="00A05BAB" w:rsidP="00A05BAB" w:rsidR="00A05BAB" w:rsidRPr="00A05BAB">
      <w:pPr>
        <w:spacing w:after="0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rPr>
          <w:rFonts w:cs="Times New Roman" w:eastAsia="Times New Roman"/>
          <w:lang w:eastAsia="hr-HR"/>
        </w:rPr>
      </w:pPr>
    </w:p>
    <w:p w:rsidRDefault="00A05BAB" w:rsidP="00A05BAB" w:rsidR="00A05BAB" w:rsidRPr="00A05BAB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BAB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60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St-442/2015-15</izvorni_sadrzaj>
    <derivirana_varijabla naziv="DomainObject.Oznaka_1">St-442/2015-15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 društvo s ograničenom odgovornošću za trgovinu, zastupstvo i prijevoz</izvorni_sadrzaj>
    <derivirana_varijabla naziv="DomainObject.Predmet.ProtustrankaFormated_1">  TOK društvo s ograničenom odgovornošću za trgovinu, zastupstvo i prijevoz</derivirana_varijabla>
  </DomainObject.Predmet.ProtustrankaFormated>
  <DomainObject.Predmet.ProtustrankaFormatedOIB>
    <izvorni_sadrzaj>  TOK društvo s ograničenom odgovornošću za trgovinu, zastupstvo i prijevoz, OIB 01040613217</izvorni_sadrzaj>
    <derivirana_varijabla naziv="DomainObject.Predmet.ProtustrankaFormatedOIB_1">  TOK društvo s ograničenom odgovornošću za trgovinu, zastupstvo i prijevoz, OIB 01040613217</derivirana_varijabla>
  </DomainObject.Predmet.ProtustrankaFormatedOIB>
  <DomainObject.Predmet.ProtustrankaFormatedWithAdress>
    <izvorni_sadrzaj> TOK društvo s ograničenom odgovornošću za trgovinu, zastupstvo i prijevoz, Ulica Miroslava Krleže 1, 23000 Zadar</izvorni_sadrzaj>
    <derivirana_varijabla naziv="DomainObject.Predmet.ProtustrankaFormatedWithAdress_1"> TOK društvo s ograničenom odgovornošću za trgovinu, zastupstvo i prijevoz, Ulica Miroslava Krleže 1, 23000 Zadar</derivirana_varijabla>
  </DomainObject.Predmet.ProtustrankaFormatedWithAdress>
  <DomainObject.Predmet.ProtustrankaFormatedWithAdressOIB>
    <izvorni_sadrzaj> TOK društvo s ograničenom odgovornošću za trgovinu, zastupstvo i prijevoz, OIB 01040613217, Ulica Miroslava Krleže 1, 23000 Zadar</izvorni_sadrzaj>
    <derivirana_varijabla naziv="DomainObject.Predmet.ProtustrankaFormatedWithAdressOIB_1"> TOK društvo s ograničenom odgovornošću za trgovinu, zastupstvo i prijevoz, OIB 01040613217, Ulica Miroslava Krleže 1, 23000 Zadar</derivirana_varijabla>
  </DomainObject.Predmet.ProtustrankaFormatedWithAdressOIB>
  <DomainObject.Predmet.ProtustrankaWithAdress>
    <izvorni_sadrzaj>TOK društvo s ograničenom odgovornošću za trgovinu, zastupstvo i prijevoz Ulica Miroslava Krleže 1, 23000 Zadar</izvorni_sadrzaj>
    <derivirana_varijabla naziv="DomainObject.Predmet.ProtustrankaWithAdress_1">TOK društvo s ograničenom odgovornošću za trgovinu, zastupstvo i prijevoz Ulica Miroslava Krleže 1, 23000 Zadar</derivirana_varijabla>
  </DomainObject.Predmet.ProtustrankaWithAdress>
  <DomainObject.Predmet.ProtustrankaWithAdressOIB>
    <izvorni_sadrzaj>TOK društvo s ograničenom odgovornošću za trgovinu, zastupstvo i prijevoz, OIB 01040613217, Ulica Miroslava Krleže 1, 23000 Zadar</izvorni_sadrzaj>
    <derivirana_varijabla naziv="DomainObject.Predmet.ProtustrankaWithAdressOIB_1">TOK društvo s ograničenom odgovornošću za trgovinu, zastupstvo i prijevoz, OIB 01040613217, Ulica Miroslava Krleže 1, 23000 Zadar</derivirana_varijabla>
  </DomainObject.Predmet.ProtustrankaWithAdressOIB>
  <DomainObject.Predmet.ProtustrankaNazivFormated>
    <izvorni_sadrzaj>TOK društvo s ograničenom odgovornošću za trgovinu, zastupstvo i prijevoz</izvorni_sadrzaj>
    <derivirana_varijabla naziv="DomainObject.Predmet.ProtustrankaNazivFormated_1">TOK društvo s ograničenom odgovornošću za trgovinu, zastupstvo i prijevoz</derivirana_varijabla>
  </DomainObject.Predmet.ProtustrankaNazivFormated>
  <DomainObject.Predmet.ProtustrankaNazivFormatedOIB>
    <izvorni_sadrzaj>TOK društvo s ograničenom odgovornošću za trgovinu, zastupstvo i prijevoz, OIB 01040613217</izvorni_sadrzaj>
    <derivirana_varijabla naziv="DomainObject.Predmet.ProtustrankaNazivFormatedOIB_1">TOK društvo s ograničenom odgovornošću za trgovinu, zastupstvo i prijevoz, OIB 01040613217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Boško Colić</izvorni_sadrzaj>
    <derivirana_varijabla naziv="DomainObject.Predmet.StrankaFormated_1">  FINA; Boško Colić</derivirana_varijabla>
  </DomainObject.Predmet.StrankaFormated>
  <DomainObject.Predmet.StrankaFormatedOIB>
    <izvorni_sadrzaj>  FINA, OIB 85821130368; Boško Colić, OIB 78366107524</izvorni_sadrzaj>
    <derivirana_varijabla naziv="DomainObject.Predmet.StrankaFormatedOIB_1">  FINA, OIB 85821130368; Boško Colić, OIB 78366107524</derivirana_varijabla>
  </DomainObject.Predmet.StrankaFormatedOIB>
  <DomainObject.Predmet.StrankaFormatedWithAdress>
    <izvorni_sadrzaj> FINA; Boško Colić, Dinka Šimunovića 1 B, 23000 Zadar</izvorni_sadrzaj>
    <derivirana_varijabla naziv="DomainObject.Predmet.StrankaFormatedWithAdress_1"> FINA; Boško Colić, Dinka Šimunovića 1 B, 23000 Zadar</derivirana_varijabla>
  </DomainObject.Predmet.StrankaFormatedWithAdress>
  <DomainObject.Predmet.StrankaFormatedWithAdressOIB>
    <izvorni_sadrzaj> FINA, OIB 85821130368; Boško Colić, OIB 78366107524, Dinka Šimunovića 1 B, 23000 Zadar</izvorni_sadrzaj>
    <derivirana_varijabla naziv="DomainObject.Predmet.StrankaFormatedWithAdressOIB_1"> FINA, OIB 85821130368; Boško Colić, OIB 78366107524, Dinka Šimunovića 1 B, 23000 Zadar</derivirana_varijabla>
  </DomainObject.Predmet.StrankaFormatedWithAdressOIB>
  <DomainObject.Predmet.StrankaWithAdress>
    <izvorni_sadrzaj>FINA ,Boško Colić Dinka Šimunovića 1 B,23000 Zadar</izvorni_sadrzaj>
    <derivirana_varijabla naziv="DomainObject.Predmet.StrankaWithAdress_1">FINA ,Boško Colić Dinka Šimunovića 1 B,23000 Zadar</derivirana_varijabla>
  </DomainObject.Predmet.StrankaWithAdress>
  <DomainObject.Predmet.StrankaWithAdressOIB>
    <izvorni_sadrzaj>FINA, OIB 85821130368,Boško Colić, OIB 78366107524, Dinka Šimunovića 1 B,23000 Zadar</izvorni_sadrzaj>
    <derivirana_varijabla naziv="DomainObject.Predmet.StrankaWithAdressOIB_1">FINA, OIB 85821130368,Boško Colić, OIB 78366107524, Dinka Šimunovića 1 B,23000 Zadar</derivirana_varijabla>
  </DomainObject.Predmet.StrankaWithAdressOIB>
  <DomainObject.Predmet.StrankaNazivFormated>
    <izvorni_sadrzaj>FINA,Boško Colić</izvorni_sadrzaj>
    <derivirana_varijabla naziv="DomainObject.Predmet.StrankaNazivFormated_1">FINA,Boško Colić</derivirana_varijabla>
  </DomainObject.Predmet.StrankaNazivFormated>
  <DomainObject.Predmet.StrankaNazivFormatedOIB>
    <izvorni_sadrzaj>FINA, OIB 85821130368,Boško Colić, OIB 78366107524</izvorni_sadrzaj>
    <derivirana_varijabla naziv="DomainObject.Predmet.StrankaNazivFormatedOIB_1">FINA, OIB 85821130368,Boško Colić, OIB 78366107524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11179.42</izvorni_sadrzaj>
    <derivirana_varijabla naziv="DomainObject.Predmet.TrenutnaVrijednost_1">11179.42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Boško Colić</item>
    </izvorni_sadrzaj>
    <derivirana_varijabla naziv="DomainObject.Predmet.StrankaListFormated_1">
      <item>FINA</item>
      <item>Boško Colić</item>
    </derivirana_varijabla>
  </DomainObject.Predmet.StrankaListFormated>
  <DomainObject.Predmet.StrankaListFormatedOIB>
    <izvorni_sadrzaj>
      <item>FINA, OIB 85821130368</item>
      <item>Boško Colić, OIB 78366107524</item>
    </izvorni_sadrzaj>
    <derivirana_varijabla naziv="DomainObject.Predmet.StrankaListFormatedOIB_1">
      <item>FINA, OIB 85821130368</item>
      <item>Boško Colić, OIB 78366107524</item>
    </derivirana_varijabla>
  </DomainObject.Predmet.StrankaListFormatedOIB>
  <DomainObject.Predmet.StrankaListFormatedWithAdress>
    <izvorni_sadrzaj>
      <item>FINA</item>
      <item>Boško Colić, Dinka Šimunovića 1 B, 23000 Zadar</item>
    </izvorni_sadrzaj>
    <derivirana_varijabla naziv="DomainObject.Predmet.StrankaListFormatedWithAdress_1">
      <item>FINA</item>
      <item>Boško Colić, Dinka Šimunovića 1 B, 23000 Zadar</item>
    </derivirana_varijabla>
  </DomainObject.Predmet.StrankaListFormatedWithAdress>
  <DomainObject.Predmet.StrankaListFormatedWithAdressOIB>
    <izvorni_sadrzaj>
      <item>FINA, OIB 85821130368</item>
      <item>Boško Colić, OIB 78366107524, Dinka Šimunovića 1 B, 23000 Zadar</item>
    </izvorni_sadrzaj>
    <derivirana_varijabla naziv="DomainObject.Predmet.StrankaListFormatedWithAdressOIB_1">
      <item>FINA, OIB 85821130368</item>
      <item>Boško Colić, OIB 78366107524, Dinka Šimunovića 1 B, 23000 Zadar</item>
    </derivirana_varijabla>
  </DomainObject.Predmet.StrankaListFormatedWithAdressOIB>
  <DomainObject.Predmet.StrankaListNazivFormated>
    <izvorni_sadrzaj>
      <item>FINA</item>
      <item>Boško Colić</item>
    </izvorni_sadrzaj>
    <derivirana_varijabla naziv="DomainObject.Predmet.StrankaListNazivFormated_1">
      <item>FINA</item>
      <item>Boško Colić</item>
    </derivirana_varijabla>
  </DomainObject.Predmet.StrankaListNazivFormated>
  <DomainObject.Predmet.StrankaListNazivFormatedOIB>
    <izvorni_sadrzaj>
      <item>FINA, OIB 85821130368</item>
      <item>Boško Colić, OIB 78366107524</item>
    </izvorni_sadrzaj>
    <derivirana_varijabla naziv="DomainObject.Predmet.StrankaListNazivFormatedOIB_1">
      <item>FINA, OIB 85821130368</item>
      <item>Boško Colić, OIB 78366107524</item>
    </derivirana_varijabla>
  </DomainObject.Predmet.StrankaListNazivFormatedOIB>
  <DomainObject.Predmet.ProtuStrankaListFormated>
    <izvorni_sadrzaj>
      <item>TOK društvo s ograničenom odgovornošću za trgovinu, zastupstvo i prijevoz</item>
    </izvorni_sadrzaj>
    <derivirana_varijabla naziv="DomainObject.Predmet.ProtuStrankaListFormated_1">
      <item>TOK društvo s ograničenom odgovornošću za trgovinu, zastupstvo i prijevoz</item>
    </derivirana_varijabla>
  </DomainObject.Predmet.ProtuStrankaListFormated>
  <DomainObject.Predmet.ProtuStrankaListFormatedOIB>
    <izvorni_sadrzaj>
      <item>TOK društvo s ograničenom odgovornošću za trgovinu, zastupstvo i prijevoz, OIB 01040613217</item>
    </izvorni_sadrzaj>
    <derivirana_varijabla naziv="DomainObject.Predmet.ProtuStrankaListFormatedOIB_1">
      <item>TOK društvo s ograničenom odgovornošću za trgovinu, zastupstvo i prijevoz, OIB 01040613217</item>
    </derivirana_varijabla>
  </DomainObject.Predmet.ProtuStrankaListFormatedOIB>
  <DomainObject.Predmet.ProtuStrankaListFormatedWithAdress>
    <izvorni_sadrzaj>
      <item>TOK društvo s ograničenom odgovornošću za trgovinu, zastupstvo i prijevoz, Ulica Miroslava Krleže 1, 23000 Zadar</item>
    </izvorni_sadrzaj>
    <derivirana_varijabla naziv="DomainObject.Predmet.ProtuStrankaListFormatedWithAdress_1">
      <item>TOK društvo s ograničenom odgovornošću za trgovinu, zastupstvo i prijevoz, Ulica Miroslava Krleže 1, 23000 Zadar</item>
    </derivirana_varijabla>
  </DomainObject.Predmet.ProtuStrankaListFormatedWithAdress>
  <DomainObject.Predmet.ProtuStrankaListFormatedWithAdressOIB>
    <izvorni_sadrzaj>
      <item>TOK društvo s ograničenom odgovornošću za trgovinu, zastupstvo i prijevoz, OIB 01040613217, Ulica Miroslava Krleže 1, 23000 Zadar</item>
    </izvorni_sadrzaj>
    <derivirana_varijabla naziv="DomainObject.Predmet.ProtuStrankaListFormatedWithAdressOIB_1">
      <item>TOK društvo s ograničenom odgovornošću za trgovinu, zastupstvo i prijevoz, OIB 01040613217, Ulica Miroslava Krleže 1, 23000 Zadar</item>
    </derivirana_varijabla>
  </DomainObject.Predmet.ProtuStrankaListFormatedWithAdressOIB>
  <DomainObject.Predmet.ProtuStrankaListNazivFormated>
    <izvorni_sadrzaj>
      <item>TOK društvo s ograničenom odgovornošću za trgovinu, zastupstvo i prijevoz</item>
    </izvorni_sadrzaj>
    <derivirana_varijabla naziv="DomainObject.Predmet.ProtuStrankaListNazivFormated_1">
      <item>TOK društvo s ograničenom odgovornošću za trgovinu, zastupstvo i prijevoz</item>
    </derivirana_varijabla>
  </DomainObject.Predmet.ProtuStrankaListNazivFormated>
  <DomainObject.Predmet.ProtuStrankaListNazivFormatedOIB>
    <izvorni_sadrzaj>
      <item>TOK društvo s ograničenom odgovornošću za trgovinu, zastupstvo i prijevoz, OIB 01040613217</item>
    </izvorni_sadrzaj>
    <derivirana_varijabla naziv="DomainObject.Predmet.ProtuStrankaListNazivFormatedOIB_1">
      <item>TOK društvo s ograničenom odgovornošću za trgovinu, zastupstvo i prijevoz, OIB 01040613217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St-442/2015-15</izvorni_sadrzaj>
    <derivirana_varijabla naziv="DomainObject.PoslovniBrojDokumenta_1">St-442/2015-15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TOK društvo s ograničenom odgovornošću za trgovinu, zastupstvo i prijevoz</izvorni_sadrzaj>
    <derivirana_varijabla naziv="DomainObject.Predmet.ProtustrankaIDrugi_1">TOK društvo s ograničenom odgovornošću za trgovinu, zastupstvo i prijevoz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TOK društvo s ograničenom odgovornošću za trgovinu, zastupstvo i prijevoz, OIB 01040613217, Ulica Miroslava Krleže 1, 23000 Zadar</izvorni_sadrzaj>
    <derivirana_varijabla naziv="DomainObject.Predmet.ProtustrankaIDrugiAdressOIB_1">TOK društvo s ograničenom odgovornošću za trgovinu, zastupstvo i prijevoz, OIB 01040613217, Ulica Miroslava Krleže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TOK društvo s ograničenom odgovornošću za trgovinu, zastupstvo i prijevoz</item>
      <item>Boško Colić</item>
    </izvorni_sadrzaj>
    <derivirana_varijabla naziv="DomainObject.Predmet.SudioniciListNaziv_1">
      <item>FINA</item>
      <item>TOK društvo s ograničenom odgovornošću za trgovinu, zastupstvo i prijevoz</item>
      <item>Boško Colić</item>
    </derivirana_varijabla>
  </DomainObject.Predmet.SudioniciListNaziv>
  <DomainObject.Predmet.SudioniciListAdressOIB>
    <izvorni_sadrzaj>
      <item>FINA, OIB 85821130368</item>
      <item>TOK društvo s ograničenom odgovornošću za trgovinu, zastupstvo i prijevoz, OIB 01040613217, Ulica Miroslava Krleže 1,23000 Zadar</item>
      <item>Boško Colić, OIB 78366107524, Dinka Šimunovića 1 B,23000 Zadar</item>
    </izvorni_sadrzaj>
    <derivirana_varijabla naziv="DomainObject.Predmet.SudioniciListAdressOIB_1">
      <item>FINA, OIB 85821130368</item>
      <item>TOK društvo s ograničenom odgovornošću za trgovinu, zastupstvo i prijevoz, OIB 01040613217, Ulica Miroslava Krleže 1,23000 Zadar</item>
      <item>Boško Colić, OIB 78366107524, Dinka Šimunovića 1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8FD25-9D4F-4495-A1BC-92027454F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2314</properties:Characters>
  <properties:Lines>79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2016-06-20T07:00:00Z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St-442/2015-15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