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98af" w14:paraId="05398af" w:rsidRDefault="00D178EF" w:rsidP="00D178EF" w:rsidR="00D178EF" w:rsidRPr="00725FC9">
      <w:pPr>
        <w:ind w:firstLine="720"/>
        <w15:collapsed w:val="false"/>
        <w:rPr>
          <w:b/>
        </w:rPr>
      </w:pPr>
      <w:bookmarkStart w:name="_GoBack" w:id="0"/>
      <w:bookmarkEnd w:id="0"/>
      <w:r w:rsidRPr="00725FC9">
        <w:rPr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8EF" w:rsidP="00D178EF" w:rsidR="00D178EF" w:rsidRPr="00725FC9">
      <w:pPr>
        <w:rPr>
          <w:b/>
        </w:rPr>
      </w:pPr>
      <w:r w:rsidRPr="00725FC9">
        <w:rPr>
          <w:b/>
        </w:rPr>
        <w:t>REPUBLIKA HRVATSKA</w:t>
      </w:r>
    </w:p>
    <w:p w:rsidRDefault="00D178EF" w:rsidP="00D178EF" w:rsidR="00D178EF" w:rsidRPr="00725FC9">
      <w:pPr>
        <w:rPr>
          <w:b/>
        </w:rPr>
      </w:pPr>
      <w:r w:rsidRPr="00725FC9">
        <w:rPr>
          <w:b/>
        </w:rPr>
        <w:t>TRGOVAČKI SUD U SPLITU</w:t>
      </w:r>
    </w:p>
    <w:p w:rsidRDefault="00D178EF" w:rsidP="00D178EF" w:rsidR="00D178EF" w:rsidRPr="00725FC9">
      <w:pPr>
        <w:rPr>
          <w:b/>
        </w:rPr>
      </w:pPr>
      <w:r w:rsidRPr="00725FC9">
        <w:rPr>
          <w:b/>
        </w:rPr>
        <w:t>STALNA SLUŽBA U DUBROVNIKU</w:t>
      </w:r>
    </w:p>
    <w:p w:rsidRDefault="00D178EF" w:rsidP="00D178EF" w:rsidR="00D178EF" w:rsidRPr="00725FC9">
      <w:pPr>
        <w:rPr>
          <w:b/>
        </w:rPr>
      </w:pPr>
      <w:r w:rsidRPr="00725FC9">
        <w:rPr>
          <w:b/>
        </w:rPr>
        <w:t>Dubrovnik, Dr. A. Starčevića 23</w:t>
      </w:r>
    </w:p>
    <w:p w:rsidRDefault="00D178EF" w:rsidP="00D178EF" w:rsidR="00D178EF">
      <w:pPr>
        <w:jc w:val="right"/>
        <w:rPr>
          <w:b/>
        </w:rPr>
      </w:pPr>
    </w:p>
    <w:p w:rsidRDefault="003F10D5" w:rsidP="00D178EF" w:rsidR="003F10D5" w:rsidRPr="00725FC9">
      <w:pPr>
        <w:jc w:val="right"/>
        <w:rPr>
          <w:b/>
        </w:rPr>
      </w:pPr>
    </w:p>
    <w:p w:rsidRDefault="00D178EF" w:rsidP="00D178EF" w:rsidR="00D178EF" w:rsidRPr="00725FC9">
      <w:pPr>
        <w:jc w:val="right"/>
        <w:rPr>
          <w:b/>
        </w:rPr>
      </w:pPr>
      <w:r w:rsidRPr="00725FC9">
        <w:rPr>
          <w:b/>
        </w:rPr>
        <w:t xml:space="preserve"> </w:t>
      </w:r>
    </w:p>
    <w:p w:rsidRDefault="00D178EF" w:rsidP="00D178EF" w:rsidR="00D178EF" w:rsidRPr="00725FC9">
      <w:pPr>
        <w:tabs>
          <w:tab w:pos="3375" w:val="left"/>
        </w:tabs>
        <w:jc w:val="both"/>
        <w:rPr>
          <w:b/>
        </w:rPr>
      </w:pPr>
      <w:r w:rsidRPr="00725FC9">
        <w:rPr>
          <w:b/>
        </w:rPr>
        <w:t xml:space="preserve">                                      U I M E  R E P U B L I K E  H R V A T S K E</w:t>
      </w:r>
    </w:p>
    <w:p w:rsidRDefault="00D178EF" w:rsidP="00D178EF" w:rsidR="00D178EF" w:rsidRPr="00725FC9">
      <w:pPr>
        <w:jc w:val="center"/>
        <w:rPr>
          <w:b/>
        </w:rPr>
      </w:pPr>
      <w:r w:rsidRPr="00725FC9">
        <w:rPr>
          <w:b/>
        </w:rPr>
        <w:t>R J E Š E N J E</w:t>
      </w:r>
    </w:p>
    <w:p w:rsidRDefault="00D178EF" w:rsidP="00D178EF" w:rsidR="00D178EF" w:rsidRPr="00725FC9">
      <w:pPr>
        <w:jc w:val="center"/>
        <w:rPr>
          <w:b/>
        </w:rPr>
      </w:pPr>
    </w:p>
    <w:p w:rsidRDefault="00D178EF" w:rsidP="00D178EF" w:rsidR="00D178EF" w:rsidRPr="00725FC9">
      <w:pPr>
        <w:jc w:val="both"/>
      </w:pPr>
    </w:p>
    <w:p w:rsidRDefault="00D178EF" w:rsidP="00D178EF" w:rsidR="003F10D5">
      <w:pPr>
        <w:ind w:firstLine="720"/>
        <w:jc w:val="both"/>
      </w:pPr>
      <w:r w:rsidRPr="00725FC9">
        <w:t xml:space="preserve">Trgovački sud u Splitu, Stalna služba u Dubrovniku, u ime Republike Hrvatske, po stečajnom sucu tog suda Diani Butigan Granić, kao sucu pojedincu, povodom prijedloga za sklapanje </w:t>
      </w:r>
      <w:proofErr w:type="spellStart"/>
      <w:r w:rsidRPr="00725FC9">
        <w:t>predstečajne</w:t>
      </w:r>
      <w:proofErr w:type="spellEnd"/>
      <w:r w:rsidRPr="00725FC9">
        <w:t xml:space="preserve"> nagodbe dužnika</w:t>
      </w:r>
      <w:r w:rsidR="003F10D5">
        <w:t xml:space="preserve"> </w:t>
      </w:r>
      <w:r w:rsidRPr="00725FC9">
        <w:t xml:space="preserve"> </w:t>
      </w:r>
      <w:r w:rsidR="003F10D5">
        <w:t xml:space="preserve">ZDRAVKO DAMIĆ vlasnik obrta INSTALATER, </w:t>
      </w:r>
      <w:proofErr w:type="spellStart"/>
      <w:r w:rsidR="003F10D5">
        <w:t>Rogotin</w:t>
      </w:r>
      <w:proofErr w:type="spellEnd"/>
      <w:r w:rsidR="003F10D5">
        <w:t xml:space="preserve">, </w:t>
      </w:r>
      <w:proofErr w:type="spellStart"/>
      <w:r w:rsidR="003F10D5">
        <w:t>A.G</w:t>
      </w:r>
      <w:proofErr w:type="spellEnd"/>
      <w:r w:rsidR="003F10D5">
        <w:t>. Matoša 1 A, OIB: 71164433145</w:t>
      </w:r>
      <w:r w:rsidRPr="00725FC9">
        <w:t xml:space="preserve">, nakon ročišta radi sklapanja </w:t>
      </w:r>
      <w:proofErr w:type="spellStart"/>
      <w:r w:rsidRPr="00725FC9">
        <w:t>predstečajne</w:t>
      </w:r>
      <w:proofErr w:type="spellEnd"/>
      <w:r w:rsidRPr="00725FC9">
        <w:t xml:space="preserve"> nagodbe održanog dana 1</w:t>
      </w:r>
      <w:r w:rsidR="003F10D5">
        <w:t xml:space="preserve">3. siječnja </w:t>
      </w:r>
      <w:r w:rsidRPr="00725FC9">
        <w:t xml:space="preserve"> 201</w:t>
      </w:r>
      <w:r w:rsidR="003F10D5">
        <w:t>6</w:t>
      </w:r>
      <w:r w:rsidRPr="00725FC9">
        <w:t xml:space="preserve">. godine, </w:t>
      </w:r>
      <w:r w:rsidR="003F10D5">
        <w:t>istog dana</w:t>
      </w:r>
    </w:p>
    <w:p w:rsidRDefault="003F10D5" w:rsidP="00D178EF" w:rsidR="003F10D5">
      <w:pPr>
        <w:ind w:firstLine="720"/>
        <w:jc w:val="both"/>
      </w:pPr>
    </w:p>
    <w:p w:rsidRDefault="00D178EF" w:rsidP="00D178EF" w:rsidR="00D178EF" w:rsidRPr="00725FC9">
      <w:pPr>
        <w:jc w:val="center"/>
        <w:rPr>
          <w:b/>
        </w:rPr>
      </w:pPr>
      <w:r w:rsidRPr="00725FC9">
        <w:rPr>
          <w:b/>
        </w:rPr>
        <w:t>r i j e š i o    j e</w:t>
      </w:r>
    </w:p>
    <w:p w:rsidRDefault="00D178EF" w:rsidP="00D178EF" w:rsidR="00D178EF" w:rsidRPr="00725FC9">
      <w:pPr>
        <w:jc w:val="center"/>
        <w:rPr>
          <w:b/>
        </w:rPr>
      </w:pPr>
    </w:p>
    <w:p w:rsidRDefault="00D178EF" w:rsidP="00D178EF" w:rsidR="00D178EF" w:rsidRPr="00725FC9">
      <w:pPr>
        <w:ind w:firstLine="720"/>
        <w:jc w:val="both"/>
      </w:pPr>
      <w:r w:rsidRPr="00725FC9">
        <w:t xml:space="preserve">Odobrava se </w:t>
      </w:r>
      <w:proofErr w:type="spellStart"/>
      <w:r w:rsidRPr="00725FC9">
        <w:t>predstečajna</w:t>
      </w:r>
      <w:proofErr w:type="spellEnd"/>
      <w:r w:rsidRPr="00725FC9">
        <w:t xml:space="preserve"> nagodba kojom se dužnik </w:t>
      </w:r>
      <w:r w:rsidR="003F10D5">
        <w:t xml:space="preserve"> ZDRAVKO  DAMIĆ vlasnik obrta INSTALATER, </w:t>
      </w:r>
      <w:proofErr w:type="spellStart"/>
      <w:r w:rsidR="003F10D5">
        <w:t>Rogotin</w:t>
      </w:r>
      <w:proofErr w:type="spellEnd"/>
      <w:r w:rsidR="003F10D5">
        <w:t xml:space="preserve">, </w:t>
      </w:r>
      <w:proofErr w:type="spellStart"/>
      <w:r w:rsidR="003F10D5">
        <w:t>A.G</w:t>
      </w:r>
      <w:proofErr w:type="spellEnd"/>
      <w:r w:rsidR="003F10D5">
        <w:t xml:space="preserve">. Matoša 1 A, OIB: 71164433145 </w:t>
      </w:r>
      <w:r w:rsidRPr="00725FC9">
        <w:t>obvezuje namiriti utvrđenu tražbinu</w:t>
      </w:r>
      <w:r w:rsidR="00831C80" w:rsidRPr="00725FC9">
        <w:t xml:space="preserve"> kako slijedi</w:t>
      </w:r>
      <w:r w:rsidRPr="00725FC9">
        <w:t>:</w:t>
      </w:r>
    </w:p>
    <w:p w:rsidRDefault="003F10D5" w:rsidP="003F10D5" w:rsidR="003F10D5" w:rsidRPr="007A2F7B">
      <w:pPr>
        <w:pStyle w:val="Bezproreda"/>
        <w:jc w:val="both"/>
        <w:rPr>
          <w:rFonts w:hAnsi="Times New Roman" w:ascii="Times New Roman"/>
          <w:sz w:val="24"/>
          <w:szCs w:val="24"/>
          <w:u w:val="single"/>
          <w:lang w:val="hr-HR"/>
        </w:rPr>
      </w:pPr>
    </w:p>
    <w:p w:rsidRDefault="003F10D5" w:rsidP="003F10D5" w:rsidR="003F10D5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  <w:r w:rsidRPr="007A2F7B">
        <w:rPr>
          <w:rFonts w:hAnsi="Times New Roman" w:ascii="Times New Roman"/>
          <w:sz w:val="24"/>
          <w:szCs w:val="24"/>
          <w:lang w:val="hr-HR"/>
        </w:rPr>
        <w:t>MINISTARSTVO FINANCIJA RH</w:t>
      </w:r>
      <w:r>
        <w:rPr>
          <w:rFonts w:hAnsi="Times New Roman" w:ascii="Times New Roman"/>
          <w:sz w:val="24"/>
          <w:szCs w:val="24"/>
          <w:lang w:val="hr-HR"/>
        </w:rPr>
        <w:t>, OIB: 18683136487</w:t>
      </w:r>
      <w:r w:rsidRPr="007A2F7B">
        <w:rPr>
          <w:rFonts w:hAnsi="Times New Roman" w:ascii="Times New Roman"/>
          <w:sz w:val="24"/>
          <w:szCs w:val="24"/>
          <w:lang w:val="hr-HR"/>
        </w:rPr>
        <w:t>, iznos od</w:t>
      </w:r>
      <w:r>
        <w:rPr>
          <w:rFonts w:hAnsi="Times New Roman" w:ascii="Times New Roman"/>
          <w:sz w:val="24"/>
          <w:szCs w:val="24"/>
          <w:lang w:val="hr-HR"/>
        </w:rPr>
        <w:t xml:space="preserve"> 152.886,57 </w:t>
      </w:r>
      <w:r w:rsidRPr="007A2F7B">
        <w:rPr>
          <w:rFonts w:hAnsi="Times New Roman" w:ascii="Times New Roman"/>
          <w:sz w:val="24"/>
          <w:szCs w:val="24"/>
          <w:lang w:val="hr-HR"/>
        </w:rPr>
        <w:t xml:space="preserve"> kuna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F10D5" w:rsidP="003F10D5" w:rsidR="003F10D5">
      <w:pPr>
        <w:pStyle w:val="Bezprored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povrat iznosa u 24 jednake mjesečne rate uz kamatnu stopu u visini od 4,5 % (prema Sporazumu) počevši u roku od 30 dana od dana sklapanja ove nagodbe, s time da mjesečna rata iznosi 6.673,16 kuna,</w:t>
      </w:r>
    </w:p>
    <w:p w:rsidRDefault="003F10D5" w:rsidP="003F10D5" w:rsidR="003F10D5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F10D5" w:rsidP="003F10D5" w:rsidR="003F10D5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ČISTOĆA METKOVIĆ, OIB: 53973515423, iznos od 16.640,00 kuna</w:t>
      </w:r>
    </w:p>
    <w:p w:rsidRDefault="003F10D5" w:rsidP="003F10D5" w:rsidR="003F10D5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povrat iznosa u 24 jednake mjesečne rate počevši u roku od 30 dana od dana sklapanja ove nagodbe</w:t>
      </w:r>
    </w:p>
    <w:p w:rsidRDefault="003F10D5" w:rsidP="003F10D5" w:rsidR="003F10D5">
      <w:pPr>
        <w:pStyle w:val="Bezproreda"/>
        <w:ind w:left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F10D5" w:rsidP="003F10D5" w:rsidR="003F10D5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E-BIT KNJIGOVODSTVENE USLUGE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vl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>. Rajko Đorđević, iznos od 8.770,00 kuna</w:t>
      </w:r>
    </w:p>
    <w:p w:rsidRDefault="003F10D5" w:rsidP="003F10D5" w:rsidR="003F10D5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povrat iznosa u 12 jednakih mjesečnih rata počevši u roku od 30 dana od dana sklapanja ove nagodbe.</w:t>
      </w:r>
    </w:p>
    <w:p w:rsidRDefault="00831C80" w:rsidP="00831C80" w:rsidR="00831C80" w:rsidRPr="00725FC9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178EF" w:rsidP="00D178EF" w:rsidR="00D178EF" w:rsidRPr="00725FC9">
      <w:pPr>
        <w:jc w:val="center"/>
        <w:rPr>
          <w:b/>
        </w:rPr>
      </w:pPr>
      <w:r w:rsidRPr="00725FC9">
        <w:rPr>
          <w:b/>
        </w:rPr>
        <w:t>Obrazloženje</w:t>
      </w:r>
    </w:p>
    <w:p w:rsidRDefault="00D178EF" w:rsidP="00D178EF" w:rsidR="00D178EF" w:rsidRPr="00725FC9">
      <w:pPr>
        <w:jc w:val="both"/>
      </w:pPr>
    </w:p>
    <w:p w:rsidRDefault="00D178EF" w:rsidP="003F10D5" w:rsidR="00831C80" w:rsidRPr="00725FC9">
      <w:pPr>
        <w:ind w:firstLine="720"/>
        <w:jc w:val="both"/>
      </w:pPr>
      <w:r w:rsidRPr="00725FC9">
        <w:t xml:space="preserve">Predlagatelj </w:t>
      </w:r>
      <w:r w:rsidR="003F10D5">
        <w:t xml:space="preserve">ZDRAVKO  DAMIĆ vlasnik obrta INSTALATER, </w:t>
      </w:r>
      <w:proofErr w:type="spellStart"/>
      <w:r w:rsidR="003F10D5">
        <w:t>Rogotin</w:t>
      </w:r>
      <w:proofErr w:type="spellEnd"/>
      <w:r w:rsidR="003F10D5">
        <w:t xml:space="preserve">, </w:t>
      </w:r>
      <w:proofErr w:type="spellStart"/>
      <w:r w:rsidR="003F10D5">
        <w:t>A.G</w:t>
      </w:r>
      <w:proofErr w:type="spellEnd"/>
      <w:r w:rsidR="003F10D5">
        <w:t xml:space="preserve">. Matoša 1 A, OIB: 71164433145 </w:t>
      </w:r>
      <w:r w:rsidRPr="00725FC9">
        <w:t>dostavio je ovom sudu dana 1</w:t>
      </w:r>
      <w:r w:rsidR="003F10D5">
        <w:t>0. studenog</w:t>
      </w:r>
      <w:r w:rsidRPr="00725FC9">
        <w:t xml:space="preserve">  201</w:t>
      </w:r>
      <w:r w:rsidR="00831C80" w:rsidRPr="00725FC9">
        <w:t>5</w:t>
      </w:r>
      <w:r w:rsidRPr="00725FC9">
        <w:t xml:space="preserve">. godine dokumentaciju </w:t>
      </w:r>
      <w:proofErr w:type="spellStart"/>
      <w:r w:rsidRPr="00725FC9">
        <w:t>predstečajne</w:t>
      </w:r>
      <w:proofErr w:type="spellEnd"/>
      <w:r w:rsidRPr="00725FC9">
        <w:t xml:space="preserve"> nagodbe s prijedlogom za sklapanje </w:t>
      </w:r>
      <w:proofErr w:type="spellStart"/>
      <w:r w:rsidRPr="00725FC9">
        <w:t>predstečajne</w:t>
      </w:r>
      <w:proofErr w:type="spellEnd"/>
      <w:r w:rsidRPr="00725FC9">
        <w:t xml:space="preserve"> nagodbe. </w:t>
      </w:r>
    </w:p>
    <w:p w:rsidRDefault="00D178EF" w:rsidP="00D178EF" w:rsidR="00D178EF" w:rsidRPr="00725FC9">
      <w:pPr>
        <w:jc w:val="both"/>
      </w:pPr>
    </w:p>
    <w:p w:rsidRDefault="003F10D5" w:rsidP="00D178EF" w:rsidR="003F10D5">
      <w:pPr>
        <w:ind w:firstLine="720"/>
        <w:jc w:val="both"/>
      </w:pPr>
    </w:p>
    <w:p w:rsidRDefault="003F10D5" w:rsidP="00D178EF" w:rsidR="003F10D5">
      <w:pPr>
        <w:ind w:firstLine="720"/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 xml:space="preserve">Ovršnim rješenjem FINA Regionalni centar </w:t>
      </w:r>
      <w:r w:rsidR="00011143" w:rsidRPr="00725FC9">
        <w:t>Split</w:t>
      </w:r>
      <w:r w:rsidRPr="00725FC9">
        <w:t xml:space="preserve"> Klasa U</w:t>
      </w:r>
      <w:r w:rsidR="00011143" w:rsidRPr="00725FC9">
        <w:t>P-I/110/07/15</w:t>
      </w:r>
      <w:r w:rsidRPr="00725FC9">
        <w:t>-01/</w:t>
      </w:r>
      <w:r w:rsidR="0018026E">
        <w:t>8068</w:t>
      </w:r>
      <w:r w:rsidR="00011143" w:rsidRPr="00725FC9">
        <w:t xml:space="preserve"> Ur.br. 04-06-15</w:t>
      </w:r>
      <w:r w:rsidRPr="00725FC9">
        <w:t>-</w:t>
      </w:r>
      <w:r w:rsidR="0018026E">
        <w:t>8068</w:t>
      </w:r>
      <w:r w:rsidRPr="00725FC9">
        <w:t>-</w:t>
      </w:r>
      <w:r w:rsidR="0018026E">
        <w:t>36</w:t>
      </w:r>
      <w:r w:rsidRPr="00725FC9">
        <w:t xml:space="preserve"> od </w:t>
      </w:r>
      <w:r w:rsidR="0018026E">
        <w:t>07</w:t>
      </w:r>
      <w:r w:rsidRPr="00725FC9">
        <w:t xml:space="preserve">. </w:t>
      </w:r>
      <w:r w:rsidR="00011143" w:rsidRPr="00725FC9">
        <w:t>l</w:t>
      </w:r>
      <w:r w:rsidR="0018026E">
        <w:t>istopada 2010</w:t>
      </w:r>
      <w:r w:rsidRPr="00725FC9">
        <w:t xml:space="preserve">. godine (list spisa </w:t>
      </w:r>
      <w:r w:rsidR="0018026E">
        <w:t>150</w:t>
      </w:r>
      <w:r w:rsidRPr="00725FC9">
        <w:t>-</w:t>
      </w:r>
      <w:r w:rsidR="0018026E">
        <w:t>151</w:t>
      </w:r>
      <w:r w:rsidRPr="00725FC9">
        <w:t>) utvrđeno je da su za plan financijskog restrukturiranja glasovali vjerovnici čije tražbine prelaze dvije trećine vrijednosti svih utvrđenih tražbina, te da je postupak proveden u skladu s odredbama zakona.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 xml:space="preserve">Uvidom u dostavljeni spis, odnosno u zapisnik o ročištu za glasovanje i formatizirane obrasce provjereno je da je u postupku pred FINA-om svoj glas za dali  vjerovnici čije tražbine prelaze 2/3 vrijednosti svih utvrđenih tražbina, te je tako svoj glas dala potrebna većina iz čl. 63. Zakona o financijskom poslovanju i </w:t>
      </w:r>
      <w:proofErr w:type="spellStart"/>
      <w:r w:rsidRPr="00725FC9">
        <w:t>predstečajnoj</w:t>
      </w:r>
      <w:proofErr w:type="spellEnd"/>
      <w:r w:rsidRPr="00725FC9">
        <w:t xml:space="preserve"> nagodbi (NN 108/12 i 81/13, dalje u tekstu ZFPPSN), koji se u ovom postupku primjenjuje.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 xml:space="preserve">Na ročište za sklapanje </w:t>
      </w:r>
      <w:proofErr w:type="spellStart"/>
      <w:r w:rsidRPr="00725FC9">
        <w:t>predstečajne</w:t>
      </w:r>
      <w:proofErr w:type="spellEnd"/>
      <w:r w:rsidRPr="00725FC9">
        <w:t xml:space="preserve"> nagodbe pristupili su dužnik i vjerovnik (Ministarstvo financija) koji prema tablici s popisom vjerovnika imaju</w:t>
      </w:r>
      <w:r w:rsidR="00011143" w:rsidRPr="00725FC9">
        <w:t xml:space="preserve"> pravo glasa (list spisa </w:t>
      </w:r>
      <w:r w:rsidR="0018026E">
        <w:t>152</w:t>
      </w:r>
      <w:r w:rsidRPr="00725FC9">
        <w:t xml:space="preserve">) i koji je prihvatio plan financijskog restrukturiranja, a čije tražbine čine potrebnu većinu iz čl. 63. ZFPPSN, te su na ročištu dali svoj pristanak na sklapanje </w:t>
      </w:r>
      <w:proofErr w:type="spellStart"/>
      <w:r w:rsidRPr="00725FC9">
        <w:t>predstečajne</w:t>
      </w:r>
      <w:proofErr w:type="spellEnd"/>
      <w:r w:rsidRPr="00725FC9">
        <w:t xml:space="preserve"> nagodbe.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 xml:space="preserve">Budući su na ročištu za sklapanje </w:t>
      </w:r>
      <w:proofErr w:type="spellStart"/>
      <w:r w:rsidRPr="00725FC9">
        <w:t>predstečajne</w:t>
      </w:r>
      <w:proofErr w:type="spellEnd"/>
      <w:r w:rsidRPr="00725FC9">
        <w:t xml:space="preserve"> nagodbe svoj pristanak dali dužnik i vjerovnici koji prema tablici s popisom vjerovnici koji imaju pravo glasa (Ministarstvo financija), a čije tražbine čini potrebnu većinu iz članka 63. ZFPPSN, sud je utvrdio da su ispunjenje pretpostavke, te je odobrio sklapanje </w:t>
      </w:r>
      <w:proofErr w:type="spellStart"/>
      <w:r w:rsidRPr="00725FC9">
        <w:t>predstečajne</w:t>
      </w:r>
      <w:proofErr w:type="spellEnd"/>
      <w:r w:rsidRPr="00725FC9">
        <w:t xml:space="preserve"> nagodbe u sadržaju kako je to predloženo u ovom postupku, a na koji sadržaj nije bilo primjedbi ili prigovora na ročištu ili tijekom postupka pred sudom.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>Zbog navedenog, na temelju spomenutih propisa, odlučeno je kao u izreci.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center"/>
        <w:rPr>
          <w:b/>
        </w:rPr>
      </w:pPr>
      <w:r w:rsidRPr="00725FC9">
        <w:rPr>
          <w:b/>
        </w:rPr>
        <w:t xml:space="preserve">U Dubrovniku, </w:t>
      </w:r>
      <w:r w:rsidR="003F10D5">
        <w:rPr>
          <w:b/>
        </w:rPr>
        <w:t>13. siječnja</w:t>
      </w:r>
      <w:r w:rsidRPr="00725FC9">
        <w:rPr>
          <w:b/>
        </w:rPr>
        <w:t xml:space="preserve"> 201</w:t>
      </w:r>
      <w:r w:rsidR="003F10D5">
        <w:rPr>
          <w:b/>
        </w:rPr>
        <w:t>6</w:t>
      </w:r>
      <w:r w:rsidRPr="00725FC9">
        <w:rPr>
          <w:b/>
        </w:rPr>
        <w:t>. godine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left="5760"/>
        <w:jc w:val="both"/>
        <w:rPr>
          <w:b/>
        </w:rPr>
      </w:pPr>
      <w:r w:rsidRPr="00725FC9">
        <w:rPr>
          <w:b/>
        </w:rPr>
        <w:t>Sudac:</w:t>
      </w:r>
    </w:p>
    <w:p w:rsidRDefault="00D178EF" w:rsidP="00D178EF" w:rsidR="00D178EF" w:rsidRPr="00725FC9">
      <w:pPr>
        <w:ind w:left="5760"/>
        <w:jc w:val="both"/>
        <w:rPr>
          <w:b/>
        </w:rPr>
      </w:pPr>
    </w:p>
    <w:p w:rsidRDefault="00D178EF" w:rsidP="00D178EF" w:rsidR="00D178EF" w:rsidRPr="00725FC9">
      <w:pPr>
        <w:ind w:left="5760"/>
        <w:jc w:val="both"/>
        <w:rPr>
          <w:b/>
        </w:rPr>
      </w:pPr>
      <w:r w:rsidRPr="00725FC9">
        <w:rPr>
          <w:b/>
        </w:rPr>
        <w:t>Diana Butigan Granić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  <w:rPr>
          <w:b/>
        </w:rPr>
      </w:pPr>
      <w:r w:rsidRPr="00725FC9">
        <w:rPr>
          <w:b/>
        </w:rPr>
        <w:t>POUKA O PRAVNOM LIJEKU:</w:t>
      </w:r>
    </w:p>
    <w:p w:rsidRDefault="00D178EF" w:rsidP="00D178EF" w:rsidR="00D178EF" w:rsidRPr="00725FC9">
      <w:pPr>
        <w:jc w:val="both"/>
      </w:pPr>
      <w:r w:rsidRPr="00725FC9"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  <w:rPr>
          <w:b/>
        </w:rPr>
      </w:pPr>
      <w:r w:rsidRPr="00725FC9">
        <w:rPr>
          <w:b/>
        </w:rPr>
        <w:t>DN-a:</w:t>
      </w:r>
    </w:p>
    <w:p w:rsidRDefault="00F83C55" w:rsidP="00D178EF" w:rsidR="00D178EF" w:rsidRPr="00725FC9">
      <w:pPr>
        <w:jc w:val="both"/>
      </w:pPr>
      <w:r>
        <w:t>- predlagatelju (dužniku)</w:t>
      </w:r>
    </w:p>
    <w:p w:rsidRDefault="00F83C55" w:rsidP="00D178EF" w:rsidR="00D178EF" w:rsidRPr="00725FC9">
      <w:pPr>
        <w:jc w:val="both"/>
      </w:pPr>
      <w:r>
        <w:t xml:space="preserve">- </w:t>
      </w:r>
      <w:r w:rsidR="004F6709">
        <w:t>e-</w:t>
      </w:r>
      <w:r>
        <w:t>oglasna ploča</w:t>
      </w:r>
    </w:p>
    <w:p w:rsidRDefault="00D178EF" w:rsidP="00D178EF" w:rsidR="00D178EF" w:rsidRPr="00725FC9">
      <w:pPr>
        <w:jc w:val="both"/>
      </w:pPr>
      <w:r w:rsidRPr="00725FC9">
        <w:t>- FINA RC Spl</w:t>
      </w:r>
      <w:r w:rsidR="00F83C55">
        <w:t>it, prije i nakon pravomoćnosti</w:t>
      </w:r>
    </w:p>
    <w:p w:rsidRDefault="00D178EF" w:rsidP="00D178EF" w:rsidR="00D178EF" w:rsidRPr="00725FC9">
      <w:pPr>
        <w:jc w:val="both"/>
      </w:pPr>
      <w:r w:rsidRPr="00725FC9">
        <w:t>- sudsk</w:t>
      </w:r>
      <w:r w:rsidR="00F83C55">
        <w:t>i registar, nakon pravomoćnosti</w:t>
      </w:r>
    </w:p>
    <w:p w:rsidRDefault="00974DD0" w:rsidR="00974DD0" w:rsidRPr="00725FC9"/>
    <w:sectPr w:rsidSect="003F10D5" w:rsidR="00974DD0" w:rsidRPr="00725FC9">
      <w:headerReference w:type="default" r:id="rId12"/>
      <w:pgSz w:h="15840" w:w="12240"/>
      <w:pgMar w:gutter="0" w:footer="708" w:header="708" w:left="1800" w:bottom="1440" w:right="146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2C5" w:rsidR="00803372">
      <w:r>
        <w:separator/>
      </w:r>
    </w:p>
  </w:endnote>
  <w:endnote w:id="0" w:type="continuationSeparator">
    <w:p w:rsidRDefault="00FE42C5" w:rsidR="00803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2C5" w:rsidR="00803372">
      <w:r>
        <w:separator/>
      </w:r>
    </w:p>
  </w:footnote>
  <w:footnote w:id="0" w:type="continuationSeparator">
    <w:p w:rsidRDefault="00FE42C5" w:rsidR="008033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0D5" w:rsidR="00711E4F">
    <w:pPr>
      <w:pStyle w:val="Zaglavlje"/>
    </w:pPr>
    <w:r>
      <w:rPr>
        <w:rFonts w:hAnsi="Century Gothic" w:ascii="Century Gothic"/>
        <w:b/>
        <w:sz w:val="18"/>
        <w:szCs w:val="18"/>
      </w:rPr>
      <w:tab/>
    </w:r>
    <w:r>
      <w:rPr>
        <w:rFonts w:hAnsi="Century Gothic" w:ascii="Century Gothic"/>
        <w:b/>
        <w:sz w:val="18"/>
        <w:szCs w:val="18"/>
      </w:rPr>
      <w:tab/>
      <w:t>Posl. br. 7.Stpn-89/15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E7F91"/>
    <w:multiLevelType w:val="hybridMultilevel"/>
    <w:tmpl w:val="84F2A48C"/>
    <w:lvl w:tplc="C3F4FDE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B542D4"/>
    <w:multiLevelType w:val="hybridMultilevel"/>
    <w:tmpl w:val="29006D76"/>
    <w:lvl w:tplc="DEA2914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6850E3"/>
    <w:multiLevelType w:val="hybridMultilevel"/>
    <w:tmpl w:val="1818926E"/>
    <w:lvl w:tplc="CAACAD90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202C58"/>
    <w:multiLevelType w:val="hybridMultilevel"/>
    <w:tmpl w:val="7DF8213C"/>
    <w:lvl w:tplc="7C60E756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8EF"/>
    <w:rsid w:val="00011143"/>
    <w:rsid w:val="0018026E"/>
    <w:rsid w:val="001D6286"/>
    <w:rsid w:val="00273B39"/>
    <w:rsid w:val="0034783A"/>
    <w:rsid w:val="003F10D5"/>
    <w:rsid w:val="004F6709"/>
    <w:rsid w:val="00614E65"/>
    <w:rsid w:val="00725FC9"/>
    <w:rsid w:val="00803372"/>
    <w:rsid w:val="00831C80"/>
    <w:rsid w:val="00974DD0"/>
    <w:rsid w:val="00B31561"/>
    <w:rsid w:val="00B566AB"/>
    <w:rsid w:val="00D178EF"/>
    <w:rsid w:val="00D62121"/>
    <w:rsid w:val="00F83C55"/>
    <w:rsid w:val="00FE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8EF"/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178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178E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8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78EF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1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1C80"/>
    <w:rPr>
      <w:rFonts w:cs="Times New Roman" w:eastAsia="Times New Roman" w:hAnsi="Times New Roman" w:ascii="Times New Roman"/>
      <w:sz w:val="24"/>
      <w:szCs w:val="24"/>
    </w:rPr>
  </w:style>
  <w:style w:styleId="Bezproreda" w:type="paragraph">
    <w:name w:val="No Spacing"/>
    <w:link w:val="BezproredaChar"/>
    <w:uiPriority w:val="99"/>
    <w:qFormat/>
    <w:rsid w:val="00831C80"/>
    <w:rPr>
      <w:rFonts w:cs="Times New Roman" w:eastAsia="Times New Roman" w:hAnsi="Calibri" w:ascii="Calibri"/>
      <w:lang w:val="en-US"/>
    </w:rPr>
  </w:style>
  <w:style w:customStyle="true" w:styleId="BezproredaChar" w:type="character">
    <w:name w:val="Bez proreda Char"/>
    <w:link w:val="Bezproreda"/>
    <w:uiPriority w:val="99"/>
    <w:locked/>
    <w:rsid w:val="00831C80"/>
    <w:rPr>
      <w:rFonts w:cs="Times New Roman" w:eastAsia="Times New Roman" w:hAnsi="Calibri" w:ascii="Calibri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73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B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B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B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B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8EF"/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178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178E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8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78EF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1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1C80"/>
    <w:rPr>
      <w:rFonts w:ascii="Times New Roman" w:cs="Times New Roman" w:eastAsia="Times New Roman" w:hAnsi="Times New Roman"/>
      <w:sz w:val="24"/>
      <w:szCs w:val="24"/>
    </w:rPr>
  </w:style>
  <w:style w:styleId="Bezproreda" w:type="paragraph">
    <w:name w:val="No Spacing"/>
    <w:link w:val="BezproredaChar"/>
    <w:uiPriority w:val="99"/>
    <w:qFormat/>
    <w:rsid w:val="00831C80"/>
    <w:rPr>
      <w:rFonts w:ascii="Calibri" w:cs="Times New Roman" w:eastAsia="Times New Roman" w:hAnsi="Calibri"/>
      <w:lang w:val="en-US"/>
    </w:rPr>
  </w:style>
  <w:style w:customStyle="1" w:styleId="BezproredaChar" w:type="character">
    <w:name w:val="Bez proreda Char"/>
    <w:link w:val="Bezproreda"/>
    <w:uiPriority w:val="99"/>
    <w:locked/>
    <w:rsid w:val="00831C80"/>
    <w:rPr>
      <w:rFonts w:ascii="Calibri" w:cs="Times New Roman" w:eastAsia="Times New Roman" w:hAnsi="Calibri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73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B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B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B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B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Stpn-89/2015</izvorni_sadrzaj>
    <derivirana_varijabla naziv="DomainObject.Predmet.OznakaBroj_1">Stpn-89/2015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Damić</izvorni_sadrzaj>
    <derivirana_varijabla naziv="DomainObject.Predmet.StrankaFormated_1">  Zdravko Damić</derivirana_varijabla>
  </DomainObject.Predmet.StrankaFormated>
  <DomainObject.Predmet.StrankaFormatedOIB>
    <izvorni_sadrzaj>  Zdravko Damić, OIB 71164433145</izvorni_sadrzaj>
    <derivirana_varijabla naziv="DomainObject.Predmet.StrankaFormatedOIB_1">  Zdravko Damić, OIB 71164433145</derivirana_varijabla>
  </DomainObject.Predmet.StrankaFormatedOIB>
  <DomainObject.Predmet.StrankaFormatedWithAdress>
    <izvorni_sadrzaj> Zdravko Damić, Antuna Gustava Matoša 1a, 20343 Rogotin</izvorni_sadrzaj>
    <derivirana_varijabla naziv="DomainObject.Predmet.StrankaFormatedWithAdress_1"> Zdravko Damić, Antuna Gustava Matoša 1a, 20343 Rogotin</derivirana_varijabla>
  </DomainObject.Predmet.StrankaFormatedWithAdress>
  <DomainObject.Predmet.StrankaFormatedWithAdressOIB>
    <izvorni_sadrzaj> Zdravko Damić, OIB 71164433145, Antuna Gustava Matoša 1a, 20343 Rogotin</izvorni_sadrzaj>
    <derivirana_varijabla naziv="DomainObject.Predmet.StrankaFormatedWithAdressOIB_1"> Zdravko Damić, OIB 71164433145, Antuna Gustava Matoša 1a, 20343 Rogotin</derivirana_varijabla>
  </DomainObject.Predmet.StrankaFormatedWithAdressOIB>
  <DomainObject.Predmet.StrankaWithAdress>
    <izvorni_sadrzaj>Zdravko Damić Antuna Gustava Matoša 1a,20343 Rogotin</izvorni_sadrzaj>
    <derivirana_varijabla naziv="DomainObject.Predmet.StrankaWithAdress_1">Zdravko Damić Antuna Gustava Matoša 1a,20343 Rogotin</derivirana_varijabla>
  </DomainObject.Predmet.StrankaWithAdress>
  <DomainObject.Predmet.StrankaWithAdressOIB>
    <izvorni_sadrzaj>Zdravko Damić, OIB 71164433145, Antuna Gustava Matoša 1a,20343 Rogotin</izvorni_sadrzaj>
    <derivirana_varijabla naziv="DomainObject.Predmet.StrankaWithAdressOIB_1">Zdravko Damić, OIB 71164433145, Antuna Gustava Matoša 1a,20343 Rogotin</derivirana_varijabla>
  </DomainObject.Predmet.StrankaWithAdressOIB>
  <DomainObject.Predmet.StrankaNazivFormated>
    <izvorni_sadrzaj>Zdravko Damić</izvorni_sadrzaj>
    <derivirana_varijabla naziv="DomainObject.Predmet.StrankaNazivFormated_1">Zdravko Damić</derivirana_varijabla>
  </DomainObject.Predmet.StrankaNazivFormated>
  <DomainObject.Predmet.StrankaNazivFormatedOIB>
    <izvorni_sadrzaj>Zdravko Damić, OIB 71164433145</izvorni_sadrzaj>
    <derivirana_varijabla naziv="DomainObject.Predmet.StrankaNazivFormatedOIB_1">Zdravko Damić, OIB 71164433145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Zdravko Damić</item>
    </izvorni_sadrzaj>
    <derivirana_varijabla naziv="DomainObject.Predmet.StrankaListFormated_1">
      <item>Zdravko Damić</item>
    </derivirana_varijabla>
  </DomainObject.Predmet.StrankaListFormated>
  <DomainObject.Predmet.StrankaListFormatedOIB>
    <izvorni_sadrzaj>
      <item>Zdravko Damić, OIB 71164433145</item>
    </izvorni_sadrzaj>
    <derivirana_varijabla naziv="DomainObject.Predmet.StrankaListFormatedOIB_1">
      <item>Zdravko Damić, OIB 71164433145</item>
    </derivirana_varijabla>
  </DomainObject.Predmet.StrankaListFormatedOIB>
  <DomainObject.Predmet.StrankaListFormatedWithAdress>
    <izvorni_sadrzaj>
      <item>Zdravko Damić, Antuna Gustava Matoša 1a, 20343 Rogotin</item>
    </izvorni_sadrzaj>
    <derivirana_varijabla naziv="DomainObject.Predmet.StrankaListFormatedWithAdress_1">
      <item>Zdravko Damić, Antuna Gustava Matoša 1a, 20343 Rogotin</item>
    </derivirana_varijabla>
  </DomainObject.Predmet.StrankaListFormatedWithAdress>
  <DomainObject.Predmet.StrankaListFormatedWithAdressOIB>
    <izvorni_sadrzaj>
      <item>Zdravko Damić, OIB 71164433145, Antuna Gustava Matoša 1a, 20343 Rogotin</item>
    </izvorni_sadrzaj>
    <derivirana_varijabla naziv="DomainObject.Predmet.StrankaListFormatedWithAdressOIB_1">
      <item>Zdravko Damić, OIB 71164433145, Antuna Gustava Matoša 1a, 20343 Rogotin</item>
    </derivirana_varijabla>
  </DomainObject.Predmet.StrankaListFormatedWithAdressOIB>
  <DomainObject.Predmet.StrankaListNazivFormated>
    <izvorni_sadrzaj>
      <item>Zdravko Damić</item>
    </izvorni_sadrzaj>
    <derivirana_varijabla naziv="DomainObject.Predmet.StrankaListNazivFormated_1">
      <item>Zdravko Damić</item>
    </derivirana_varijabla>
  </DomainObject.Predmet.StrankaListNazivFormated>
  <DomainObject.Predmet.StrankaListNazivFormatedOIB>
    <izvorni_sadrzaj>
      <item>Zdravko Damić, OIB 71164433145</item>
    </izvorni_sadrzaj>
    <derivirana_varijabla naziv="DomainObject.Predmet.StrankaListNazivFormatedOIB_1">
      <item>Zdravko Damić, OIB 71164433145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 ST02</item>
    </izvorni_sadrzaj>
    <derivirana_varijabla naziv="DomainObject.Predmet.OstaliListFormated_1">
      <item>FINA, RC Split, Nagodbeno vijeće: ST02</item>
    </derivirana_varijabla>
  </DomainObject.Predmet.OstaliListFormated>
  <DomainObject.Predmet.OstaliListFormatedOIB>
    <izvorni_sadrzaj>
      <item>FINA, RC Split, Nagodbeno vijeće: ST02, OIB 85821130368</item>
    </izvorni_sadrzaj>
    <derivirana_varijabla naziv="DomainObject.Predmet.OstaliListFormatedOIB_1">
      <item>FINA, RC Split, Nagodbeno vijeće: ST02, OIB 85821130368</item>
    </derivirana_varijabla>
  </DomainObject.Predmet.OstaliListFormatedOIB>
  <DomainObject.Predmet.OstaliListFormatedWithAdress>
    <izvorni_sadrzaj>
      <item>FINA, RC Split, Nagodbeno vijeće: ST02, Mažuranićevo šetalište 24b, 21000 Split</item>
    </izvorni_sadrzaj>
    <derivirana_varijabla naziv="DomainObject.Predmet.OstaliListFormatedWithAdress_1">
      <item>FINA, RC Split, Nagodbeno vijeće: ST02, Mažuranićevo šetalište 24b, 21000 Split</item>
    </derivirana_varijabla>
  </DomainObject.Predmet.OstaliListFormatedWithAdress>
  <DomainObject.Predmet.OstaliListFormatedWithAdressOIB>
    <izvorni_sadrzaj>
      <item>FINA, RC Split, Nagodbeno vijeće: ST02, OIB 85821130368, Mažuranićevo šetalište 24b, 21000 Split</item>
    </izvorni_sadrzaj>
    <derivirana_varijabla naziv="DomainObject.Predmet.OstaliListFormatedWithAdressOIB_1">
      <item>FINA, RC Split, Nagodbeno vijeće: ST02, OIB 85821130368, Mažuranićevo šetalište 24b, 21000 Split</item>
    </derivirana_varijabla>
  </DomainObject.Predmet.OstaliListFormatedWithAdressOIB>
  <DomainObject.Predmet.OstaliListNazivFormated>
    <izvorni_sadrzaj>
      <item>FINA, RC Split, Nagodbeno vijeće: ST02</item>
    </izvorni_sadrzaj>
    <derivirana_varijabla naziv="DomainObject.Predmet.OstaliListNazivFormated_1">
      <item>FINA, RC Split, Nagodbeno vijeće: ST02</item>
    </derivirana_varijabla>
  </DomainObject.Predmet.OstaliListNazivFormated>
  <DomainObject.Predmet.OstaliListNazivFormatedOIB>
    <izvorni_sadrzaj>
      <item>FINA, RC Split, Nagodbeno vijeće: ST02, OIB 85821130368</item>
    </izvorni_sadrzaj>
    <derivirana_varijabla naziv="DomainObject.Predmet.OstaliListNazivFormatedOIB_1">
      <item>FINA, RC Split, Nagodbeno vijeće: ST02,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Damić</izvorni_sadrzaj>
    <derivirana_varijabla naziv="DomainObject.Predmet.StrankaIDrugi_1">Zdravko Damić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Zdravko Damić, OIB 71164433145, Antuna Gustava Matoša 1a, 20343 Rogotin</izvorni_sadrzaj>
    <derivirana_varijabla naziv="DomainObject.Predmet.StrankaIDrugiAdressOIB_1">Zdravko Damić, OIB 71164433145, Antuna Gustava Matoša 1a, 20343 Rogotin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Damić</item>
      <item>FINA, RC Split, Nagodbeno vijeće: ST02</item>
    </izvorni_sadrzaj>
    <derivirana_varijabla naziv="DomainObject.Predmet.SudioniciListNaziv_1">
      <item>Zdravko Damić</item>
      <item>FINA, RC Split, Nagodbeno vijeće: ST02</item>
    </derivirana_varijabla>
  </DomainObject.Predmet.SudioniciListNaziv>
  <DomainObject.Predmet.SudioniciListAdressOIB>
    <izvorni_sadrzaj>
      <item>Zdravko Damić, OIB 71164433145, Antuna Gustava Matoša 1a,20343 Rogotin</item>
      <item>FINA, RC Split, Nagodbeno vijeće: ST02, OIB 85821130368, Mažuranićevo šetalište 24b,21000 Split</item>
    </izvorni_sadrzaj>
    <derivirana_varijabla naziv="DomainObject.Predmet.SudioniciListAdressOIB_1">
      <item>Zdravko Damić, OIB 71164433145, Antuna Gustava Matoša 1a,20343 Rogotin</item>
      <item>FINA, RC Split, Nagodbeno vijeće: ST02,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71164433145</item>
      <item>, OIB 85821130368</item>
    </izvorni_sadrzaj>
    <derivirana_varijabla naziv="DomainObject.Predmet.SudioniciListNazivOIB_1">
      <item>, OIB 71164433145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3166</properties:Characters>
  <properties:Lines>88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2016-01-13T10:45:00Z</dcterms:created>
  <dc:creator>Mara Marčinko</dc:creator>
  <cp:lastModifiedBy>Mara Marčinko</cp:lastModifiedBy>
  <cp:lastPrinted>2016-01-13T14:00:00Z</cp:lastPrinted>
  <dcterms:modified xmlns:xsi="http://www.w3.org/2001/XMLSchema-instance" xsi:type="dcterms:W3CDTF">2016-01-13T14:09:00Z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