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2693" w14:paraId="060269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D05A52">
        <w:rPr>
          <w:rFonts w:hAnsi="Times New Roman" w:ascii="Times New Roman"/>
        </w:rPr>
        <w:t>1979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D05A52">
        <w:rPr>
          <w:rFonts w:hAnsi="Times New Roman" w:ascii="Times New Roman"/>
        </w:rPr>
        <w:t xml:space="preserve">stečajnom postupku nad dužnikom </w:t>
      </w:r>
      <w:r w:rsidR="00D05A52" w:rsidRPr="00D05A52">
        <w:rPr>
          <w:rFonts w:hAnsi="Times New Roman" w:ascii="Times New Roman"/>
        </w:rPr>
        <w:t>NUNTIO LIMEN d.o.o., Velika Gorica, Augusta Šenoe 56, OIB: 02209027660</w:t>
      </w:r>
      <w:r w:rsidR="000C69C7">
        <w:rPr>
          <w:rFonts w:hAnsi="Times New Roman" w:ascii="Times New Roman"/>
        </w:rPr>
        <w:t xml:space="preserve">, </w:t>
      </w:r>
      <w:r w:rsidR="00AC71FA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D35D3" w:rsidRPr="004D35D3">
        <w:rPr>
          <w:rFonts w:hAnsi="Times New Roman" w:ascii="Times New Roman"/>
        </w:rPr>
        <w:t>NUNTIO LIMEN d.o.o., Velika Gorica, Augusta Šenoe 56, OIB: 02209027660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D35D3">
        <w:rPr>
          <w:rFonts w:hAnsi="Times New Roman" w:ascii="Times New Roman"/>
        </w:rPr>
        <w:t>1979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D4F2F">
        <w:rPr>
          <w:rFonts w:hAnsi="Times New Roman" w:ascii="Times New Roman"/>
        </w:rPr>
        <w:t>16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37036">
        <w:rPr>
          <w:rFonts w:hAnsi="Times New Roman" w:ascii="Times New Roman"/>
        </w:rPr>
        <w:t>, v.r.</w:t>
      </w:r>
    </w:p>
    <w:p w:rsidRDefault="00137036" w:rsidP="00B87AEB" w:rsidR="00137036">
      <w:pPr>
        <w:jc w:val="right"/>
        <w:rPr>
          <w:rFonts w:hAnsi="Times New Roman" w:ascii="Times New Roman"/>
        </w:rPr>
      </w:pPr>
    </w:p>
    <w:p w:rsidRDefault="00137036" w:rsidP="00B87AEB" w:rsidR="0013703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37036" w:rsidP="00B87AEB" w:rsidR="0013703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37036" w:rsidP="00B87AEB" w:rsidR="0013703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BC0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57406">
      <w:rPr>
        <w:rFonts w:hAnsi="Times New Roman" w:ascii="Times New Roman"/>
      </w:rPr>
      <w:t>1979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37036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4D35D3"/>
    <w:rsid w:val="005151B2"/>
    <w:rsid w:val="00525DAC"/>
    <w:rsid w:val="005349D1"/>
    <w:rsid w:val="005363C9"/>
    <w:rsid w:val="0054039F"/>
    <w:rsid w:val="00567BC0"/>
    <w:rsid w:val="00585AFA"/>
    <w:rsid w:val="00665D5F"/>
    <w:rsid w:val="006A451A"/>
    <w:rsid w:val="007035B4"/>
    <w:rsid w:val="00757406"/>
    <w:rsid w:val="0077109B"/>
    <w:rsid w:val="007B5EFC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05A52"/>
    <w:rsid w:val="00D301E4"/>
    <w:rsid w:val="00D44801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0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0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0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0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0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0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0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0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1979</izvorni_sadrzaj>
    <derivirana_varijabla naziv="DomainObject.Predmet.Broj_1">1979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St-1979/2016</izvorni_sadrzaj>
    <derivirana_varijabla naziv="DomainObject.Predmet.OznakaBroj_1">St-1979/2016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NUNTIO LIMEN d.o.o. zastupanog po punomoćniku Roman Bergman</izvorni_sadrzaj>
    <derivirana_varijabla naziv="DomainObject.Predmet.ProtustrankaFormated_1">  NUNTIO LIMEN d.o.o. zastupanog po punomoćniku Roman Bergman</derivirana_varijabla>
  </DomainObject.Predmet.ProtustrankaFormated>
  <DomainObject.Predmet.ProtustrankaFormatedOIB>
    <izvorni_sadrzaj>  NUNTIO LIMEN d.o.o., OIB 02209027660 zastupanog po punomoćniku Roman Bergman</izvorni_sadrzaj>
    <derivirana_varijabla naziv="DomainObject.Predmet.ProtustrankaFormatedOIB_1">  NUNTIO LIMEN d.o.o., OIB 02209027660 zastupanog po punomoćniku Roman Bergman</derivirana_varijabla>
  </DomainObject.Predmet.ProtustrankaFormatedOIB>
  <DomainObject.Predmet.ProtustrankaFormatedWithAdress>
    <izvorni_sadrzaj> NUNTIO LIMEN d.o.o., Augusta Šenoe 56, 10410 Velika Gorica zastupanog po punomoćniku Roman Bergman</izvorni_sadrzaj>
    <derivirana_varijabla naziv="DomainObject.Predmet.ProtustrankaFormatedWithAdress_1"> NUNTIO LIMEN d.o.o., Augusta Šenoe 56, 10410 Velika Gorica zastupanog po punomoćniku Roman Bergman</derivirana_varijabla>
  </DomainObject.Predmet.ProtustrankaFormatedWithAdress>
  <DomainObject.Predmet.ProtustrankaFormatedWithAdressOIB>
    <izvorni_sadrzaj> NUNTIO LIMEN d.o.o., OIB 02209027660, Augusta Šenoe 56, 10410 Velika Gorica zastupanog po punomoćniku Roman Bergman</izvorni_sadrzaj>
    <derivirana_varijabla naziv="DomainObject.Predmet.ProtustrankaFormatedWithAdressOIB_1"> NUNTIO LIMEN d.o.o., OIB 02209027660, Augusta Šenoe 56, 10410 Velika Gorica zastupanog po punomoćniku Roman Bergman</derivirana_varijabla>
  </DomainObject.Predmet.ProtustrankaFormatedWithAdressOIB>
  <DomainObject.Predmet.ProtustrankaWithAdress>
    <izvorni_sadrzaj>NUNTIO LIMEN d.o.o. Augusta Šenoe 56, 10410 Velika Gorica</izvorni_sadrzaj>
    <derivirana_varijabla naziv="DomainObject.Predmet.ProtustrankaWithAdress_1">NUNTIO LIMEN d.o.o. Augusta Šenoe 56, 10410 Velika Gorica</derivirana_varijabla>
  </DomainObject.Predmet.ProtustrankaWithAdress>
  <DomainObject.Predmet.ProtustrankaWithAdressOIB>
    <izvorni_sadrzaj>NUNTIO LIMEN d.o.o., OIB 02209027660, Augusta Šenoe 56, 10410 Velika Gorica</izvorni_sadrzaj>
    <derivirana_varijabla naziv="DomainObject.Predmet.ProtustrankaWithAdressOIB_1">NUNTIO LIMEN d.o.o., OIB 02209027660, Augusta Šenoe 56, 10410 Velika Gorica</derivirana_varijabla>
  </DomainObject.Predmet.ProtustrankaWithAdressOIB>
  <DomainObject.Predmet.ProtustrankaNazivFormated>
    <izvorni_sadrzaj>NUNTIO LIMEN d.o.o.</izvorni_sadrzaj>
    <derivirana_varijabla naziv="DomainObject.Predmet.ProtustrankaNazivFormated_1">NUNTIO LIMEN d.o.o.</derivirana_varijabla>
  </DomainObject.Predmet.ProtustrankaNazivFormated>
  <DomainObject.Predmet.ProtustrankaNazivFormatedOIB>
    <izvorni_sadrzaj>NUNTIO LIMEN d.o.o., OIB 02209027660</izvorni_sadrzaj>
    <derivirana_varijabla naziv="DomainObject.Predmet.ProtustrankaNazivFormatedOIB_1">NUNTIO LIMEN d.o.o., OIB 02209027660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NUNTIO LIMEN d.o.o. zastupanog po punomoćniku Roman Bergman</item>
    </izvorni_sadrzaj>
    <derivirana_varijabla naziv="DomainObject.Predmet.ProtuStrankaListFormated_1">
      <item>NUNTIO LIMEN d.o.o. zastupanog po punomoćniku Roman Bergman</item>
    </derivirana_varijabla>
  </DomainObject.Predmet.ProtuStrankaListFormated>
  <DomainObject.Predmet.ProtuStrankaListFormatedOIB>
    <izvorni_sadrzaj>
      <item>NUNTIO LIMEN d.o.o., OIB 02209027660 zastupanog po punomoćniku Roman Bergman</item>
    </izvorni_sadrzaj>
    <derivirana_varijabla naziv="DomainObject.Predmet.ProtuStrankaListFormatedOIB_1">
      <item>NUNTIO LIMEN d.o.o., OIB 02209027660 zastupanog po punomoćniku Roman Bergman</item>
    </derivirana_varijabla>
  </DomainObject.Predmet.ProtuStrankaListFormatedOIB>
  <DomainObject.Predmet.ProtuStrankaListFormatedWithAdress>
    <izvorni_sadrzaj>
      <item>NUNTIO LIMEN d.o.o., Augusta Šenoe 56, 10410 Velika Gorica zastupanog po punomoćniku Roman Bergman</item>
    </izvorni_sadrzaj>
    <derivirana_varijabla naziv="DomainObject.Predmet.ProtuStrankaListFormatedWithAdress_1">
      <item>NUNTIO LIMEN d.o.o., Augusta Šenoe 56, 10410 Velika Gorica zastupanog po punomoćniku Roman Bergman</item>
    </derivirana_varijabla>
  </DomainObject.Predmet.ProtuStrankaListFormatedWithAdress>
  <DomainObject.Predmet.ProtuStrankaListFormatedWithAdressOIB>
    <izvorni_sadrzaj>
      <item>NUNTIO LIMEN d.o.o., OIB 02209027660, Augusta Šenoe 56, 10410 Velika Gorica zastupanog po punomoćniku Roman Bergman</item>
    </izvorni_sadrzaj>
    <derivirana_varijabla naziv="DomainObject.Predmet.ProtuStrankaListFormatedWithAdressOIB_1">
      <item>NUNTIO LIMEN d.o.o., OIB 02209027660, Augusta Šenoe 56, 10410 Velika Gorica zastupanog po punomoćniku Roman Bergman</item>
    </derivirana_varijabla>
  </DomainObject.Predmet.ProtuStrankaListFormatedWithAdressOIB>
  <DomainObject.Predmet.ProtuStrankaListNazivFormated>
    <izvorni_sadrzaj>
      <item>NUNTIO LIMEN d.o.o.</item>
    </izvorni_sadrzaj>
    <derivirana_varijabla naziv="DomainObject.Predmet.ProtuStrankaListNazivFormated_1">
      <item>NUNTIO LIMEN d.o.o.</item>
    </derivirana_varijabla>
  </DomainObject.Predmet.ProtuStrankaListNazivFormated>
  <DomainObject.Predmet.ProtuStrankaListNazivFormatedOIB>
    <izvorni_sadrzaj>
      <item>NUNTIO LIMEN d.o.o., OIB 02209027660</item>
    </izvorni_sadrzaj>
    <derivirana_varijabla naziv="DomainObject.Predmet.ProtuStrankaListNazivFormatedOIB_1">
      <item>NUNTIO LIMEN d.o.o., OIB 02209027660</item>
    </derivirana_varijabla>
  </DomainObject.Predmet.ProtuStrankaListNazivFormatedOIB>
  <DomainObject.Predmet.OstaliListFormated>
    <izvorni_sadrzaj>
      <item>Roman Bergman punomoćnik sudionika u postupku NUNTIO LIMEN d.o.o.</item>
    </izvorni_sadrzaj>
    <derivirana_varijabla naziv="DomainObject.Predmet.OstaliListFormated_1">
      <item>Roman Bergman punomoćnik sudionika u postupku NUNTIO LIMEN d.o.o.</item>
    </derivirana_varijabla>
  </DomainObject.Predmet.OstaliListFormated>
  <DomainObject.Predmet.OstaliListFormatedOIB>
    <izvorni_sadrzaj>
      <item>Roman Bergman, OIB 96753937697 punomoćnik sudionika u postupku NUNTIO LIMEN d.o.o.</item>
    </izvorni_sadrzaj>
    <derivirana_varijabla naziv="DomainObject.Predmet.OstaliListFormatedOIB_1">
      <item>Roman Bergman, OIB 96753937697 punomoćnik sudionika u postupku NUNTIO LIMEN d.o.o.</item>
    </derivirana_varijabla>
  </DomainObject.Predmet.OstaliListFormatedOIB>
  <DomainObject.Predmet.OstaliListFormatedWithAdress>
    <izvorni_sadrzaj>
      <item>Roman Bergman, Školska 28i, 10410 Gornje Podotočje punomoćnik sudionika u postupku NUNTIO LIMEN d.o.o.</item>
    </izvorni_sadrzaj>
    <derivirana_varijabla naziv="DomainObject.Predmet.OstaliListFormatedWithAdress_1">
      <item>Roman Bergman, Školska 28i, 10410 Gornje Podotočje punomoćnik sudionika u postupku NUNTIO LIMEN d.o.o.</item>
    </derivirana_varijabla>
  </DomainObject.Predmet.OstaliListFormatedWithAdress>
  <DomainObject.Predmet.OstaliListFormatedWithAdressOIB>
    <izvorni_sadrzaj>
      <item>Roman Bergman, OIB 96753937697, Školska 28i, 10410 Gornje Podotočje punomoćnik sudionika u postupku NUNTIO LIMEN d.o.o.</item>
    </izvorni_sadrzaj>
    <derivirana_varijabla naziv="DomainObject.Predmet.OstaliListFormatedWithAdressOIB_1">
      <item>Roman Bergman, OIB 96753937697, Školska 28i, 10410 Gornje Podotočje punomoćnik sudionika u postupku NUNTIO LIMEN d.o.o.</item>
    </derivirana_varijabla>
  </DomainObject.Predmet.OstaliListFormatedWithAdressOIB>
  <DomainObject.Predmet.OstaliListNazivFormated>
    <izvorni_sadrzaj>
      <item>Roman Bergman</item>
    </izvorni_sadrzaj>
    <derivirana_varijabla naziv="DomainObject.Predmet.OstaliListNazivFormated_1">
      <item>Roman Bergman</item>
    </derivirana_varijabla>
  </DomainObject.Predmet.OstaliListNazivFormated>
  <DomainObject.Predmet.OstaliListNazivFormatedOIB>
    <izvorni_sadrzaj>
      <item>Roman Bergman, OIB 96753937697</item>
    </izvorni_sadrzaj>
    <derivirana_varijabla naziv="DomainObject.Predmet.OstaliListNazivFormatedOIB_1">
      <item>Roman Bergman, OIB 96753937697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NUNTIO LIMEN d.o.o.</izvorni_sadrzaj>
    <derivirana_varijabla naziv="DomainObject.Predmet.ProtustrankaIDrugi_1">NUNTIO LIMEN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NUNTIO LIMEN d.o.o., OIB 02209027660, Augusta Šenoe 56, 10410 Velika Gorica</izvorni_sadrzaj>
    <derivirana_varijabla naziv="DomainObject.Predmet.ProtustrankaIDrugiAdressOIB_1">NUNTIO LIMEN d.o.o., OIB 02209027660, Augusta Šenoe 56,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NUNTIO LIMEN d.o.o.</item>
      <item>Roman Bergman</item>
    </izvorni_sadrzaj>
    <derivirana_varijabla naziv="DomainObject.Predmet.SudioniciListNaziv_1">
      <item>FINA Regionalni centar Zagreb</item>
      <item>NUNTIO LIMEN d.o.o.</item>
      <item>Roman Bergman</item>
    </derivirana_varijabla>
  </DomainObject.Predmet.SudioniciListNaziv>
  <DomainObject.Predmet.SudioniciListAdressOIB>
    <izvorni_sadrzaj>
      <item>FINA Regionalni centar Zagreb, OIB 85821130368, Trg svibanjskih žrtava 1995. 1,10000 Zagreb</item>
      <item>NUNTIO LIMEN d.o.o., OIB 02209027660, Augusta Šenoe 56,10410 Velika Gorica</item>
      <item>Roman Bergman, OIB 96753937697, Školska 28i,10410 Gornje Podotočje</item>
    </izvorni_sadrzaj>
    <derivirana_varijabla naziv="DomainObject.Predmet.SudioniciListAdressOIB_1">
      <item>FINA Regionalni centar Zagreb, OIB 85821130368, Trg svibanjskih žrtava 1995. 1,10000 Zagreb</item>
      <item>NUNTIO LIMEN d.o.o., OIB 02209027660, Augusta Šenoe 56,10410 Velika Gorica</item>
      <item>Roman Bergman, OIB 96753937697, Školska 28i,10410 Gornje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02209027660</item>
      <item>, OIB 96753937697</item>
    </izvorni_sadrzaj>
    <derivirana_varijabla naziv="DomainObject.Predmet.SudioniciListNazivOIB_1">
      <item>, OIB 85821130368</item>
      <item>, OIB 02209027660</item>
      <item>, OIB 96753937697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7B5CF-58A2-435D-83ED-E03F57C76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1777</properties:Characters>
  <properties:Lines>54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2017-02-16T07:56:00Z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2017-02-16T08:05:00Z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