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f92c" w14:paraId="f7ff92c" w:rsidRDefault="00AE649C" w:rsidP="00FA5B5E" w:rsidR="00AE649C" w:rsidRPr="00B76F3C">
      <w:pPr>
        <w:pStyle w:val="Naslov3"/>
        <w15:collapsed w:val="false"/>
      </w:pPr>
    </w:p>
    <w:p w:rsidRDefault="00A361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3611A" w:rsidP="00A3611A" w:rsidR="00A3611A" w:rsidRPr="00A3611A">
      <w:pPr>
        <w:spacing w:after="0"/>
        <w:jc w:val="right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Poslovni broj: 3 St-419/2015-10</w:t>
      </w:r>
    </w:p>
    <w:p w:rsidRDefault="00A3611A" w:rsidP="00A3611A" w:rsidR="00A3611A" w:rsidRPr="00A36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3611A" w:rsidP="00A3611A" w:rsidR="00A3611A" w:rsidRPr="00A36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3611A" w:rsidP="00A3611A" w:rsidR="00A3611A" w:rsidRPr="00A3611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A3611A" w:rsidP="00A3611A" w:rsidR="00A3611A" w:rsidRPr="00A3611A">
      <w:pPr>
        <w:spacing w:after="0"/>
        <w:ind w:firstLine="708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REPUBLIKA HRVATSKA</w:t>
      </w:r>
    </w:p>
    <w:p w:rsidRDefault="00A3611A" w:rsidP="00A3611A" w:rsidR="00A3611A" w:rsidRPr="00A3611A">
      <w:pPr>
        <w:spacing w:after="0"/>
        <w:ind w:firstLine="708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TRGOVAČKI SUD U ZADRU</w:t>
      </w:r>
    </w:p>
    <w:p w:rsidRDefault="00A3611A" w:rsidP="00A3611A" w:rsidR="00A3611A" w:rsidRPr="00A3611A">
      <w:pPr>
        <w:spacing w:after="0"/>
        <w:ind w:firstLine="708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Zadar, Dr. Franje Tuđmana 35.</w:t>
      </w:r>
    </w:p>
    <w:p w:rsidRDefault="00A3611A" w:rsidP="00A3611A" w:rsidR="00A3611A" w:rsidRPr="00A3611A">
      <w:pPr>
        <w:spacing w:after="0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ab/>
        <w:t>R E PU B L I K A   H R V A T S K A</w:t>
      </w:r>
      <w:r w:rsidRPr="00A3611A">
        <w:rPr>
          <w:rFonts w:cs="Times New Roman" w:eastAsia="Times New Roman"/>
          <w:lang w:eastAsia="hr-HR"/>
        </w:rPr>
        <w:tab/>
      </w:r>
    </w:p>
    <w:p w:rsidRDefault="00A3611A" w:rsidP="00A3611A" w:rsidR="00A3611A" w:rsidRPr="00A36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center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 xml:space="preserve">Z A K LJ U Č A K </w:t>
      </w:r>
    </w:p>
    <w:p w:rsidRDefault="00A3611A" w:rsidP="00A3611A" w:rsidR="00A3611A" w:rsidRPr="00A36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ab/>
        <w:t xml:space="preserve">Trgovački sud u Zadru, OIB </w:t>
      </w:r>
      <w:r w:rsidRPr="00A3611A">
        <w:rPr>
          <w:rFonts w:cs="Times New Roman" w:eastAsia="Times New Roman"/>
          <w:szCs w:val="20"/>
          <w:lang w:eastAsia="hr-HR"/>
        </w:rPr>
        <w:t xml:space="preserve">39670464653, </w:t>
      </w:r>
      <w:r w:rsidRPr="00A3611A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AUTO CENTAR STAR j.d.o.o., Zadar, Ražanačka 38, Zadar, OIB 23766153274,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A3611A">
          <w:rPr>
            <w:rFonts w:cs="Times New Roman" w:eastAsia="Times New Roman"/>
            <w:lang w:eastAsia="hr-HR"/>
          </w:rPr>
          <w:t>11. st</w:t>
        </w:r>
      </w:smartTag>
      <w:r w:rsidRPr="00A3611A">
        <w:rPr>
          <w:rFonts w:cs="Times New Roman" w:eastAsia="Times New Roman"/>
          <w:lang w:eastAsia="hr-HR"/>
        </w:rPr>
        <w:t>. 3. Stečajnog zakona (Narodne novine 71/15), 24. svibnja 2016.</w:t>
      </w: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center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 xml:space="preserve">z a k </w:t>
      </w:r>
      <w:proofErr w:type="spellStart"/>
      <w:r w:rsidRPr="00A3611A">
        <w:rPr>
          <w:rFonts w:cs="Times New Roman" w:eastAsia="Times New Roman"/>
          <w:lang w:eastAsia="hr-HR"/>
        </w:rPr>
        <w:t>lj</w:t>
      </w:r>
      <w:proofErr w:type="spellEnd"/>
      <w:r w:rsidRPr="00A3611A">
        <w:rPr>
          <w:rFonts w:cs="Times New Roman" w:eastAsia="Times New Roman"/>
          <w:lang w:eastAsia="hr-HR"/>
        </w:rPr>
        <w:t xml:space="preserve"> u č i o  j e</w:t>
      </w: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A3611A">
        <w:rPr>
          <w:rFonts w:cs="Times New Roman" w:eastAsia="Times New Roman"/>
          <w:lang w:eastAsia="hr-HR"/>
        </w:rPr>
        <w:t>otpravka</w:t>
      </w:r>
      <w:proofErr w:type="spellEnd"/>
      <w:r w:rsidRPr="00A3611A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114.475,37 kn koje je u Očevidniku redoslijeda osnova za plaćanje evidentirano na dan 28. rujna 2015. </w:t>
      </w:r>
    </w:p>
    <w:p w:rsidRDefault="00A3611A" w:rsidP="00A3611A" w:rsidR="00A3611A" w:rsidRPr="00A36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center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U Zadru 24. svibnja 2016.</w:t>
      </w:r>
    </w:p>
    <w:p w:rsidRDefault="00A3611A" w:rsidP="00A3611A" w:rsidR="00A3611A" w:rsidRPr="00A3611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A3611A" w:rsidP="00A3611A" w:rsidR="00A3611A" w:rsidRPr="00A3611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Tina Grgas</w:t>
      </w:r>
    </w:p>
    <w:p w:rsidRDefault="00A3611A" w:rsidP="00A3611A" w:rsidR="00A3611A" w:rsidRPr="00A3611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right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 xml:space="preserve"> </w:t>
      </w: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UPUTA O PRAVNOM LIJEKU</w:t>
      </w:r>
    </w:p>
    <w:p w:rsidRDefault="00A3611A" w:rsidP="00A3611A" w:rsidR="00A3611A" w:rsidRPr="00A3611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Protiv ovog zaključka nije dopuštena žalba.</w:t>
      </w: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611A" w:rsidP="00A3611A" w:rsidR="00A3611A" w:rsidRPr="00A3611A">
      <w:pPr>
        <w:spacing w:after="0"/>
        <w:jc w:val="both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DNA:</w:t>
      </w:r>
    </w:p>
    <w:p w:rsidRDefault="00A3611A" w:rsidP="00A3611A" w:rsidR="00A3611A" w:rsidRPr="00A361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FINA, Regionalni centar Split, Podružnica Zadar</w:t>
      </w:r>
    </w:p>
    <w:p w:rsidRDefault="00A3611A" w:rsidP="00A3611A" w:rsidR="00A3611A" w:rsidRPr="00A3611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A3611A">
        <w:rPr>
          <w:rFonts w:cs="Times New Roman" w:eastAsia="Times New Roman"/>
          <w:lang w:eastAsia="hr-HR"/>
        </w:rPr>
        <w:t>e-Oglasna ploča</w:t>
      </w:r>
    </w:p>
    <w:p w:rsidRDefault="00A3611A" w:rsidP="00A3611A" w:rsidR="00A3611A" w:rsidRPr="00A3611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3611A" w:rsidP="00A3611A" w:rsidR="00A3611A" w:rsidRPr="00A3611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611A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11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St-419/2015-9</izvorni_sadrzaj>
    <derivirana_varijabla naziv="DomainObject.Oznaka_1">St-419/2015-9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St-419/2015-9</izvorni_sadrzaj>
    <derivirana_varijabla naziv="DomainObject.PoslovniBrojDokumenta_1">St-419/2015-9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</izvorni_sadrzaj>
    <derivirana_varijabla naziv="DomainObject.Predmet.SudioniciListNaziv_1">
      <item>FINA</item>
      <item>AUTO CENTAR STAR j.d.o.o. za trgovinu i poslovne usluge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794ED-BAD5-4B81-91C1-9DB877024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850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2016-05-24T08:37:00Z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