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3790a" w14:paraId="1c3790a" w:rsidRDefault="00152021" w:rsidR="00152021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2021" w:rsidP="00152021" w:rsidR="00152021" w:rsidRPr="00407EE7">
      <w:r w:rsidRPr="00407EE7">
        <w:t xml:space="preserve">  REPUBLIKA HRVATSKA</w:t>
      </w:r>
    </w:p>
    <w:p w:rsidRDefault="00152021" w:rsidP="00152021" w:rsidR="00152021" w:rsidRPr="00407EE7">
      <w:r w:rsidRPr="00407EE7">
        <w:t xml:space="preserve">   Trgovački sud u Zagrebu</w:t>
      </w:r>
    </w:p>
    <w:p w:rsidRDefault="00152021" w:rsidP="00152021" w:rsidR="00152021" w:rsidRPr="00407EE7">
      <w:pPr>
        <w:rPr>
          <w:b/>
        </w:rPr>
      </w:pPr>
      <w:r w:rsidRPr="00407EE7">
        <w:t xml:space="preserve">     Zagreb, Amru</w:t>
      </w:r>
      <w:r>
        <w:t xml:space="preserve">ševa 2/II          REPUBLIKA HRVATSKA                       </w:t>
      </w:r>
      <w:r w:rsidRPr="00407EE7">
        <w:t>72 St-</w:t>
      </w:r>
      <w:r>
        <w:t>175/14</w:t>
      </w:r>
      <w:r w:rsidR="006C3857">
        <w:t>-220</w:t>
      </w:r>
    </w:p>
    <w:p w:rsidRDefault="00152021" w:rsidP="00152021" w:rsidR="00152021" w:rsidRPr="009334C3">
      <w:pPr>
        <w:jc w:val="center"/>
      </w:pPr>
      <w:r w:rsidRPr="009334C3">
        <w:t xml:space="preserve">Z A K LJ U Č A K </w:t>
      </w:r>
      <w:r w:rsidRPr="009334C3">
        <w:tab/>
      </w:r>
    </w:p>
    <w:p w:rsidRDefault="0049252C" w:rsidP="0049252C" w:rsidR="0049252C">
      <w:pPr>
        <w:jc w:val="center"/>
        <w:rPr>
          <w:b/>
        </w:rPr>
      </w:pPr>
    </w:p>
    <w:p w:rsidRDefault="0049252C" w:rsidP="0049252C" w:rsidR="0049252C">
      <w:pPr>
        <w:jc w:val="both"/>
      </w:pPr>
      <w:r>
        <w:rPr>
          <w:lang w:val="pt-BR"/>
        </w:rPr>
        <w:t>Trgovački sud u Zagrebu, po sucu pojedincu Nikoli Ribariću, kao stečajnom sucu, u stečajnom predmetu nad stečajnim dužnikom ŠIMECKI-TRGOVINA d.o.o. u stečaju, Zagreb, Vlaška 126, MBS: 080101294, OIB: 07897444082</w:t>
      </w:r>
      <w:r>
        <w:t xml:space="preserve">, </w:t>
      </w:r>
      <w:r>
        <w:rPr>
          <w:lang w:val="pt-BR"/>
        </w:rPr>
        <w:t xml:space="preserve">dana </w:t>
      </w:r>
      <w:r w:rsidR="00BF4113">
        <w:rPr>
          <w:lang w:val="pt-BR"/>
        </w:rPr>
        <w:t>21</w:t>
      </w:r>
      <w:r>
        <w:rPr>
          <w:lang w:val="pt-BR"/>
        </w:rPr>
        <w:t>. prosinca  201</w:t>
      </w:r>
      <w:r w:rsidR="00E4722A">
        <w:rPr>
          <w:lang w:val="pt-BR"/>
        </w:rPr>
        <w:t>5</w:t>
      </w:r>
      <w:r>
        <w:rPr>
          <w:lang w:val="pt-BR"/>
        </w:rPr>
        <w:t>.,</w:t>
      </w:r>
      <w:r>
        <w:t xml:space="preserve">   </w:t>
      </w:r>
    </w:p>
    <w:p w:rsidRDefault="0049252C" w:rsidP="0058716C" w:rsidR="0049252C">
      <w:pPr>
        <w:jc w:val="center"/>
        <w:rPr>
          <w:b/>
        </w:rPr>
      </w:pPr>
    </w:p>
    <w:p w:rsidRDefault="0058716C" w:rsidP="0058716C" w:rsidR="0058716C" w:rsidRPr="007910B3">
      <w:pPr>
        <w:jc w:val="center"/>
        <w:rPr>
          <w:b/>
        </w:rPr>
      </w:pPr>
      <w:r w:rsidRPr="007910B3">
        <w:rPr>
          <w:b/>
        </w:rPr>
        <w:t>z a k l j u č i o   j e</w:t>
      </w:r>
    </w:p>
    <w:p w:rsidRDefault="00E4722A" w:rsidP="00E4722A" w:rsidR="00E4722A">
      <w:pPr>
        <w:jc w:val="both"/>
        <w:rPr>
          <w:b/>
        </w:rPr>
      </w:pPr>
    </w:p>
    <w:p w:rsidRDefault="00E4722A" w:rsidP="00BF4113" w:rsidR="00BF4113">
      <w:pPr>
        <w:jc w:val="both"/>
      </w:pPr>
      <w:r>
        <w:rPr>
          <w:b/>
        </w:rPr>
        <w:tab/>
      </w:r>
      <w:r w:rsidR="00180663" w:rsidRPr="007910B3">
        <w:t xml:space="preserve">Nalaže se računovodstvu Trgovačkog suda u Zagrebu, </w:t>
      </w:r>
      <w:r w:rsidR="00180663" w:rsidRPr="00E4722A">
        <w:rPr>
          <w:b/>
        </w:rPr>
        <w:t xml:space="preserve">iznos </w:t>
      </w:r>
      <w:r w:rsidR="00F33638" w:rsidRPr="00E4722A">
        <w:rPr>
          <w:b/>
        </w:rPr>
        <w:t xml:space="preserve">od </w:t>
      </w:r>
      <w:r w:rsidR="00BF4113" w:rsidRPr="00BF4113">
        <w:rPr>
          <w:b/>
        </w:rPr>
        <w:t>425.475,49 kuna</w:t>
      </w:r>
      <w:r w:rsidR="0049252C">
        <w:t xml:space="preserve"> (</w:t>
      </w:r>
      <w:r w:rsidR="00BF4113">
        <w:t>četristodvadesetpettisućačetristosedamdesetpetkunaičetrdesetdevetlipa</w:t>
      </w:r>
      <w:r w:rsidR="0049252C">
        <w:t>)</w:t>
      </w:r>
      <w:r w:rsidR="00180663" w:rsidRPr="007910B3">
        <w:t xml:space="preserve"> koji je uplaćen na </w:t>
      </w:r>
      <w:r w:rsidR="006C4BF0" w:rsidRPr="007910B3">
        <w:t>depozitni račun ovoga suda otvoren u Hrvatskoj poštanskoj banci broj 2390001-1300000460,</w:t>
      </w:r>
      <w:r>
        <w:t xml:space="preserve"> IBAN: HR92 </w:t>
      </w:r>
      <w:r w:rsidRPr="00E4722A">
        <w:t>2390001-1300000460</w:t>
      </w:r>
      <w:r>
        <w:t>,</w:t>
      </w:r>
      <w:r w:rsidR="006C4BF0" w:rsidRPr="007910B3">
        <w:t xml:space="preserve"> s pozivom na 05 St</w:t>
      </w:r>
      <w:r w:rsidR="00334DF7">
        <w:t>-</w:t>
      </w:r>
      <w:r w:rsidR="006C4BF0" w:rsidRPr="007910B3">
        <w:t xml:space="preserve"> </w:t>
      </w:r>
      <w:r w:rsidR="0049252C">
        <w:t>175/14</w:t>
      </w:r>
      <w:r w:rsidR="006C4BF0" w:rsidRPr="007910B3">
        <w:t xml:space="preserve">, </w:t>
      </w:r>
      <w:r w:rsidR="002A7843" w:rsidRPr="007910B3">
        <w:t xml:space="preserve">nakon prodaje </w:t>
      </w:r>
      <w:r>
        <w:t>nekrenina</w:t>
      </w:r>
      <w:r w:rsidR="0049252C">
        <w:t xml:space="preserve"> </w:t>
      </w:r>
      <w:r w:rsidR="002A7843" w:rsidRPr="007910B3">
        <w:t>u vlasništvu stečajnog dužnika</w:t>
      </w:r>
      <w:r>
        <w:t xml:space="preserve"> koje su upisane u zemljišnim knjigama Zemljišnoknjižnog odjela </w:t>
      </w:r>
      <w:r w:rsidR="00BF4113">
        <w:t>Općinskog suda u Čakovcu i to:</w:t>
      </w:r>
    </w:p>
    <w:p w:rsidRDefault="00BF4113" w:rsidP="00BF4113" w:rsidR="00BF4113">
      <w:pPr>
        <w:jc w:val="both"/>
      </w:pPr>
    </w:p>
    <w:p w:rsidRDefault="00BF4113" w:rsidP="00BF4113" w:rsidR="00BF4113">
      <w:pPr>
        <w:jc w:val="both"/>
      </w:pPr>
      <w:r>
        <w:t>-k.č.br: 216/2/1, Stambeno-poslovna zgrada Ulica kralja Tomislava, površine 183 m2, pomoćna zgrada Ulica kralja Tomislava, površine 18 m2, dvorište Ulica kralja Tomislava, površine 274 m2, odnosno sveukupne površine 475 m2, sve upisano u zk.ul. broj: 2710 k.o. Čakovec:</w:t>
      </w:r>
    </w:p>
    <w:p w:rsidRDefault="00BF4113" w:rsidP="00BF4113" w:rsidR="00BF4113">
      <w:pPr>
        <w:jc w:val="both"/>
      </w:pPr>
    </w:p>
    <w:p w:rsidRDefault="00BF4113" w:rsidP="00BF4113" w:rsidR="00BF4113">
      <w:pPr>
        <w:jc w:val="both"/>
      </w:pPr>
      <w:r>
        <w:t>- 3. etaža 19/100, Etaža 3, Poslovni prostor broj 3 u prizemlju stambeno-poslovne zgrade, ukupne površine 54,06 m2 (u planu posebnih dijelova građevine označeno plavom bojom)</w:t>
      </w:r>
    </w:p>
    <w:p w:rsidRDefault="00BF4113" w:rsidP="00BF4113" w:rsidR="00BF4113">
      <w:pPr>
        <w:jc w:val="both"/>
      </w:pPr>
    </w:p>
    <w:p w:rsidRDefault="00BF4113" w:rsidP="00BF4113" w:rsidR="00E4722A">
      <w:pPr>
        <w:jc w:val="both"/>
      </w:pPr>
      <w:r>
        <w:t>dosuđene kupcu Dušan Horvat, Gornji Mihaljevec, Prhovec, Prhovec 22, OIB: 60819785933</w:t>
      </w:r>
      <w:r w:rsidR="00E4722A">
        <w:t>,</w:t>
      </w:r>
    </w:p>
    <w:p w:rsidRDefault="00E4722A" w:rsidP="00E4722A" w:rsidR="00E4722A">
      <w:pPr>
        <w:jc w:val="both"/>
      </w:pPr>
    </w:p>
    <w:p w:rsidRDefault="006C4BF0" w:rsidP="00E4722A" w:rsidR="00E4722A" w:rsidRPr="00E4722A">
      <w:pPr>
        <w:rPr>
          <w:b/>
        </w:rPr>
      </w:pPr>
      <w:r w:rsidRPr="00E4722A">
        <w:rPr>
          <w:b/>
        </w:rPr>
        <w:t xml:space="preserve">prebaciti na račun </w:t>
      </w:r>
      <w:r w:rsidR="00F33638" w:rsidRPr="00E4722A">
        <w:rPr>
          <w:b/>
        </w:rPr>
        <w:t xml:space="preserve">stečajnog </w:t>
      </w:r>
      <w:r w:rsidR="00E4722A" w:rsidRPr="00E4722A">
        <w:rPr>
          <w:b/>
        </w:rPr>
        <w:t xml:space="preserve">vjerovnika </w:t>
      </w:r>
      <w:r w:rsidR="00BF4113" w:rsidRPr="00BF4113">
        <w:rPr>
          <w:b/>
        </w:rPr>
        <w:t>CROATIA LLOYD D.D. ZA REOSIGURANJE, OIB: 23508929264, ZAGREB, ULICA GRADA VUKOVARA 62</w:t>
      </w:r>
    </w:p>
    <w:p w:rsidRDefault="00E4722A" w:rsidP="00E4722A" w:rsidR="00E4722A">
      <w:pPr>
        <w:jc w:val="both"/>
      </w:pPr>
    </w:p>
    <w:p w:rsidRDefault="00E4722A" w:rsidP="00E4722A" w:rsidR="00E4722A">
      <w:pPr>
        <w:jc w:val="both"/>
        <w:rPr>
          <w:b/>
        </w:rPr>
      </w:pPr>
      <w:r>
        <w:rPr>
          <w:b/>
        </w:rPr>
        <w:t xml:space="preserve">IBAN: HR </w:t>
      </w:r>
      <w:r w:rsidR="00BF4113">
        <w:rPr>
          <w:b/>
        </w:rPr>
        <w:t>29 2340 0091 1000 1249 3</w:t>
      </w:r>
    </w:p>
    <w:p w:rsidRDefault="00E4722A" w:rsidP="00E4722A" w:rsidR="00E4722A">
      <w:pPr>
        <w:jc w:val="both"/>
        <w:rPr>
          <w:b/>
        </w:rPr>
      </w:pPr>
    </w:p>
    <w:p w:rsidRDefault="00E4722A" w:rsidP="00E4722A" w:rsidR="00E4722A">
      <w:pPr>
        <w:jc w:val="both"/>
        <w:rPr>
          <w:b/>
        </w:rPr>
      </w:pPr>
    </w:p>
    <w:p w:rsidRDefault="00180663" w:rsidP="00180663" w:rsidR="00180663" w:rsidRPr="007910B3">
      <w:pPr>
        <w:ind w:firstLine="720" w:left="2880"/>
      </w:pPr>
      <w:r w:rsidRPr="007910B3">
        <w:t>Obrazloženje</w:t>
      </w:r>
    </w:p>
    <w:p w:rsidRDefault="00180663" w:rsidP="00180663" w:rsidR="00180663" w:rsidRPr="007910B3"/>
    <w:p w:rsidRDefault="00180663" w:rsidP="00180663" w:rsidR="00BF4113">
      <w:pPr>
        <w:ind w:firstLine="720"/>
        <w:jc w:val="both"/>
      </w:pPr>
      <w:r w:rsidRPr="007910B3">
        <w:t>U stečajnom postupku nad dužnikom</w:t>
      </w:r>
      <w:r w:rsidR="00F33638" w:rsidRPr="007910B3">
        <w:t xml:space="preserve"> </w:t>
      </w:r>
      <w:r w:rsidR="00E4722A">
        <w:t xml:space="preserve">unovčene su nekretnine koje su bile u vlasništvu stečajnog dužnika. Na navedenim nekretninama je bilo upisano razlučno pravo </w:t>
      </w:r>
      <w:r w:rsidR="00BF4113" w:rsidRPr="00BF4113">
        <w:t>CROATIA LLOYD D.D. ZA REOSIGURANJE, OIB: 23508929264, ZAGREB, ULICA GRADA VUKOVARA 62</w:t>
      </w:r>
      <w:r w:rsidR="00BF4113">
        <w:t>.</w:t>
      </w:r>
    </w:p>
    <w:p w:rsidRDefault="00E4722A" w:rsidP="00180663" w:rsidR="00E4722A">
      <w:pPr>
        <w:ind w:firstLine="720"/>
        <w:jc w:val="both"/>
      </w:pPr>
      <w:r>
        <w:t xml:space="preserve">Nakon prodaje sud je donio rješenja od 1. rujna 2015., pravomoćna s danom 22. rujna 2005. godine kojim je utvrdio troškove unovčenja za svaku od nekretnina kao i iznos </w:t>
      </w:r>
      <w:r>
        <w:lastRenderedPageBreak/>
        <w:t xml:space="preserve">namirenja razlučnog vjerovnika </w:t>
      </w:r>
      <w:r w:rsidR="00BF4113" w:rsidRPr="00BF4113">
        <w:t>CROATIA LLOYD D.D. ZA REOSIGURANJE, OIB: 23508929264, ZAGREB, ULICA GRADA VUKOVARA 62</w:t>
      </w:r>
      <w:r>
        <w:t>.</w:t>
      </w:r>
    </w:p>
    <w:p w:rsidRDefault="00E4722A" w:rsidP="00180663" w:rsidR="00E4722A">
      <w:pPr>
        <w:ind w:firstLine="720"/>
        <w:jc w:val="both"/>
      </w:pPr>
      <w:r>
        <w:t xml:space="preserve">Zaključkom suda od </w:t>
      </w:r>
      <w:r w:rsidR="00BF4113">
        <w:t>8. prosinca</w:t>
      </w:r>
      <w:r>
        <w:t xml:space="preserve"> 2015. godine pozvan je razlučni vjerovnik dostaviti broj računa kako bi se istom doznačila sredstva po rješenjima od 1. rujna 2015. godine.</w:t>
      </w:r>
    </w:p>
    <w:p w:rsidRDefault="00E4722A" w:rsidP="00180663" w:rsidR="00E4722A">
      <w:pPr>
        <w:ind w:firstLine="720"/>
        <w:jc w:val="both"/>
      </w:pPr>
      <w:r>
        <w:t xml:space="preserve">Razlučni vjerovnik </w:t>
      </w:r>
      <w:r w:rsidR="00BF4113" w:rsidRPr="00BF4113">
        <w:t>CROATIA LLOYD D.D. ZA REOSIGURANJE, OIB: 23508929264, ZAGREB, ULICA GRADA VUKOVARA 62</w:t>
      </w:r>
      <w:r w:rsidR="00BF4113">
        <w:t xml:space="preserve"> </w:t>
      </w:r>
      <w:r>
        <w:t>dostavi</w:t>
      </w:r>
      <w:r w:rsidR="00BF4113">
        <w:t>o</w:t>
      </w:r>
      <w:r>
        <w:t xml:space="preserve"> je, podneskom od </w:t>
      </w:r>
      <w:r w:rsidR="00BF4113">
        <w:t xml:space="preserve">17. prosinca </w:t>
      </w:r>
      <w:r w:rsidR="00E4115A">
        <w:t>2015. godine broj računa.</w:t>
      </w:r>
    </w:p>
    <w:p w:rsidRDefault="00F33638" w:rsidP="0049252C" w:rsidR="00F33638" w:rsidRPr="007910B3">
      <w:pPr>
        <w:ind w:firstLine="708"/>
        <w:jc w:val="both"/>
      </w:pPr>
      <w:r>
        <w:rPr>
          <w:bCs/>
        </w:rPr>
        <w:t>Slijedom navedenoga odlučeno je kao u izreci zaključka.</w:t>
      </w:r>
    </w:p>
    <w:p w:rsidRDefault="00152021" w:rsidP="00F33638" w:rsidR="00152021">
      <w:pPr>
        <w:pStyle w:val="Tijeloteksta"/>
        <w:jc w:val="center"/>
      </w:pPr>
    </w:p>
    <w:p w:rsidRDefault="00F33638" w:rsidP="00F33638" w:rsidR="00F33638" w:rsidRPr="007910B3">
      <w:pPr>
        <w:pStyle w:val="Tijeloteksta"/>
        <w:jc w:val="center"/>
      </w:pPr>
      <w:r w:rsidRPr="007910B3">
        <w:t xml:space="preserve">U Zagrebu, </w:t>
      </w:r>
      <w:r w:rsidR="00BF4113">
        <w:t>21</w:t>
      </w:r>
      <w:r w:rsidRPr="007910B3">
        <w:t>.</w:t>
      </w:r>
      <w:r w:rsidR="0049252C">
        <w:t xml:space="preserve"> prosinca</w:t>
      </w:r>
      <w:r w:rsidRPr="007910B3">
        <w:t xml:space="preserve"> 201</w:t>
      </w:r>
      <w:r w:rsidR="00E4115A">
        <w:t>5</w:t>
      </w:r>
      <w:r w:rsidRPr="007910B3">
        <w:t xml:space="preserve">. </w:t>
      </w:r>
    </w:p>
    <w:p w:rsidRDefault="00F33638" w:rsidP="00597BE1" w:rsidR="00152021">
      <w:pPr>
        <w:pStyle w:val="Podnaslov"/>
        <w:ind w:firstLine="708" w:left="4956"/>
      </w:pPr>
      <w:r w:rsidRPr="007910B3">
        <w:tab/>
      </w:r>
    </w:p>
    <w:p w:rsidRDefault="006C3857" w:rsidP="00E91121" w:rsidR="006C385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C3857" w:rsidP="00E91121" w:rsidR="006C385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C3857" w:rsidP="00E91121" w:rsidR="006C385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C3857" w:rsidP="00E91121" w:rsidR="006C385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C3857" w:rsidP="00E91121" w:rsidR="006C385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52021" w:rsidP="00E91121" w:rsidR="0015202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52ADC" w:rsidP="00152021" w:rsidR="00352ADC">
      <w:pPr>
        <w:pStyle w:val="Tijeloteksta"/>
        <w:ind w:left="5760"/>
      </w:pPr>
    </w:p>
    <w:p w:rsidRDefault="00F33638" w:rsidP="00F33638" w:rsidR="00F33638" w:rsidRPr="007910B3">
      <w:pPr>
        <w:pStyle w:val="Tijeloteksta"/>
      </w:pPr>
      <w:r w:rsidRPr="007910B3">
        <w:t>UPUTA O PRAVNOM LIJEKU:</w:t>
      </w:r>
    </w:p>
    <w:p w:rsidRDefault="00F33638" w:rsidP="0049252C" w:rsidR="00B639DE">
      <w:pPr>
        <w:pStyle w:val="Tijeloteksta"/>
        <w:jc w:val="left"/>
      </w:pPr>
      <w:r w:rsidRPr="007910B3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7910B3">
          <w:t>11. st</w:t>
        </w:r>
      </w:smartTag>
      <w:r w:rsidRPr="007910B3">
        <w:t>.9. SZ )</w:t>
      </w:r>
    </w:p>
    <w:p w:rsidRDefault="00E4115A" w:rsidP="0049252C" w:rsidR="00E4115A">
      <w:pPr>
        <w:pStyle w:val="Tijeloteksta"/>
        <w:jc w:val="left"/>
      </w:pPr>
    </w:p>
    <w:p w:rsidRDefault="00152021" w:rsidP="0049252C" w:rsidR="00152021">
      <w:pPr>
        <w:pStyle w:val="Tijeloteksta"/>
        <w:jc w:val="left"/>
      </w:pPr>
    </w:p>
    <w:p w:rsidRDefault="006C3857" w:rsidP="0049252C" w:rsidR="006C3857">
      <w:pPr>
        <w:pStyle w:val="Tijeloteksta"/>
        <w:jc w:val="left"/>
      </w:pPr>
    </w:p>
    <w:p w:rsidRDefault="006C3857" w:rsidP="0049252C" w:rsidR="006C3857">
      <w:pPr>
        <w:pStyle w:val="Tijeloteksta"/>
        <w:jc w:val="left"/>
      </w:pPr>
    </w:p>
    <w:p w:rsidRDefault="006C3857" w:rsidP="0049252C" w:rsidR="006C3857">
      <w:pPr>
        <w:pStyle w:val="Tijeloteksta"/>
        <w:jc w:val="left"/>
      </w:pPr>
    </w:p>
    <w:p w:rsidRDefault="006C3857" w:rsidP="0049252C" w:rsidR="006C3857">
      <w:pPr>
        <w:pStyle w:val="Tijeloteksta"/>
        <w:jc w:val="left"/>
      </w:pPr>
    </w:p>
    <w:p w:rsidRDefault="006C3857" w:rsidP="0049252C" w:rsidR="006C3857">
      <w:pPr>
        <w:pStyle w:val="Tijeloteksta"/>
        <w:jc w:val="left"/>
      </w:pPr>
    </w:p>
    <w:p w:rsidRDefault="006C3857" w:rsidP="0049252C" w:rsidR="006C3857">
      <w:pPr>
        <w:pStyle w:val="Tijeloteksta"/>
        <w:jc w:val="left"/>
      </w:pPr>
    </w:p>
    <w:p w:rsidRDefault="006C3857" w:rsidP="0049252C" w:rsidR="006C3857">
      <w:pPr>
        <w:pStyle w:val="Tijeloteksta"/>
        <w:jc w:val="left"/>
      </w:pPr>
    </w:p>
    <w:p w:rsidRDefault="006C3857" w:rsidP="0049252C" w:rsidR="006C3857">
      <w:pPr>
        <w:pStyle w:val="Tijeloteksta"/>
        <w:jc w:val="left"/>
      </w:pPr>
    </w:p>
    <w:p w:rsidRDefault="006C3857" w:rsidP="0049252C" w:rsidR="006C3857">
      <w:pPr>
        <w:pStyle w:val="Tijeloteksta"/>
        <w:jc w:val="left"/>
      </w:pPr>
    </w:p>
    <w:p w:rsidRDefault="006C3857" w:rsidP="0049252C" w:rsidR="006C3857">
      <w:pPr>
        <w:pStyle w:val="Tijeloteksta"/>
        <w:jc w:val="left"/>
      </w:pPr>
    </w:p>
    <w:p w:rsidRDefault="006C3857" w:rsidP="0049252C" w:rsidR="006C3857">
      <w:pPr>
        <w:pStyle w:val="Tijeloteksta"/>
        <w:jc w:val="left"/>
      </w:pPr>
    </w:p>
    <w:p w:rsidRDefault="006C3857" w:rsidP="0049252C" w:rsidR="006C3857">
      <w:pPr>
        <w:pStyle w:val="Tijeloteksta"/>
        <w:jc w:val="left"/>
      </w:pPr>
    </w:p>
    <w:p w:rsidRDefault="006C3857" w:rsidP="0049252C" w:rsidR="006C3857">
      <w:pPr>
        <w:pStyle w:val="Tijeloteksta"/>
        <w:jc w:val="left"/>
      </w:pPr>
    </w:p>
    <w:p w:rsidRDefault="006C3857" w:rsidP="0049252C" w:rsidR="006C3857">
      <w:pPr>
        <w:pStyle w:val="Tijeloteksta"/>
        <w:jc w:val="left"/>
      </w:pPr>
    </w:p>
    <w:p w:rsidRDefault="006C3857" w:rsidP="0049252C" w:rsidR="006C3857">
      <w:pPr>
        <w:pStyle w:val="Tijeloteksta"/>
        <w:jc w:val="left"/>
      </w:pPr>
    </w:p>
    <w:p w:rsidRDefault="006C3857" w:rsidP="0049252C" w:rsidR="006C3857">
      <w:pPr>
        <w:pStyle w:val="Tijeloteksta"/>
        <w:jc w:val="left"/>
      </w:pPr>
    </w:p>
    <w:p w:rsidRDefault="006C3857" w:rsidP="0049252C" w:rsidR="006C3857">
      <w:pPr>
        <w:pStyle w:val="Tijeloteksta"/>
        <w:jc w:val="left"/>
      </w:pPr>
    </w:p>
    <w:p w:rsidRDefault="006C3857" w:rsidP="0049252C" w:rsidR="006C3857">
      <w:pPr>
        <w:pStyle w:val="Tijeloteksta"/>
        <w:jc w:val="left"/>
      </w:pPr>
    </w:p>
    <w:p w:rsidRDefault="006C3857" w:rsidP="0049252C" w:rsidR="006C3857">
      <w:pPr>
        <w:pStyle w:val="Tijeloteksta"/>
        <w:jc w:val="left"/>
      </w:pPr>
    </w:p>
    <w:p w:rsidRDefault="006C3857" w:rsidP="0049252C" w:rsidR="006C3857">
      <w:pPr>
        <w:pStyle w:val="Tijeloteksta"/>
        <w:jc w:val="left"/>
      </w:pPr>
    </w:p>
    <w:p w:rsidRDefault="006C3857" w:rsidP="0049252C" w:rsidR="006C3857">
      <w:pPr>
        <w:pStyle w:val="Tijeloteksta"/>
        <w:jc w:val="left"/>
      </w:pPr>
    </w:p>
    <w:p w:rsidRDefault="006C3857" w:rsidP="0049252C" w:rsidR="006C3857">
      <w:pPr>
        <w:pStyle w:val="Tijeloteksta"/>
        <w:jc w:val="left"/>
      </w:pPr>
    </w:p>
    <w:p w:rsidRDefault="006C3857" w:rsidP="0049252C" w:rsidR="006C3857">
      <w:pPr>
        <w:pStyle w:val="Tijeloteksta"/>
        <w:jc w:val="left"/>
      </w:pPr>
    </w:p>
    <w:p w:rsidRDefault="006C3857" w:rsidP="0049252C" w:rsidR="006C3857">
      <w:pPr>
        <w:pStyle w:val="Tijeloteksta"/>
        <w:jc w:val="left"/>
      </w:pPr>
    </w:p>
    <w:p w:rsidRDefault="006C3857" w:rsidP="0049252C" w:rsidR="006C3857">
      <w:pPr>
        <w:pStyle w:val="Tijeloteksta"/>
        <w:jc w:val="left"/>
      </w:pPr>
    </w:p>
    <w:p w:rsidRDefault="0049252C" w:rsidP="0049252C" w:rsidR="0049252C">
      <w:pPr>
        <w:pStyle w:val="Tijeloteksta"/>
        <w:jc w:val="left"/>
      </w:pPr>
      <w:r>
        <w:t xml:space="preserve">DNA: </w:t>
      </w:r>
      <w:r w:rsidR="00E4115A">
        <w:t xml:space="preserve"> -</w:t>
      </w:r>
      <w:r>
        <w:t>stečajnu upravitelj Rajka Jagmarević</w:t>
      </w:r>
    </w:p>
    <w:p w:rsidRDefault="0049252C" w:rsidP="0049252C" w:rsidR="0049252C" w:rsidRPr="00BF4113">
      <w:pPr>
        <w:pStyle w:val="Tijeloteksta"/>
        <w:jc w:val="left"/>
      </w:pPr>
      <w:r w:rsidRPr="00BF4113">
        <w:tab/>
      </w:r>
      <w:r w:rsidR="00E4115A" w:rsidRPr="00BF4113">
        <w:t>-</w:t>
      </w:r>
      <w:r w:rsidRPr="00BF4113">
        <w:t>računovodstvo suda</w:t>
      </w:r>
      <w:r w:rsidR="00D01202" w:rsidRPr="00BF4113">
        <w:t xml:space="preserve"> uz podnesak od </w:t>
      </w:r>
      <w:r w:rsidR="00BF4113" w:rsidRPr="00BF4113">
        <w:t>17</w:t>
      </w:r>
      <w:r w:rsidR="00E4115A" w:rsidRPr="00BF4113">
        <w:t>.1</w:t>
      </w:r>
      <w:r w:rsidR="00BF4113" w:rsidRPr="00BF4113">
        <w:t>2</w:t>
      </w:r>
      <w:r w:rsidR="00E4115A" w:rsidRPr="00BF4113">
        <w:t xml:space="preserve">.2015. i rješenja suda od 1.9.2015. sa klauzulom pravomoćnosti /list </w:t>
      </w:r>
      <w:r w:rsidR="00BF4113" w:rsidRPr="00BF4113">
        <w:t>736</w:t>
      </w:r>
      <w:r w:rsidR="00E4115A" w:rsidRPr="00BF4113">
        <w:t>)</w:t>
      </w:r>
    </w:p>
    <w:p w:rsidRDefault="00E4115A" w:rsidP="0049252C" w:rsidR="00BF4113" w:rsidRPr="00BF4113">
      <w:pPr>
        <w:pStyle w:val="Tijeloteksta"/>
        <w:jc w:val="left"/>
      </w:pPr>
      <w:r w:rsidRPr="00BF4113">
        <w:tab/>
        <w:t xml:space="preserve">- </w:t>
      </w:r>
      <w:r w:rsidR="00BF4113" w:rsidRPr="00BF4113">
        <w:t>CROATIA LLOYD D.D. ZA REOSIGURANJE, OIB: 23508929264, ZAGREB, ULICA GRADA VUKOVARA 62</w:t>
      </w:r>
    </w:p>
    <w:p w:rsidRDefault="00BF4113" w:rsidP="0049252C" w:rsidR="00E4115A" w:rsidRPr="00BF4113">
      <w:pPr>
        <w:pStyle w:val="Tijeloteksta"/>
        <w:jc w:val="left"/>
      </w:pPr>
      <w:r w:rsidRPr="00BF4113">
        <w:t>-</w:t>
      </w:r>
      <w:r w:rsidRPr="00BF4113">
        <w:tab/>
        <w:t>Mađarić &amp; Lui, Zagreb, Ilica 191 F</w:t>
      </w:r>
      <w:r w:rsidR="00E4115A" w:rsidRPr="00BF4113">
        <w:t xml:space="preserve"> </w:t>
      </w:r>
    </w:p>
    <w:p w:rsidRDefault="0049252C" w:rsidP="0049252C" w:rsidR="0049252C" w:rsidRPr="00BF4113">
      <w:pPr>
        <w:pStyle w:val="Tijeloteksta"/>
        <w:jc w:val="left"/>
      </w:pPr>
      <w:r w:rsidRPr="00BF4113">
        <w:tab/>
      </w:r>
      <w:r w:rsidR="00E4115A" w:rsidRPr="00BF4113">
        <w:t xml:space="preserve">- </w:t>
      </w:r>
      <w:r w:rsidRPr="00BF4113">
        <w:t>spis</w:t>
      </w:r>
    </w:p>
    <w:sectPr w:rsidSect="0058716C" w:rsidR="0049252C" w:rsidRPr="00BF4113">
      <w:headerReference w:type="even" r:id="rId10"/>
      <w:headerReference w:type="default" r:id="rId11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54AB" w:rsidR="002B54AB">
      <w:r>
        <w:separator/>
      </w:r>
    </w:p>
  </w:endnote>
  <w:endnote w:id="0" w:type="continuationSeparator">
    <w:p w:rsidRDefault="002B54AB" w:rsidR="002B54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54AB" w:rsidR="002B54AB">
      <w:r>
        <w:separator/>
      </w:r>
    </w:p>
  </w:footnote>
  <w:footnote w:id="0" w:type="continuationSeparator">
    <w:p w:rsidRDefault="002B54AB" w:rsidR="002B54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5D8D" w:rsidP="00E25608" w:rsidR="00065D8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65D8D" w:rsidR="00065D8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5D8D" w:rsidP="00E25608" w:rsidR="00065D8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33F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9252C" w:rsidR="00065D8D">
    <w:pPr>
      <w:pStyle w:val="Zaglavlje"/>
    </w:pPr>
    <w:r>
      <w:tab/>
      <w:t>-  -</w:t>
    </w:r>
    <w:r>
      <w:tab/>
      <w:t>72 St-175/14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5B6421E"/>
    <w:multiLevelType w:val="hybridMultilevel"/>
    <w:tmpl w:val="B404970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23318"/>
    <w:rsid w:val="00035FB3"/>
    <w:rsid w:val="00065D8D"/>
    <w:rsid w:val="000A285F"/>
    <w:rsid w:val="00111B96"/>
    <w:rsid w:val="00141BCE"/>
    <w:rsid w:val="00150C36"/>
    <w:rsid w:val="00152021"/>
    <w:rsid w:val="001666D6"/>
    <w:rsid w:val="00180663"/>
    <w:rsid w:val="001B710F"/>
    <w:rsid w:val="001E2A9C"/>
    <w:rsid w:val="00200591"/>
    <w:rsid w:val="002144A4"/>
    <w:rsid w:val="00216D2F"/>
    <w:rsid w:val="0022164F"/>
    <w:rsid w:val="0023259A"/>
    <w:rsid w:val="002A1B23"/>
    <w:rsid w:val="002A7843"/>
    <w:rsid w:val="002B54AB"/>
    <w:rsid w:val="002E16FA"/>
    <w:rsid w:val="00331E22"/>
    <w:rsid w:val="00334DF7"/>
    <w:rsid w:val="00347BB4"/>
    <w:rsid w:val="00352ADC"/>
    <w:rsid w:val="00370E59"/>
    <w:rsid w:val="00376FCD"/>
    <w:rsid w:val="00387760"/>
    <w:rsid w:val="0043227E"/>
    <w:rsid w:val="00444837"/>
    <w:rsid w:val="004918F3"/>
    <w:rsid w:val="0049252C"/>
    <w:rsid w:val="004B7F3F"/>
    <w:rsid w:val="004C5B63"/>
    <w:rsid w:val="004E5469"/>
    <w:rsid w:val="004E72D8"/>
    <w:rsid w:val="004F022B"/>
    <w:rsid w:val="005071FA"/>
    <w:rsid w:val="00552261"/>
    <w:rsid w:val="005709FD"/>
    <w:rsid w:val="0058716C"/>
    <w:rsid w:val="005B7467"/>
    <w:rsid w:val="006024BD"/>
    <w:rsid w:val="006113E0"/>
    <w:rsid w:val="00633727"/>
    <w:rsid w:val="00643E8E"/>
    <w:rsid w:val="006912C5"/>
    <w:rsid w:val="006B3C15"/>
    <w:rsid w:val="006C1ED8"/>
    <w:rsid w:val="006C3857"/>
    <w:rsid w:val="006C4BF0"/>
    <w:rsid w:val="006E0A95"/>
    <w:rsid w:val="006E4475"/>
    <w:rsid w:val="007141AF"/>
    <w:rsid w:val="007910B3"/>
    <w:rsid w:val="007A6086"/>
    <w:rsid w:val="007A6843"/>
    <w:rsid w:val="007B3F07"/>
    <w:rsid w:val="00866CD2"/>
    <w:rsid w:val="008B05F8"/>
    <w:rsid w:val="008C1B01"/>
    <w:rsid w:val="008E5B84"/>
    <w:rsid w:val="00940331"/>
    <w:rsid w:val="009459B8"/>
    <w:rsid w:val="00956CFF"/>
    <w:rsid w:val="0098464C"/>
    <w:rsid w:val="00996A66"/>
    <w:rsid w:val="009C571C"/>
    <w:rsid w:val="00A54B12"/>
    <w:rsid w:val="00A56201"/>
    <w:rsid w:val="00AD73F6"/>
    <w:rsid w:val="00AE5586"/>
    <w:rsid w:val="00AF386B"/>
    <w:rsid w:val="00B44727"/>
    <w:rsid w:val="00B476EB"/>
    <w:rsid w:val="00B639DE"/>
    <w:rsid w:val="00B702D4"/>
    <w:rsid w:val="00BB4256"/>
    <w:rsid w:val="00BE1F4D"/>
    <w:rsid w:val="00BF4113"/>
    <w:rsid w:val="00CA55C8"/>
    <w:rsid w:val="00CA6A23"/>
    <w:rsid w:val="00CD3AB3"/>
    <w:rsid w:val="00D01202"/>
    <w:rsid w:val="00D2669C"/>
    <w:rsid w:val="00D56602"/>
    <w:rsid w:val="00D92593"/>
    <w:rsid w:val="00DB06B8"/>
    <w:rsid w:val="00DC3162"/>
    <w:rsid w:val="00E25608"/>
    <w:rsid w:val="00E4115A"/>
    <w:rsid w:val="00E4722A"/>
    <w:rsid w:val="00E61C73"/>
    <w:rsid w:val="00E77F41"/>
    <w:rsid w:val="00E851C9"/>
    <w:rsid w:val="00EE6EBC"/>
    <w:rsid w:val="00F02F17"/>
    <w:rsid w:val="00F063DB"/>
    <w:rsid w:val="00F233F3"/>
    <w:rsid w:val="00F3229B"/>
    <w:rsid w:val="00F33638"/>
    <w:rsid w:val="00F4038C"/>
    <w:rsid w:val="00FB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5202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52021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233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33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33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33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33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5202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52021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233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33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33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33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33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969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88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198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9759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9637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0518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466208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2014.</izvorni_sadrzaj>
    <derivirana_varijabla naziv="DomainObject.Predmet.DatumOsnivanja_1">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St-175/2014</izvorni_sadrzaj>
    <derivirana_varijabla naziv="DomainObject.Predmet.OznakaBroj_1">St-175/2014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ŠIMECKI-TRGOVINA d.o.o. za trgovinu obućom i odjećom</izvorni_sadrzaj>
    <derivirana_varijabla naziv="DomainObject.Predmet.ProtustrankaFormated_1">  ŠIMECKI-TRGOVINA d.o.o. za trgovinu obućom i odjećom</derivirana_varijabla>
  </DomainObject.Predmet.ProtustrankaFormated>
  <DomainObject.Predmet.ProtustrankaFormatedOIB>
    <izvorni_sadrzaj>  ŠIMECKI-TRGOVINA d.o.o. za trgovinu obućom i odjećom, OIB 07897444082</izvorni_sadrzaj>
    <derivirana_varijabla naziv="DomainObject.Predmet.ProtustrankaFormatedOIB_1">  ŠIMECKI-TRGOVINA d.o.o. za trgovinu obućom i odjećom, OIB 07897444082</derivirana_varijabla>
  </DomainObject.Predmet.ProtustrankaFormatedOIB>
  <DomainObject.Predmet.ProtustrankaFormatedWithAdress>
    <izvorni_sadrzaj> ŠIMECKI-TRGOVINA d.o.o. za trgovinu obućom i odjećom, Vlaška 126, 10000 Zagreb</izvorni_sadrzaj>
    <derivirana_varijabla naziv="DomainObject.Predmet.ProtustrankaFormatedWithAdress_1"> ŠIMECKI-TRGOVINA d.o.o. za trgovinu obućom i odjećom, Vlaška 126, 10000 Zagreb</derivirana_varijabla>
  </DomainObject.Predmet.ProtustrankaFormatedWithAdress>
  <DomainObject.Predmet.ProtustrankaFormatedWithAdressOIB>
    <izvorni_sadrzaj> ŠIMECKI-TRGOVINA d.o.o. za trgovinu obućom i odjećom, OIB 07897444082, Vlaška 126, 10000 Zagreb</izvorni_sadrzaj>
    <derivirana_varijabla naziv="DomainObject.Predmet.ProtustrankaFormatedWithAdressOIB_1"> ŠIMECKI-TRGOVINA d.o.o. za trgovinu obućom i odjećom, OIB 07897444082, Vlaška 126, 10000 Zagreb</derivirana_varijabla>
  </DomainObject.Predmet.ProtustrankaFormatedWithAdressOIB>
  <DomainObject.Predmet.ProtustrankaWithAdress>
    <izvorni_sadrzaj>ŠIMECKI-TRGOVINA d.o.o. za trgovinu obućom i odjećom Vlaška 126, 10000 Zagreb</izvorni_sadrzaj>
    <derivirana_varijabla naziv="DomainObject.Predmet.ProtustrankaWithAdress_1">ŠIMECKI-TRGOVINA d.o.o. za trgovinu obućom i odjećom Vlaška 126, 10000 Zagreb</derivirana_varijabla>
  </DomainObject.Predmet.ProtustrankaWithAdress>
  <DomainObject.Predmet.ProtustrankaWithAdressOIB>
    <izvorni_sadrzaj>ŠIMECKI-TRGOVINA d.o.o. za trgovinu obućom i odjećom, OIB 07897444082, Vlaška 126, 10000 Zagreb</izvorni_sadrzaj>
    <derivirana_varijabla naziv="DomainObject.Predmet.ProtustrankaWithAdressOIB_1">ŠIMECKI-TRGOVINA d.o.o. za trgovinu obućom i odjećom, OIB 07897444082, Vlaška 126, 10000 Zagreb</derivirana_varijabla>
  </DomainObject.Predmet.ProtustrankaWithAdressOIB>
  <DomainObject.Predmet.ProtustrankaNazivFormated>
    <izvorni_sadrzaj>ŠIMECKI-TRGOVINA d.o.o. za trgovinu obućom i odjećom</izvorni_sadrzaj>
    <derivirana_varijabla naziv="DomainObject.Predmet.ProtustrankaNazivFormated_1">ŠIMECKI-TRGOVINA d.o.o. za trgovinu obućom i odjećom</derivirana_varijabla>
  </DomainObject.Predmet.ProtustrankaNazivFormated>
  <DomainObject.Predmet.ProtustrankaNazivFormatedOIB>
    <izvorni_sadrzaj>ŠIMECKI-TRGOVINA d.o.o. za trgovinu obućom i odjećom, OIB 07897444082</izvorni_sadrzaj>
    <derivirana_varijabla naziv="DomainObject.Predmet.ProtustrankaNazivFormatedOIB_1">ŠIMECKI-TRGOVINA d.o.o. za trgovinu obućom i odjećom, OIB 07897444082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dioničko društvo; Općinski sud u Sesvetama; Draško Semren, odvjetnik; NAVA BANKA dioničko društvo u stečaju; GRAD POŽEGA; Županijsko državno odvjetništvo u Zagrebu; JOSIP GALIĆ, kupac; TOMA PALIĆ; TRGOVINA LANA; BRANKO JAKIĆ; VIPnet, društvo s ograničenom odgovornošću za usluge javnih telekomunikacija; SNJEŽANA DRUGČEVIĆ; BISERKA PAVIĆ; MST d.o.o. za trgovinu i poslovne usluge; RUŽA DOGAN; LJUBICA ZGODIĆ; JASNA MILDE; ZAGREBAČKI HOLDING, društvo s ograničenom odgovornošću za javni prijevoz, opskrbu vodom, održavanje čistoće, putnička agencija, šport, upravljanje objektima i poslovanje nekretninama; VESNA DIOŠ PUTAK; GRAD SPLIT; VEČERNJI LIST novinsko-nakladničko društvo s ograničenom odgovornošću; GRAD ZAGREB; MARIJANA MAVREK</izvorni_sadrzaj>
    <derivirana_varijabla naziv="DomainObject.Predmet.StrankaFormated_1">  CROATIA BANKA, dioničko društvo; Općinski sud u Sesvetama; Draško Semren, odvjetnik; NAVA BANKA dioničko društvo u stečaju; GRAD POŽEGA; Županijsko državno odvjetništvo u Zagrebu; JOSIP GALIĆ, kupac; TOMA PALIĆ; TRGOVINA LANA; BRANKO JAKIĆ; VIPnet, društvo s ograničenom odgovornošću za usluge javnih telekomunikacija; SNJEŽANA DRUGČEVIĆ; BISERKA PAVIĆ; MST d.o.o. za trgovinu i poslovne usluge; RUŽA DOGAN; LJUBICA ZGODIĆ; JASNA MILDE; ZAGREBAČKI HOLDING, društvo s ograničenom odgovornošću za javni prijevoz, opskrbu vodom, održavanje čistoće, putnička agencija, šport, upravljanje objektima i poslovanje nekretninama; VESNA DIOŠ PUTAK; GRAD SPLIT; VEČERNJI LIST novinsko-nakladničko društvo s ograničenom odgovornošću; GRAD ZAGREB; MARIJANA MAVREK</derivirana_varijabla>
  </DomainObject.Predmet.StrankaFormated>
  <DomainObject.Predmet.StrankaFormatedOIB>
    <izvorni_sadrzaj>  CROATIA BANKA, dioničko društvo, OIB 32247795989; Općinski sud u Sesvetama; Draško Semren, odvjetnik; NAVA BANKA dioničko društvo u stečaju, OIB 07492912398; GRAD POŽEGA, OIB 95699596710; Županijsko državno odvjetništvo u Zagrebu; JOSIP GALIĆ, kupac; TOMA PALIĆ; TRGOVINA LANA, OIB 96475491256; BRANKO JAKIĆ; VIPnet, društvo s ograničenom odgovornošću za usluge javnih telekomunikacija, OIB 29524210204; SNJEŽANA DRUGČEVIĆ; BISERKA PAVIĆ; MST d.o.o. za trgovinu i poslovne usluge, OIB 71404234047; RUŽA DOGAN; LJUBICA ZGODIĆ; JASNA MILDE; ZAGREBAČKI HOLDING, društvo s ograničenom odgovornošću za javni prijevoz, opskrbu vodom, održavanje čistoće, putnička agencija, šport, upravljanje objektima i poslovanje nekretninama, OIB 85584865987; VESNA DIOŠ PUTAK; GRAD SPLIT, OIB 78755598868; VEČERNJI LIST novinsko-nakladničko društvo s ograničenom odgovornošću, OIB 92276133102; GRAD ZAGREB, OIB 61817894937; MARIJANA MAVREK</izvorni_sadrzaj>
    <derivirana_varijabla naziv="DomainObject.Predmet.StrankaFormatedOIB_1">  CROATIA BANKA, dioničko društvo, OIB 32247795989; Općinski sud u Sesvetama; Draško Semren, odvjetnik; NAVA BANKA dioničko društvo u stečaju, OIB 07492912398; GRAD POŽEGA, OIB 95699596710; Županijsko državno odvjetništvo u Zagrebu; JOSIP GALIĆ, kupac; TOMA PALIĆ; TRGOVINA LANA, OIB 96475491256; BRANKO JAKIĆ; VIPnet, društvo s ograničenom odgovornošću za usluge javnih telekomunikacija, OIB 29524210204; SNJEŽANA DRUGČEVIĆ; BISERKA PAVIĆ; MST d.o.o. za trgovinu i poslovne usluge, OIB 71404234047; RUŽA DOGAN; LJUBICA ZGODIĆ; JASNA MILDE; ZAGREBAČKI HOLDING, društvo s ograničenom odgovornošću za javni prijevoz, opskrbu vodom, održavanje čistoće, putnička agencija, šport, upravljanje objektima i poslovanje nekretninama, OIB 85584865987; VESNA DIOŠ PUTAK; GRAD SPLIT, OIB 78755598868; VEČERNJI LIST novinsko-nakladničko društvo s ograničenom odgovornošću, OIB 92276133102; GRAD ZAGREB, OIB 61817894937; MARIJANA MAVREK</derivirana_varijabla>
  </DomainObject.Predmet.StrankaFormatedOIB>
  <DomainObject.Predmet.StrankaFormatedWithAdress>
    <izvorni_sadrzaj> CROATIA BANKA, dioničko društvo, Kvaternikov Trg 9, 10000 Zagreb; Općinski sud u Sesvetama; Draško Semren, odvjetnik, Savska 41 PT Zagrepčanka, 10000 Zagreb; NAVA BANKA dioničko društvo u stečaju, Tratinska 27, 10000 Zagreb; GRAD POŽEGA, Trg Svetog Trojstva 1, 34000 Požega; Županijsko državno odvjetništvo u Zagrebu; JOSIP GALIĆ, kupac, Primorska 10, 34000 Požega; TOMA PALIĆ, Beketinačka 7, 10000 Zagreb; TRGOVINA LANA, Maršala Tita 11, 40000 Nedelišće; BRANKO JAKIĆ; VIPnet, društvo s ograničenom odgovornošću za usluge javnih telekomunikacija, Vrtni put 1, 10000 Zagreb; SNJEŽANA DRUGČEVIĆ; BISERKA PAVIĆ; MST d.o.o. za trgovinu i poslovne usluge, Braće Radića 11, 10450 Donja Zdenčina; RUŽA DOGAN; LJUBICA ZGODIĆ; JASNA MILDE; ZAGREBAČKI HOLDING, društvo s ograničenom odgovornošću za javni prijevoz, opskrbu vodom, održavanje čistoće, putnička agencija, šport, upravljanje objektima i poslovanje nekretninama, Ozaljska 105, 10000 Zagreb; VESNA DIOŠ PUTAK; GRAD SPLIT; VEČERNJI LIST novinsko-nakladničko društvo s ograničenom odgovornošću, Oreškovićeva 6H/I, 10000 Zagreb; GRAD ZAGREB, Trg S. Radića 1, 10000 Zagreb; MARIJANA MAVREK</izvorni_sadrzaj>
    <derivirana_varijabla naziv="DomainObject.Predmet.StrankaFormatedWithAdress_1"> CROATIA BANKA, dioničko društvo, Kvaternikov Trg 9, 10000 Zagreb; Općinski sud u Sesvetama; Draško Semren, odvjetnik, Savska 41 PT Zagrepčanka, 10000 Zagreb; NAVA BANKA dioničko društvo u stečaju, Tratinska 27, 10000 Zagreb; GRAD POŽEGA, Trg Svetog Trojstva 1, 34000 Požega; Županijsko državno odvjetništvo u Zagrebu; JOSIP GALIĆ, kupac, Primorska 10, 34000 Požega; TOMA PALIĆ, Beketinačka 7, 10000 Zagreb; TRGOVINA LANA, Maršala Tita 11, 40000 Nedelišće; BRANKO JAKIĆ; VIPnet, društvo s ograničenom odgovornošću za usluge javnih telekomunikacija, Vrtni put 1, 10000 Zagreb; SNJEŽANA DRUGČEVIĆ; BISERKA PAVIĆ; MST d.o.o. za trgovinu i poslovne usluge, Braće Radića 11, 10450 Donja Zdenčina; RUŽA DOGAN; LJUBICA ZGODIĆ; JASNA MILDE; ZAGREBAČKI HOLDING, društvo s ograničenom odgovornošću za javni prijevoz, opskrbu vodom, održavanje čistoće, putnička agencija, šport, upravljanje objektima i poslovanje nekretninama, Ozaljska 105, 10000 Zagreb; VESNA DIOŠ PUTAK; GRAD SPLIT; VEČERNJI LIST novinsko-nakladničko društvo s ograničenom odgovornošću, Oreškovićeva 6H/I, 10000 Zagreb; GRAD ZAGREB, Trg S. Radića 1, 10000 Zagreb; MARIJANA MAVREK</derivirana_varijabla>
  </DomainObject.Predmet.StrankaFormatedWithAdress>
  <DomainObject.Predmet.StrankaFormatedWithAdressOIB>
    <izvorni_sadrzaj> CROATIA BANKA, dioničko društvo, OIB 32247795989, Kvaternikov Trg 9, 10000 Zagreb; Općinski sud u Sesvetama; Draško Semren, odvjetnik, Savska 41 PT Zagrepčanka, 10000 Zagreb; NAVA BANKA dioničko društvo u stečaju, OIB 07492912398, Tratinska 27, 10000 Zagreb; GRAD POŽEGA, OIB 95699596710, Trg Svetog Trojstva 1, 34000 Požega; Županijsko državno odvjetništvo u Zagrebu; JOSIP GALIĆ, kupac, Primorska 10, 34000 Požega; TOMA PALIĆ, Beketinačka 7, 10000 Zagreb; TRGOVINA LANA, OIB 96475491256, Maršala Tita 11, 40000 Nedelišće; BRANKO JAKIĆ; VIPnet, društvo s ograničenom odgovornošću za usluge javnih telekomunikacija, OIB 29524210204, Vrtni put 1, 10000 Zagreb; SNJEŽANA DRUGČEVIĆ; BISERKA PAVIĆ; MST d.o.o. za trgovinu i poslovne usluge, OIB 71404234047, Braće Radića 11, 10450 Donja Zdenčina; RUŽA DOGAN; LJUBICA ZGODIĆ; JASNA MILDE; ZAGREBAČKI HOLDING, društvo s ograničenom odgovornošću za javni prijevoz, opskrbu vodom, održavanje čistoće, putnička agencija, šport, upravljanje objektima i poslovanje nekretninama, OIB 85584865987, Ozaljska 105, 10000 Zagreb; VESNA DIOŠ PUTAK; GRAD SPLIT, OIB 78755598868; VEČERNJI LIST novinsko-nakladničko društvo s ograničenom odgovornošću, OIB 92276133102, Oreškovićeva 6H/I, 10000 Zagreb; GRAD ZAGREB, OIB 61817894937, Trg S. Radića 1, 10000 Zagreb; MARIJANA MAVREK</izvorni_sadrzaj>
    <derivirana_varijabla naziv="DomainObject.Predmet.StrankaFormatedWithAdressOIB_1"> CROATIA BANKA, dioničko društvo, OIB 32247795989, Kvaternikov Trg 9, 10000 Zagreb; Općinski sud u Sesvetama; Draško Semren, odvjetnik, Savska 41 PT Zagrepčanka, 10000 Zagreb; NAVA BANKA dioničko društvo u stečaju, OIB 07492912398, Tratinska 27, 10000 Zagreb; GRAD POŽEGA, OIB 95699596710, Trg Svetog Trojstva 1, 34000 Požega; Županijsko državno odvjetništvo u Zagrebu; JOSIP GALIĆ, kupac, Primorska 10, 34000 Požega; TOMA PALIĆ, Beketinačka 7, 10000 Zagreb; TRGOVINA LANA, OIB 96475491256, Maršala Tita 11, 40000 Nedelišće; BRANKO JAKIĆ; VIPnet, društvo s ograničenom odgovornošću za usluge javnih telekomunikacija, OIB 29524210204, Vrtni put 1, 10000 Zagreb; SNJEŽANA DRUGČEVIĆ; BISERKA PAVIĆ; MST d.o.o. za trgovinu i poslovne usluge, OIB 71404234047, Braće Radića 11, 10450 Donja Zdenčina; RUŽA DOGAN; LJUBICA ZGODIĆ; JASNA MILDE; ZAGREBAČKI HOLDING, društvo s ograničenom odgovornošću za javni prijevoz, opskrbu vodom, održavanje čistoće, putnička agencija, šport, upravljanje objektima i poslovanje nekretninama, OIB 85584865987, Ozaljska 105, 10000 Zagreb; VESNA DIOŠ PUTAK; GRAD SPLIT, OIB 78755598868; VEČERNJI LIST novinsko-nakladničko društvo s ograničenom odgovornošću, OIB 92276133102, Oreškovićeva 6H/I, 10000 Zagreb; GRAD ZAGREB, OIB 61817894937, Trg S. Radića 1, 10000 Zagreb; MARIJANA MAVREK</derivirana_varijabla>
  </DomainObject.Predmet.StrankaFormatedWithAdressOIB>
  <DomainObject.Predmet.StrankaWithAdress>
    <izvorni_sadrzaj>CROATIA BANKA, dioničko društvo Kvaternikov Trg 9,10000 Zagreb,Općinski sud u Sesvetama ,Draško Semren, odvjetnik Savska 41 PT Zagrepčanka,10000 Zagreb,NAVA BANKA dioničko društvo u stečaju Tratinska 27,10000 Zagreb,GRAD POŽEGA Trg Svetog Trojstva 1,34000 Požega,Županijsko državno odvjetništvo u Zagrebu ,JOSIP GALIĆ, kupac Primorska 10,34000 Požega,TOMA PALIĆ Beketinačka 7,10000 Zagreb,TRGOVINA LANA Maršala Tita 11,40000 Nedelišće,BRANKO JAKIĆ ,VIPnet, društvo s ograničenom odgovornošću za usluge javnih telekomunikacija Vrtni put 1,10000 Zagreb,SNJEŽANA DRUGČEVIĆ ,BISERKA PAVIĆ ,MST d.o.o. za trgovinu i poslovne usluge Braće Radića 11,10450 Donja Zdenčina,RUŽA DOGAN ,LJUBICA ZGODIĆ ,JASNA MILDE ,ZAGREBAČKI HOLDING, društvo s ograničenom odgovornošću za javni prijevoz, opskrbu vodom, održavanje čistoće, putnička agencija, šport, upravljanje objektima i poslovanje nekretninama Ozaljska 105,10000 Zagreb,VESNA DIOŠ PUTAK ,GRAD SPLIT ,VEČERNJI LIST novinsko-nakladničko društvo s ograničenom odgovornošću Oreškovićeva 6H/I,10000 Zagreb,GRAD ZAGREB Trg S. Radića 1,10000 Zagreb,MARIJANA MAVREK </izvorni_sadrzaj>
    <derivirana_varijabla naziv="DomainObject.Predmet.StrankaWithAdress_1">CROATIA BANKA, dioničko društvo Kvaternikov Trg 9,10000 Zagreb,Općinski sud u Sesvetama ,Draško Semren, odvjetnik Savska 41 PT Zagrepčanka,10000 Zagreb,NAVA BANKA dioničko društvo u stečaju Tratinska 27,10000 Zagreb,GRAD POŽEGA Trg Svetog Trojstva 1,34000 Požega,Županijsko državno odvjetništvo u Zagrebu ,JOSIP GALIĆ, kupac Primorska 10,34000 Požega,TOMA PALIĆ Beketinačka 7,10000 Zagreb,TRGOVINA LANA Maršala Tita 11,40000 Nedelišće,BRANKO JAKIĆ ,VIPnet, društvo s ograničenom odgovornošću za usluge javnih telekomunikacija Vrtni put 1,10000 Zagreb,SNJEŽANA DRUGČEVIĆ ,BISERKA PAVIĆ ,MST d.o.o. za trgovinu i poslovne usluge Braće Radića 11,10450 Donja Zdenčina,RUŽA DOGAN ,LJUBICA ZGODIĆ ,JASNA MILDE ,ZAGREBAČKI HOLDING, društvo s ograničenom odgovornošću za javni prijevoz, opskrbu vodom, održavanje čistoće, putnička agencija, šport, upravljanje objektima i poslovanje nekretninama Ozaljska 105,10000 Zagreb,VESNA DIOŠ PUTAK ,GRAD SPLIT ,VEČERNJI LIST novinsko-nakladničko društvo s ograničenom odgovornošću Oreškovićeva 6H/I,10000 Zagreb,GRAD ZAGREB Trg S. Radića 1,10000 Zagreb,MARIJANA MAVREK </derivirana_varijabla>
  </DomainObject.Predmet.StrankaWithAdress>
  <DomainObject.Predmet.StrankaWithAdressOIB>
    <izvorni_sadrzaj>CROATIA BANKA, dioničko društvo, OIB 32247795989, Kvaternikov Trg 9,10000 Zagreb,Općinski sud u Sesvetama,Draško Semren, odvjetnik, Savska 41 PT Zagrepčanka,10000 Zagreb,NAVA BANKA dioničko društvo u stečaju, OIB 07492912398, Tratinska 27,10000 Zagreb,GRAD POŽEGA, OIB 95699596710, Trg Svetog Trojstva 1,34000 Požega,Županijsko državno odvjetništvo u Zagrebu,JOSIP GALIĆ, kupac, Primorska 10,34000 Požega,TOMA PALIĆ, Beketinačka 7,10000 Zagreb,TRGOVINA LANA, OIB 96475491256, Maršala Tita 11,40000 Nedelišće,BRANKO JAKIĆ,VIPnet, društvo s ograničenom odgovornošću za usluge javnih telekomunikacija, OIB 29524210204, Vrtni put 1,10000 Zagreb,SNJEŽANA DRUGČEVIĆ,BISERKA PAVIĆ,MST d.o.o. za trgovinu i poslovne usluge, OIB 71404234047, Braće Radića 11,10450 Donja Zdenčina,RUŽA DOGAN,LJUBICA ZGODIĆ,JASNA MILDE,ZAGREBAČKI HOLDING, društvo s ograničenom odgovornošću za javni prijevoz, opskrbu vodom, održavanje čistoće, putnička agencija, šport, upravljanje objektima i poslovanje nekretninama, OIB 85584865987, Ozaljska 105,10000 Zagreb,VESNA DIOŠ PUTAK,GRAD SPLIT, OIB 78755598868,VEČERNJI LIST novinsko-nakladničko društvo s ograničenom odgovornošću, OIB 92276133102, Oreškovićeva 6H/I,10000 Zagreb,GRAD ZAGREB, OIB 61817894937, Trg S. Radića 1,10000 Zagreb,MARIJANA MAVREK</izvorni_sadrzaj>
    <derivirana_varijabla naziv="DomainObject.Predmet.StrankaWithAdressOIB_1">CROATIA BANKA, dioničko društvo, OIB 32247795989, Kvaternikov Trg 9,10000 Zagreb,Općinski sud u Sesvetama,Draško Semren, odvjetnik, Savska 41 PT Zagrepčanka,10000 Zagreb,NAVA BANKA dioničko društvo u stečaju, OIB 07492912398, Tratinska 27,10000 Zagreb,GRAD POŽEGA, OIB 95699596710, Trg Svetog Trojstva 1,34000 Požega,Županijsko državno odvjetništvo u Zagrebu,JOSIP GALIĆ, kupac, Primorska 10,34000 Požega,TOMA PALIĆ, Beketinačka 7,10000 Zagreb,TRGOVINA LANA, OIB 96475491256, Maršala Tita 11,40000 Nedelišće,BRANKO JAKIĆ,VIPnet, društvo s ograničenom odgovornošću za usluge javnih telekomunikacija, OIB 29524210204, Vrtni put 1,10000 Zagreb,SNJEŽANA DRUGČEVIĆ,BISERKA PAVIĆ,MST d.o.o. za trgovinu i poslovne usluge, OIB 71404234047, Braće Radića 11,10450 Donja Zdenčina,RUŽA DOGAN,LJUBICA ZGODIĆ,JASNA MILDE,ZAGREBAČKI HOLDING, društvo s ograničenom odgovornošću za javni prijevoz, opskrbu vodom, održavanje čistoće, putnička agencija, šport, upravljanje objektima i poslovanje nekretninama, OIB 85584865987, Ozaljska 105,10000 Zagreb,VESNA DIOŠ PUTAK,GRAD SPLIT, OIB 78755598868,VEČERNJI LIST novinsko-nakladničko društvo s ograničenom odgovornošću, OIB 92276133102, Oreškovićeva 6H/I,10000 Zagreb,GRAD ZAGREB, OIB 61817894937, Trg S. Radića 1,10000 Zagreb,MARIJANA MAVREK</derivirana_varijabla>
  </DomainObject.Predmet.StrankaWithAdressOIB>
  <DomainObject.Predmet.StrankaNazivFormated>
    <izvorni_sadrzaj>CROATIA BANKA, dioničko društvo,Općinski sud u Sesvetama,Draško Semren, odvjetnik,NAVA BANKA dioničko društvo u stečaju,GRAD POŽEGA,Županijsko državno odvjetništvo u Zagrebu,JOSIP GALIĆ, kupac,TOMA PALIĆ,TRGOVINA LANA,BRANKO JAKIĆ,VIPnet, društvo s ograničenom odgovornošću za usluge javnih telekomunikacija,SNJEŽANA DRUGČEVIĆ,BISERKA PAVIĆ,MST d.o.o. za trgovinu i poslovne usluge,RUŽA DOGAN,LJUBICA ZGODIĆ,JASNA MILDE,ZAGREBAČKI HOLDING, društvo s ograničenom odgovornošću za javni prijevoz, opskrbu vodom, održavanje čistoće, putnička agencija, šport, upravljanje objektima i poslovanje nekretninama,VESNA DIOŠ PUTAK,GRAD SPLIT,VEČERNJI LIST novinsko-nakladničko društvo s ograničenom odgovornošću,GRAD ZAGREB,MARIJANA MAVREK</izvorni_sadrzaj>
    <derivirana_varijabla naziv="DomainObject.Predmet.StrankaNazivFormated_1">CROATIA BANKA, dioničko društvo,Općinski sud u Sesvetama,Draško Semren, odvjetnik,NAVA BANKA dioničko društvo u stečaju,GRAD POŽEGA,Županijsko državno odvjetništvo u Zagrebu,JOSIP GALIĆ, kupac,TOMA PALIĆ,TRGOVINA LANA,BRANKO JAKIĆ,VIPnet, društvo s ograničenom odgovornošću za usluge javnih telekomunikacija,SNJEŽANA DRUGČEVIĆ,BISERKA PAVIĆ,MST d.o.o. za trgovinu i poslovne usluge,RUŽA DOGAN,LJUBICA ZGODIĆ,JASNA MILDE,ZAGREBAČKI HOLDING, društvo s ograničenom odgovornošću za javni prijevoz, opskrbu vodom, održavanje čistoće, putnička agencija, šport, upravljanje objektima i poslovanje nekretninama,VESNA DIOŠ PUTAK,GRAD SPLIT,VEČERNJI LIST novinsko-nakladničko društvo s ograničenom odgovornošću,GRAD ZAGREB,MARIJANA MAVREK</derivirana_varijabla>
  </DomainObject.Predmet.StrankaNazivFormated>
  <DomainObject.Predmet.StrankaNazivFormatedOIB>
    <izvorni_sadrzaj>CROATIA BANKA, dioničko društvo, OIB 32247795989,Općinski sud u Sesvetama,Draško Semren, odvjetnik,NAVA BANKA dioničko društvo u stečaju, OIB 07492912398,GRAD POŽEGA, OIB 95699596710,Županijsko državno odvjetništvo u Zagrebu,JOSIP GALIĆ, kupac,TOMA PALIĆ,TRGOVINA LANA, OIB 96475491256,BRANKO JAKIĆ,VIPnet, društvo s ograničenom odgovornošću za usluge javnih telekomunikacija, OIB 29524210204,SNJEŽANA DRUGČEVIĆ,BISERKA PAVIĆ,MST d.o.o. za trgovinu i poslovne usluge, OIB 71404234047,RUŽA DOGAN,LJUBICA ZGODIĆ,JASNA MILDE,ZAGREBAČKI HOLDING, društvo s ograničenom odgovornošću za javni prijevoz, opskrbu vodom, održavanje čistoće, putnička agencija, šport, upravljanje objektima i poslovanje nekretninama, OIB 85584865987,VESNA DIOŠ PUTAK,GRAD SPLIT, OIB 78755598868,VEČERNJI LIST novinsko-nakladničko društvo s ograničenom odgovornošću, OIB 92276133102,GRAD ZAGREB, OIB 61817894937,MARIJANA MAVREK</izvorni_sadrzaj>
    <derivirana_varijabla naziv="DomainObject.Predmet.StrankaNazivFormatedOIB_1">CROATIA BANKA, dioničko društvo, OIB 32247795989,Općinski sud u Sesvetama,Draško Semren, odvjetnik,NAVA BANKA dioničko društvo u stečaju, OIB 07492912398,GRAD POŽEGA, OIB 95699596710,Županijsko državno odvjetništvo u Zagrebu,JOSIP GALIĆ, kupac,TOMA PALIĆ,TRGOVINA LANA, OIB 96475491256,BRANKO JAKIĆ,VIPnet, društvo s ograničenom odgovornošću za usluge javnih telekomunikacija, OIB 29524210204,SNJEŽANA DRUGČEVIĆ,BISERKA PAVIĆ,MST d.o.o. za trgovinu i poslovne usluge, OIB 71404234047,RUŽA DOGAN,LJUBICA ZGODIĆ,JASNA MILDE,ZAGREBAČKI HOLDING, društvo s ograničenom odgovornošću za javni prijevoz, opskrbu vodom, održavanje čistoće, putnička agencija, šport, upravljanje objektima i poslovanje nekretninama, OIB 85584865987,VESNA DIOŠ PUTAK,GRAD SPLIT, OIB 78755598868,VEČERNJI LIST novinsko-nakladničko društvo s ograničenom odgovornošću, OIB 92276133102,GRAD ZAGREB, OIB 61817894937,MARIJANA MAVREK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izvorni_sadrzaj>
    <derivirana_varijabla naziv="DomainObject.Predmet.StrankaListFormated_1"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derivirana_varijabla>
  </DomainObject.Predmet.StrankaListFormated>
  <DomainObject.Predmet.StrankaListFormatedOIB>
    <izvorni_sadrzaj>
      <item>CROATIA BANKA, dioničko društvo, OIB 32247795989</item>
      <item>Općinski sud u Sesvetama</item>
      <item>Draško Semren, odvjetnik</item>
      <item>NAVA BANKA dioničko društvo u stečaju, OIB 07492912398</item>
      <item>GRAD POŽEGA, OIB 95699596710</item>
      <item>Županijsko državno odvjetništvo u Zagrebu</item>
      <item>JOSIP GALIĆ, kupac</item>
      <item>TOMA PALIĆ</item>
      <item>TRGOVINA LANA, OIB 96475491256</item>
      <item>BRANKO JAKIĆ</item>
      <item>VIPnet, društvo s ograničenom odgovornošću za usluge javnih telekomunikacija, OIB 29524210204</item>
      <item>SNJEŽANA DRUGČEVIĆ</item>
      <item>BISERKA PAVIĆ</item>
      <item>MST d.o.o. za trgovinu i poslovne usluge, OIB 71404234047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OIB 85584865987</item>
      <item>VESNA DIOŠ PUTAK</item>
      <item>GRAD SPLIT, OIB 78755598868</item>
      <item>VEČERNJI LIST novinsko-nakladničko društvo s ograničenom odgovornošću, OIB 92276133102</item>
      <item>GRAD ZAGREB, OIB 61817894937</item>
      <item>MARIJANA MAVREK</item>
    </izvorni_sadrzaj>
    <derivirana_varijabla naziv="DomainObject.Predmet.StrankaListFormatedOIB_1">
      <item>CROATIA BANKA, dioničko društvo, OIB 32247795989</item>
      <item>Općinski sud u Sesvetama</item>
      <item>Draško Semren, odvjetnik</item>
      <item>NAVA BANKA dioničko društvo u stečaju, OIB 07492912398</item>
      <item>GRAD POŽEGA, OIB 95699596710</item>
      <item>Županijsko državno odvjetništvo u Zagrebu</item>
      <item>JOSIP GALIĆ, kupac</item>
      <item>TOMA PALIĆ</item>
      <item>TRGOVINA LANA, OIB 96475491256</item>
      <item>BRANKO JAKIĆ</item>
      <item>VIPnet, društvo s ograničenom odgovornošću za usluge javnih telekomunikacija, OIB 29524210204</item>
      <item>SNJEŽANA DRUGČEVIĆ</item>
      <item>BISERKA PAVIĆ</item>
      <item>MST d.o.o. za trgovinu i poslovne usluge, OIB 71404234047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OIB 85584865987</item>
      <item>VESNA DIOŠ PUTAK</item>
      <item>GRAD SPLIT, OIB 78755598868</item>
      <item>VEČERNJI LIST novinsko-nakladničko društvo s ograničenom odgovornošću, OIB 92276133102</item>
      <item>GRAD ZAGREB, OIB 61817894937</item>
      <item>MARIJANA MAVREK</item>
    </derivirana_varijabla>
  </DomainObject.Predmet.StrankaListFormatedOIB>
  <DomainObject.Predmet.StrankaListFormatedWithAdress>
    <izvorni_sadrzaj>
      <item>CROATIA BANKA, dioničko društvo, Kvaternikov Trg 9, 10000 Zagreb</item>
      <item>Općinski sud u Sesvetama</item>
      <item>Draško Semren, odvjetnik, Savska 41 PT Zagrepčanka, 10000 Zagreb</item>
      <item>NAVA BANKA dioničko društvo u stečaju,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LANA, Maršala Tita 11, 40000 Nedelišće</item>
      <item>BRANKO JAKIĆ</item>
      <item>VIPnet, društvo s ograničenom odgovornošću za usluge javnih telekomunikacija, Vrtni put 1, 10000 Zagreb</item>
      <item>SNJEŽANA DRUGČEVIĆ</item>
      <item>BISERKA PAVIĆ</item>
      <item>MST d.o.o. za trgovinu i poslovne usluge, Braće Radića 11, 10450 Donja Zdenčina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Ozaljska 105, 10000 Zagreb</item>
      <item>VESNA DIOŠ PUTAK</item>
      <item>GRAD SPLIT</item>
      <item>VEČERNJI LIST novinsko-nakladničko društvo s ograničenom odgovornošću, Oreškovićeva 6H/I, 10000 Zagreb</item>
      <item>GRAD ZAGREB, Trg S. Radića 1, 10000 Zagreb</item>
      <item>MARIJANA MAVREK</item>
    </izvorni_sadrzaj>
    <derivirana_varijabla naziv="DomainObject.Predmet.StrankaListFormatedWithAdress_1">
      <item>CROATIA BANKA, dioničko društvo, Kvaternikov Trg 9, 10000 Zagreb</item>
      <item>Općinski sud u Sesvetama</item>
      <item>Draško Semren, odvjetnik, Savska 41 PT Zagrepčanka, 10000 Zagreb</item>
      <item>NAVA BANKA dioničko društvo u stečaju,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LANA, Maršala Tita 11, 40000 Nedelišće</item>
      <item>BRANKO JAKIĆ</item>
      <item>VIPnet, društvo s ograničenom odgovornošću za usluge javnih telekomunikacija, Vrtni put 1, 10000 Zagreb</item>
      <item>SNJEŽANA DRUGČEVIĆ</item>
      <item>BISERKA PAVIĆ</item>
      <item>MST d.o.o. za trgovinu i poslovne usluge, Braće Radića 11, 10450 Donja Zdenčina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Ozaljska 105, 10000 Zagreb</item>
      <item>VESNA DIOŠ PUTAK</item>
      <item>GRAD SPLIT</item>
      <item>VEČERNJI LIST novinsko-nakladničko društvo s ograničenom odgovornošću, Oreškovićeva 6H/I, 10000 Zagreb</item>
      <item>GRAD ZAGREB, Trg S. Radića 1, 10000 Zagreb</item>
      <item>MARIJANA MAVREK</item>
    </derivirana_varijabla>
  </DomainObject.Predmet.StrankaListFormatedWithAdress>
  <DomainObject.Predmet.StrankaListFormatedWithAdressOIB>
    <izvorni_sadrzaj>
      <item>CROATIA BANKA, dioničko društvo, OIB 32247795989, Kvaternikov Trg 9, 10000 Zagreb</item>
      <item>Općinski sud u Sesvetama</item>
      <item>Draško Semren, odvjetnik, Savska 41 PT Zagrepčanka, 10000 Zagreb</item>
      <item>NAVA BANKA dioničko društvo u stečaju, OIB 07492912398, Tratinska 27, 10000 Zagreb</item>
      <item>GRAD POŽEGA, OIB 95699596710, Trg Svetog Trojstva 1, 34000 Požega</item>
      <item>Županijsko državno odvjetništvo u Zagrebu</item>
      <item>JOSIP GALIĆ, kupac, Primorska 10, 34000 Požega</item>
      <item>TOMA PALIĆ, Beketinačka 7, 10000 Zagreb</item>
      <item>TRGOVINA LANA, OIB 96475491256, Maršala Tita 11, 40000 Nedelišće</item>
      <item>BRANKO JAKIĆ</item>
      <item>VIPnet, društvo s ograničenom odgovornošću za usluge javnih telekomunikacija, OIB 29524210204, Vrtni put 1, 10000 Zagreb</item>
      <item>SNJEŽANA DRUGČEVIĆ</item>
      <item>BISERKA PAVIĆ</item>
      <item>MST d.o.o. za trgovinu i poslovne usluge, OIB 71404234047, Braće Radića 11, 10450 Donja Zdenčina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OIB 85584865987, Ozaljska 105, 10000 Zagreb</item>
      <item>VESNA DIOŠ PUTAK</item>
      <item>GRAD SPLIT, OIB 78755598868</item>
      <item>VEČERNJI LIST novinsko-nakladničko društvo s ograničenom odgovornošću, OIB 92276133102, Oreškovićeva 6H/I, 10000 Zagreb</item>
      <item>GRAD ZAGREB, OIB 61817894937, Trg S. Radića 1, 10000 Zagreb</item>
      <item>MARIJANA MAVREK</item>
    </izvorni_sadrzaj>
    <derivirana_varijabla naziv="DomainObject.Predmet.StrankaListFormatedWithAdressOIB_1">
      <item>CROATIA BANKA, dioničko društvo, OIB 32247795989, Kvaternikov Trg 9, 10000 Zagreb</item>
      <item>Općinski sud u Sesvetama</item>
      <item>Draško Semren, odvjetnik, Savska 41 PT Zagrepčanka, 10000 Zagreb</item>
      <item>NAVA BANKA dioničko društvo u stečaju, OIB 07492912398, Tratinska 27, 10000 Zagreb</item>
      <item>GRAD POŽEGA, OIB 95699596710, Trg Svetog Trojstva 1, 34000 Požega</item>
      <item>Županijsko državno odvjetništvo u Zagrebu</item>
      <item>JOSIP GALIĆ, kupac, Primorska 10, 34000 Požega</item>
      <item>TOMA PALIĆ, Beketinačka 7, 10000 Zagreb</item>
      <item>TRGOVINA LANA, OIB 96475491256, Maršala Tita 11, 40000 Nedelišće</item>
      <item>BRANKO JAKIĆ</item>
      <item>VIPnet, društvo s ograničenom odgovornošću za usluge javnih telekomunikacija, OIB 29524210204, Vrtni put 1, 10000 Zagreb</item>
      <item>SNJEŽANA DRUGČEVIĆ</item>
      <item>BISERKA PAVIĆ</item>
      <item>MST d.o.o. za trgovinu i poslovne usluge, OIB 71404234047, Braće Radića 11, 10450 Donja Zdenčina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OIB 85584865987, Ozaljska 105, 10000 Zagreb</item>
      <item>VESNA DIOŠ PUTAK</item>
      <item>GRAD SPLIT, OIB 78755598868</item>
      <item>VEČERNJI LIST novinsko-nakladničko društvo s ograničenom odgovornošću, OIB 92276133102, Oreškovićeva 6H/I, 10000 Zagreb</item>
      <item>GRAD ZAGREB, OIB 61817894937, Trg S. Radića 1, 10000 Zagreb</item>
      <item>MARIJANA MAVREK</item>
    </derivirana_varijabla>
  </DomainObject.Predmet.StrankaListFormatedWithAdressOIB>
  <DomainObject.Predmet.StrankaListNazivFormated>
    <izvorni_sadrzaj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izvorni_sadrzaj>
    <derivirana_varijabla naziv="DomainObject.Predmet.StrankaListNazivFormated_1"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derivirana_varijabla>
  </DomainObject.Predmet.StrankaListNazivFormated>
  <DomainObject.Predmet.StrankaListNazivFormatedOIB>
    <izvorni_sadrzaj>
      <item>CROATIA BANKA, dioničko društvo, OIB 32247795989</item>
      <item>Općinski sud u Sesvetama</item>
      <item>Draško Semren, odvjetnik</item>
      <item>NAVA BANKA dioničko društvo u stečaju, OIB 07492912398</item>
      <item>GRAD POŽEGA, OIB 95699596710</item>
      <item>Županijsko državno odvjetništvo u Zagrebu</item>
      <item>JOSIP GALIĆ, kupac</item>
      <item>TOMA PALIĆ</item>
      <item>TRGOVINA LANA, OIB 96475491256</item>
      <item>BRANKO JAKIĆ</item>
      <item>VIPnet, društvo s ograničenom odgovornošću za usluge javnih telekomunikacija, OIB 29524210204</item>
      <item>SNJEŽANA DRUGČEVIĆ</item>
      <item>BISERKA PAVIĆ</item>
      <item>MST d.o.o. za trgovinu i poslovne usluge, OIB 71404234047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OIB 85584865987</item>
      <item>VESNA DIOŠ PUTAK</item>
      <item>GRAD SPLIT, OIB 78755598868</item>
      <item>VEČERNJI LIST novinsko-nakladničko društvo s ograničenom odgovornošću, OIB 92276133102</item>
      <item>GRAD ZAGREB, OIB 61817894937</item>
      <item>MARIJANA MAVREK</item>
    </izvorni_sadrzaj>
    <derivirana_varijabla naziv="DomainObject.Predmet.StrankaListNazivFormatedOIB_1">
      <item>CROATIA BANKA, dioničko društvo, OIB 32247795989</item>
      <item>Općinski sud u Sesvetama</item>
      <item>Draško Semren, odvjetnik</item>
      <item>NAVA BANKA dioničko društvo u stečaju, OIB 07492912398</item>
      <item>GRAD POŽEGA, OIB 95699596710</item>
      <item>Županijsko državno odvjetništvo u Zagrebu</item>
      <item>JOSIP GALIĆ, kupac</item>
      <item>TOMA PALIĆ</item>
      <item>TRGOVINA LANA, OIB 96475491256</item>
      <item>BRANKO JAKIĆ</item>
      <item>VIPnet, društvo s ograničenom odgovornošću za usluge javnih telekomunikacija, OIB 29524210204</item>
      <item>SNJEŽANA DRUGČEVIĆ</item>
      <item>BISERKA PAVIĆ</item>
      <item>MST d.o.o. za trgovinu i poslovne usluge, OIB 71404234047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OIB 85584865987</item>
      <item>VESNA DIOŠ PUTAK</item>
      <item>GRAD SPLIT, OIB 78755598868</item>
      <item>VEČERNJI LIST novinsko-nakladničko društvo s ograničenom odgovornošću, OIB 92276133102</item>
      <item>GRAD ZAGREB, OIB 61817894937</item>
      <item>MARIJANA MAVREK</item>
    </derivirana_varijabla>
  </DomainObject.Predmet.StrankaListNazivFormatedOIB>
  <DomainObject.Predmet.ProtuStrankaListFormated>
    <izvorni_sadrzaj>
      <item>ŠIMECKI-TRGOVINA d.o.o. za trgovinu obućom i odjećom</item>
    </izvorni_sadrzaj>
    <derivirana_varijabla naziv="DomainObject.Predmet.ProtuStrankaListFormated_1">
      <item>ŠIMECKI-TRGOVINA d.o.o. za trgovinu obućom i odjećom</item>
    </derivirana_varijabla>
  </DomainObject.Predmet.ProtuStrankaListFormated>
  <DomainObject.Predmet.ProtuStrankaListFormatedOIB>
    <izvorni_sadrzaj>
      <item>ŠIMECKI-TRGOVINA d.o.o. za trgovinu obućom i odjećom, OIB 07897444082</item>
    </izvorni_sadrzaj>
    <derivirana_varijabla naziv="DomainObject.Predmet.ProtuStrankaListFormatedOIB_1">
      <item>ŠIMECKI-TRGOVINA d.o.o. za trgovinu obućom i odjećom, OIB 07897444082</item>
    </derivirana_varijabla>
  </DomainObject.Predmet.ProtuStrankaListFormatedOIB>
  <DomainObject.Predmet.ProtuStrankaListFormatedWithAdress>
    <izvorni_sadrzaj>
      <item>ŠIMECKI-TRGOVINA d.o.o. za trgovinu obućom i odjećom, Vlaška 126, 10000 Zagreb</item>
    </izvorni_sadrzaj>
    <derivirana_varijabla naziv="DomainObject.Predmet.ProtuStrankaListFormatedWithAdress_1">
      <item>ŠIMECKI-TRGOVINA d.o.o. za trgovinu obućom i odjećom, Vlaška 126, 10000 Zagreb</item>
    </derivirana_varijabla>
  </DomainObject.Predmet.ProtuStrankaListFormatedWithAdress>
  <DomainObject.Predmet.ProtuStrankaListFormatedWithAdressOIB>
    <izvorni_sadrzaj>
      <item>ŠIMECKI-TRGOVINA d.o.o. za trgovinu obućom i odjećom, OIB 07897444082, Vlaška 126, 10000 Zagreb</item>
    </izvorni_sadrzaj>
    <derivirana_varijabla naziv="DomainObject.Predmet.ProtuStrankaListFormatedWithAdressOIB_1">
      <item>ŠIMECKI-TRGOVINA d.o.o. za trgovinu obućom i odjećom, OIB 07897444082, Vlaška 126, 10000 Zagreb</item>
    </derivirana_varijabla>
  </DomainObject.Predmet.ProtuStrankaListFormatedWithAdressOIB>
  <DomainObject.Predmet.ProtuStrankaListNazivFormated>
    <izvorni_sadrzaj>
      <item>ŠIMECKI-TRGOVINA d.o.o. za trgovinu obućom i odjećom</item>
    </izvorni_sadrzaj>
    <derivirana_varijabla naziv="DomainObject.Predmet.ProtuStrankaListNazivFormated_1">
      <item>ŠIMECKI-TRGOVINA d.o.o. za trgovinu obućom i odjećom</item>
    </derivirana_varijabla>
  </DomainObject.Predmet.ProtuStrankaListNazivFormated>
  <DomainObject.Predmet.ProtuStrankaListNazivFormatedOIB>
    <izvorni_sadrzaj>
      <item>ŠIMECKI-TRGOVINA d.o.o. za trgovinu obućom i odjećom, OIB 07897444082</item>
    </izvorni_sadrzaj>
    <derivirana_varijabla naziv="DomainObject.Predmet.ProtuStrankaListNazivFormatedOIB_1">
      <item>ŠIMECKI-TRGOVINA d.o.o. za trgovinu obućom i odjećom, OIB 07897444082</item>
    </derivirana_varijabla>
  </DomainObject.Predmet.ProtuStrankaListNazivFormatedOIB>
  <DomainObject.Predmet.OstaliListFormated>
    <izvorni_sadrzaj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Mladen Lacković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</izvorni_sadrzaj>
    <derivirana_varijabla naziv="DomainObject.Predmet.OstaliListFormated_1"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Mladen Lacković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</derivirana_varijabla>
  </DomainObject.Predmet.OstaliListFormated>
  <DomainObject.Predmet.OstaliListFormatedOIB>
    <izvorni_sadrzaj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Mladen Lacković, OIB 51300447787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</izvorni_sadrzaj>
    <derivirana_varijabla naziv="DomainObject.Predmet.OstaliListFormatedOIB_1"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Mladen Lacković, OIB 51300447787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</derivirana_varijabla>
  </DomainObject.Predmet.OstaliListFormatedOIB>
  <DomainObject.Predmet.OstaliListFormatedWithAdress>
    <izvorni_sadrzaj>
      <item>Draško Semren, Savska c. 41 PT Zagrepčanka, 10000 Zagreb</item>
      <item>ŽUPANIJSKO DRŽAVNO ODVJETNIŠTVO U ZAGREBU, Savska Cesta 41, 10000 Zagreb</item>
      <item>Općinski sud u Požegi, zemljišno-knjižni odjel</item>
      <item>javnost</item>
      <item>REPUBLIKA HRVATSKA MINISTARSTVO FINANCIJA, Av. Dubrovnik 32, 10000 Zagreb</item>
      <item>CROATIA LLOYD d.d. za reosiguranje,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Jurja Dalmatinca 7, 10000 Zagreb</item>
      <item>OD Mađarić &amp; Lui, Ilica 191 F, 10000 Zagreb</item>
      <item>GRAD SPLIT, Obala kneza Branimira 17, 21000 Split</item>
      <item>ŠIMECKI d.o.o. u stečaju, Vlaška 126, 10000 Zagreb</item>
      <item>Milorad Zajkovski, Ivana Vencla 32, 10290 Zaprešić</item>
      <item>VIPnet d.o.o., Vrtni put 1, 10000 Zagreb</item>
      <item>OD SUČEVIĆ I PARTNERI d.o.o., Gundulićeva 63/I, 10000 Zagreb</item>
      <item>PORTUNATA d.o.o., Vlaška 78, 10000 Zagreb</item>
      <item>GRAD OSIJEK, Upravni odjel za financije, Kuhačeva 9, 31000 Osijek</item>
      <item>ZAGREBAČKI HOLDING d.o.o., Ul. grada Vukovara 41, 10000 Zagreb</item>
      <item>Branko Jakić, javni bilježnik, Zelinska 3, 10000 Zagreb</item>
      <item>Mladen Lacković, S. Radića 10, 43500 Daruvar</item>
      <item>Nedjeljko Grabić, Postrojbi spec. policije Zadra br. 4, 23000 Zadar</item>
      <item>OD Maravić &amp; Maravić j.t.d., Ljudevita Gaja 10, 47300 Ogulin</item>
      <item>ADRIATIC SERVIS d.o.o., A. Hebranga 9, 23000 Zadar</item>
      <item>ADRIATIC SECURITY d.o.o., A. Hebranga 9, 23000 Zadar</item>
      <item>Financijska agencija, Vrtni put 3, 10000 Zagreb</item>
      <item>GRAD ZAGREB, Trg Stjepana Radića 1, 10000 Zagreb</item>
      <item>JURKA d.o.o. u stečaju, Dužice 21, 10000 Zagreb</item>
      <item>Alma Klepac, D. Gervaisa 4, 10000 Zagreb</item>
      <item>ZOU Gordana Prolić Dubroja i Zrinka Širić, Radnička c. 52, 10000 Zagreb</item>
      <item>Marko Praljak, Miramarska c. 30, 10000 Zagreb</item>
      <item>LAVANDA ADC d.o.o. u stečaju, Livadarski put 21, 10360 Sesvete</item>
      <item>Davorka Huljev, Miramarska c. 13d, 10000 Zagreb</item>
      <item>NEZAVISNI HRVATSKI SINDIKATI, Regionalni ured Zagreb, Kneza Mislava 20/I, 10000 Zagreb</item>
      <item>Jana Babić, I. Kozari put, VI. odv. br. 14, 10000 Zagreb</item>
      <item>Jandre Šarić, Bože i Nikole Bionde 1, 10000 Zagreb</item>
      <item>Božica Šola, Bukovac Gornji 131, 10000 Zagreb</item>
      <item>Zdenka Tomić, Side Košutić 14, 10000 Zagreb</item>
      <item>Marijana Tominac, Nova cesta 36, 47300 Ogulin</item>
      <item>Lidija Veić, Ulica vrba 2, 31000 Osijek</item>
      <item>Mirela Vukoja, A. Barca 62, 31207 Tenja</item>
      <item>Ljubica Zgodić, Vatroslava Lisinskog 14, 32100 Vinkovci</item>
      <item>Jasna Živković - Žubrinić, Strane 41, 52100 Medulin</item>
      <item>Mira Strmečki, Bogišićeva 14, 10000 Zagreb</item>
      <item>Maja Vlaisavljević, P. Preradovića 131, 33404 Špišić Bukovica</item>
      <item>Ljubica Čović, I. Gundulića 18a, 10370 Gračec</item>
      <item>Anica Bilić, Lapovečka 26, 32100 Vinkovci</item>
      <item>Pejo Salatović, N. Šopa 1, 10360 Sesvete</item>
      <item>Olivera Bebić, Eugena Kvaternika 12, 20350 Metković</item>
      <item>Mirela Crnadak, Zdihovska 23, 10000 Zagreb</item>
      <item>Ruža Dogan, Sokolgradska 38, 10000 Zagreb</item>
      <item>Snježana Drugčević, Dijankovec 32, 48260 Križevci</item>
      <item>Nevenka Ereš, Put narone 86/I, 20350 Metković</item>
      <item>Jasna Grgić, Ulica kestenova 2, 31000 Osijek</item>
      <item>Ana Ivančić, Bjelovarska 77, 10360 Sesvete</item>
      <item>Filip Ivančić, Bjelovarska 77, 10360 Sesvete</item>
      <item>Ivan Ivančić, Bjelovarska 77, 10360 Sesvete</item>
      <item>Nino Ivančić, Bjelovarska 77, 10360 Sesvete</item>
      <item>Vera Kocijanić Gubić, Letnička 13, 10360 Sesvete</item>
      <item>Marijana Mavrek, Međimurska 25, 10360 Sesvete</item>
      <item>Jasna Milde, A. Starčevića 23, 43500 Daruvar</item>
      <item>Draženka Neralić, Dlakovac 13, 47300 Ogulin</item>
      <item>Đurđica Ovanin, Stari Farkašić 16, 44273 Letovanić</item>
      <item>Biserka Pavić, Kranjčevićeva 23, 10000 Zagreb</item>
      <item>Petra Pleščec, Zelengajska ul. 11, 10360 Sesvete</item>
      <item>Valerija Posavec, J.P. Kamova 9, 10000 Zagreb</item>
      <item>Vesna Putak, Dioš 40, 43500 Končanica</item>
      <item>Darko Mundweil, Šetalište kardinala Šepera 2, 31000 Osijek</item>
      <item>Darko Mundweil, Šetalište kardinala F. Šepera 2, 31000 Osijek</item>
    </izvorni_sadrzaj>
    <derivirana_varijabla naziv="DomainObject.Predmet.OstaliListFormatedWithAdress_1">
      <item>Draško Semren, Savska c. 41 PT Zagrepčanka, 10000 Zagreb</item>
      <item>ŽUPANIJSKO DRŽAVNO ODVJETNIŠTVO U ZAGREBU, Savska Cesta 41, 10000 Zagreb</item>
      <item>Općinski sud u Požegi, zemljišno-knjižni odjel</item>
      <item>javnost</item>
      <item>REPUBLIKA HRVATSKA MINISTARSTVO FINANCIJA, Av. Dubrovnik 32, 10000 Zagreb</item>
      <item>CROATIA LLOYD d.d. za reosiguranje,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Jurja Dalmatinca 7, 10000 Zagreb</item>
      <item>OD Mađarić &amp; Lui, Ilica 191 F, 10000 Zagreb</item>
      <item>GRAD SPLIT, Obala kneza Branimira 17, 21000 Split</item>
      <item>ŠIMECKI d.o.o. u stečaju, Vlaška 126, 10000 Zagreb</item>
      <item>Milorad Zajkovski, Ivana Vencla 32, 10290 Zaprešić</item>
      <item>VIPnet d.o.o., Vrtni put 1, 10000 Zagreb</item>
      <item>OD SUČEVIĆ I PARTNERI d.o.o., Gundulićeva 63/I, 10000 Zagreb</item>
      <item>PORTUNATA d.o.o., Vlaška 78, 10000 Zagreb</item>
      <item>GRAD OSIJEK, Upravni odjel za financije, Kuhačeva 9, 31000 Osijek</item>
      <item>ZAGREBAČKI HOLDING d.o.o., Ul. grada Vukovara 41, 10000 Zagreb</item>
      <item>Branko Jakić, javni bilježnik, Zelinska 3, 10000 Zagreb</item>
      <item>Mladen Lacković, S. Radića 10, 43500 Daruvar</item>
      <item>Nedjeljko Grabić, Postrojbi spec. policije Zadra br. 4, 23000 Zadar</item>
      <item>OD Maravić &amp; Maravić j.t.d., Ljudevita Gaja 10, 47300 Ogulin</item>
      <item>ADRIATIC SERVIS d.o.o., A. Hebranga 9, 23000 Zadar</item>
      <item>ADRIATIC SECURITY d.o.o., A. Hebranga 9, 23000 Zadar</item>
      <item>Financijska agencija, Vrtni put 3, 10000 Zagreb</item>
      <item>GRAD ZAGREB, Trg Stjepana Radića 1, 10000 Zagreb</item>
      <item>JURKA d.o.o. u stečaju, Dužice 21, 10000 Zagreb</item>
      <item>Alma Klepac, D. Gervaisa 4, 10000 Zagreb</item>
      <item>ZOU Gordana Prolić Dubroja i Zrinka Širić, Radnička c. 52, 10000 Zagreb</item>
      <item>Marko Praljak, Miramarska c. 30, 10000 Zagreb</item>
      <item>LAVANDA ADC d.o.o. u stečaju, Livadarski put 21, 10360 Sesvete</item>
      <item>Davorka Huljev, Miramarska c. 13d, 10000 Zagreb</item>
      <item>NEZAVISNI HRVATSKI SINDIKATI, Regionalni ured Zagreb, Kneza Mislava 20/I, 10000 Zagreb</item>
      <item>Jana Babić, I. Kozari put, VI. odv. br. 14, 10000 Zagreb</item>
      <item>Jandre Šarić, Bože i Nikole Bionde 1, 10000 Zagreb</item>
      <item>Božica Šola, Bukovac Gornji 131, 10000 Zagreb</item>
      <item>Zdenka Tomić, Side Košutić 14, 10000 Zagreb</item>
      <item>Marijana Tominac, Nova cesta 36, 47300 Ogulin</item>
      <item>Lidija Veić, Ulica vrba 2, 31000 Osijek</item>
      <item>Mirela Vukoja, A. Barca 62, 31207 Tenja</item>
      <item>Ljubica Zgodić, Vatroslava Lisinskog 14, 32100 Vinkovci</item>
      <item>Jasna Živković - Žubrinić, Strane 41, 52100 Medulin</item>
      <item>Mira Strmečki, Bogišićeva 14, 10000 Zagreb</item>
      <item>Maja Vlaisavljević, P. Preradovića 131, 33404 Špišić Bukovica</item>
      <item>Ljubica Čović, I. Gundulića 18a, 10370 Gračec</item>
      <item>Anica Bilić, Lapovečka 26, 32100 Vinkovci</item>
      <item>Pejo Salatović, N. Šopa 1, 10360 Sesvete</item>
      <item>Olivera Bebić, Eugena Kvaternika 12, 20350 Metković</item>
      <item>Mirela Crnadak, Zdihovska 23, 10000 Zagreb</item>
      <item>Ruža Dogan, Sokolgradska 38, 10000 Zagreb</item>
      <item>Snježana Drugčević, Dijankovec 32, 48260 Križevci</item>
      <item>Nevenka Ereš, Put narone 86/I, 20350 Metković</item>
      <item>Jasna Grgić, Ulica kestenova 2, 31000 Osijek</item>
      <item>Ana Ivančić, Bjelovarska 77, 10360 Sesvete</item>
      <item>Filip Ivančić, Bjelovarska 77, 10360 Sesvete</item>
      <item>Ivan Ivančić, Bjelovarska 77, 10360 Sesvete</item>
      <item>Nino Ivančić, Bjelovarska 77, 10360 Sesvete</item>
      <item>Vera Kocijanić Gubić, Letnička 13, 10360 Sesvete</item>
      <item>Marijana Mavrek, Međimurska 25, 10360 Sesvete</item>
      <item>Jasna Milde, A. Starčevića 23, 43500 Daruvar</item>
      <item>Draženka Neralić, Dlakovac 13, 47300 Ogulin</item>
      <item>Đurđica Ovanin, Stari Farkašić 16, 44273 Letovanić</item>
      <item>Biserka Pavić, Kranjčevićeva 23, 10000 Zagreb</item>
      <item>Petra Pleščec, Zelengajska ul. 11, 10360 Sesvete</item>
      <item>Valerija Posavec, J.P. Kamova 9, 10000 Zagreb</item>
      <item>Vesna Putak, Dioš 40, 43500 Končanica</item>
      <item>Darko Mundweil, Šetalište kardinala Šepera 2, 31000 Osijek</item>
      <item>Darko Mundweil, Šetalište kardinala F. Šepera 2, 31000 Osijek</item>
    </derivirana_varijabla>
  </DomainObject.Predmet.OstaliListFormatedWithAdress>
  <DomainObject.Predmet.OstaliListFormatedWithAdressOIB>
    <izvorni_sadrzaj>
      <item>Draško Semren, Savska c. 41 PT Zagrepčanka, 10000 Zagreb</item>
      <item>ŽUPANIJSKO DRŽAVNO ODVJETNIŠTVO U ZAGREBU, OIB 16488001145, Savska Cesta 41, 10000 Zagreb</item>
      <item>Općinski sud u Požegi, zemljišno-knjižni odjel</item>
      <item>javnost</item>
      <item>REPUBLIKA HRVATSKA MINISTARSTVO FINANCIJA, OIB 18683136487, Av. Dubrovnik 32, 10000 Zagreb</item>
      <item>CROATIA LLOYD d.d. za reosiguranje, OIB 23508929264,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OIB 54873974132, Jurja Dalmatinca 7, 10000 Zagreb</item>
      <item>OD Mađarić &amp; Lui, OIB , Ilica 191 F, 10000 Zagreb</item>
      <item>GRAD SPLIT, OIB 78755598868, Obala kneza Branimira 17, 21000 Split</item>
      <item>ŠIMECKI d.o.o. u stečaju, OIB 02142010717, Vlaška 126, 10000 Zagreb</item>
      <item>Milorad Zajkovski, OIB 59768013642, Ivana Vencla 32, 10290 Zaprešić</item>
      <item>VIPnet d.o.o., OIB 29524210204, Vrtni put 1, 10000 Zagreb</item>
      <item>OD SUČEVIĆ I PARTNERI d.o.o., OIB 88966484576, Gundulićeva 63/I, 10000 Zagreb</item>
      <item>PORTUNATA d.o.o., OIB 13725174628, Vlaška 78, 10000 Zagreb</item>
      <item>GRAD OSIJEK, Upravni odjel za financije, OIB 30050049642, Kuhačeva 9, 31000 Osijek</item>
      <item>ZAGREBAČKI HOLDING d.o.o., OIB 85584865987, Ul. grada Vukovara 41, 10000 Zagreb</item>
      <item>Branko Jakić, javni bilježnik, OIB 08564858401, Zelinska 3, 10000 Zagreb</item>
      <item>Mladen Lacković, OIB 51300447787, S. Radića 10, 43500 Daruvar</item>
      <item>Nedjeljko Grabić, OIB 04787512817, Postrojbi spec. policije Zadra br. 4, 23000 Zadar</item>
      <item>OD Maravić &amp; Maravić j.t.d., OIB 88101407855, Ljudevita Gaja 10, 47300 Ogulin</item>
      <item>ADRIATIC SERVIS d.o.o., OIB 94765037768, A. Hebranga 9, 23000 Zadar</item>
      <item>ADRIATIC SECURITY d.o.o., OIB 44190545321, A. Hebranga 9, 23000 Zadar</item>
      <item>Financijska agencija, OIB 85821130368, Vrtni put 3, 10000 Zagreb</item>
      <item>GRAD ZAGREB, OIB 61817894937, Trg Stjepana Radića 1, 10000 Zagreb</item>
      <item>JURKA d.o.o. u stečaju, OIB 81584877336, Dužice 21, 10000 Zagreb</item>
      <item>Alma Klepac, OIB 20525854329, D. Gervaisa 4, 10000 Zagreb</item>
      <item>ZOU Gordana Prolić Dubroja i Zrinka Širić, Radnička c. 52, 10000 Zagreb</item>
      <item>Marko Praljak, Miramarska c. 30, 10000 Zagreb</item>
      <item>LAVANDA ADC d.o.o. u stečaju, OIB 23291248003, Livadarski put 21, 10360 Sesvete</item>
      <item>Davorka Huljev, OIB 34743014377, Miramarska c. 13d, 10000 Zagreb</item>
      <item>NEZAVISNI HRVATSKI SINDIKATI, Regionalni ured Zagreb, Kneza Mislava 20/I, 10000 Zagreb</item>
      <item>Jana Babić, OIB 40148208052, I. Kozari put, VI. odv. br. 14, 10000 Zagreb</item>
      <item>Jandre Šarić, OIB 32699897022, Bože i Nikole Bionde 1, 10000 Zagreb</item>
      <item>Božica Šola, OIB 08384404621, Bukovac Gornji 131, 10000 Zagreb</item>
      <item>Zdenka Tomić, OIB 60773374807, Side Košutić 14, 10000 Zagreb</item>
      <item>Marijana Tominac, OIB 07017053614, Nova cesta 36, 47300 Ogulin</item>
      <item>Lidija Veić, OIB 84389252365, Ulica vrba 2, 31000 Osijek</item>
      <item>Mirela Vukoja, A. Barca 62, 31207 Tenja</item>
      <item>Ljubica Zgodić, OIB 42568790800, Vatroslava Lisinskog 14, 32100 Vinkovci</item>
      <item>Jasna Živković - Žubrinić, OIB 81102214910, Strane 41, 52100 Medulin</item>
      <item>Mira Strmečki, OIB 75729073280, Bogišićeva 14, 10000 Zagreb</item>
      <item>Maja Vlaisavljević, OIB 72383263610, P. Preradovića 131, 33404 Špišić Bukovica</item>
      <item>Ljubica Čović, OIB 46457126839, I. Gundulića 18a, 10370 Gračec</item>
      <item>Anica Bilić, OIB 46824656226, Lapovečka 26, 32100 Vinkovci</item>
      <item>Pejo Salatović, OIB 53131805687, N. Šopa 1, 10360 Sesvete</item>
      <item>Olivera Bebić, OIB 05037227718, Eugena Kvaternika 12, 20350 Metković</item>
      <item>Mirela Crnadak, OIB 30506980915, Zdihovska 23, 10000 Zagreb</item>
      <item>Ruža Dogan, OIB 04754750511, Sokolgradska 38, 10000 Zagreb</item>
      <item>Snježana Drugčević, OIB 63167410273, Dijankovec 32, 48260 Križevci</item>
      <item>Nevenka Ereš, OIB 82338438655, Put narone 86/I, 20350 Metković</item>
      <item>Jasna Grgić, OIB 85893087633, Ulica kestenova 2, 31000 Osijek</item>
      <item>Ana Ivančić, OIB 41077635584, Bjelovarska 77, 10360 Sesvete</item>
      <item>Filip Ivančić, OIB 36419946839, Bjelovarska 77, 10360 Sesvete</item>
      <item>Ivan Ivančić, OIB 06971970908, Bjelovarska 77, 10360 Sesvete</item>
      <item>Nino Ivančić, OIB 05066261818, Bjelovarska 77, 10360 Sesvete</item>
      <item>Vera Kocijanić Gubić, OIB 40923038207, Letnička 13, 10360 Sesvete</item>
      <item>Marijana Mavrek, OIB 68410954524, Međimurska 25, 10360 Sesvete</item>
      <item>Jasna Milde, OIB 05404656921, A. Starčevića 23, 43500 Daruvar</item>
      <item>Draženka Neralić, OIB 50503793005, Dlakovac 13, 47300 Ogulin</item>
      <item>Đurđica Ovanin, OIB 25331162163, Stari Farkašić 16, 44273 Letovanić</item>
      <item>Biserka Pavić, OIB 02668021264, Kranjčevićeva 23, 10000 Zagreb</item>
      <item>Petra Pleščec, OIB 35459878243, Zelengajska ul. 11, 10360 Sesvete</item>
      <item>Valerija Posavec, OIB 66184057070, J.P. Kamova 9, 10000 Zagreb</item>
      <item>Vesna Putak, OIB 53763013777, Dioš 40, 43500 Končanica</item>
      <item>Darko Mundweil, Šetalište kardinala Šepera 2, 31000 Osijek</item>
      <item>Darko Mundweil, Šetalište kardinala F. Šepera 2, 31000 Osijek</item>
    </izvorni_sadrzaj>
    <derivirana_varijabla naziv="DomainObject.Predmet.OstaliListFormatedWithAdressOIB_1">
      <item>Draško Semren, Savska c. 41 PT Zagrepčanka, 10000 Zagreb</item>
      <item>ŽUPANIJSKO DRŽAVNO ODVJETNIŠTVO U ZAGREBU, OIB 16488001145, Savska Cesta 41, 10000 Zagreb</item>
      <item>Općinski sud u Požegi, zemljišno-knjižni odjel</item>
      <item>javnost</item>
      <item>REPUBLIKA HRVATSKA MINISTARSTVO FINANCIJA, OIB 18683136487, Av. Dubrovnik 32, 10000 Zagreb</item>
      <item>CROATIA LLOYD d.d. za reosiguranje, OIB 23508929264,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OIB 54873974132, Jurja Dalmatinca 7, 10000 Zagreb</item>
      <item>OD Mađarić &amp; Lui, OIB , Ilica 191 F, 10000 Zagreb</item>
      <item>GRAD SPLIT, OIB 78755598868, Obala kneza Branimira 17, 21000 Split</item>
      <item>ŠIMECKI d.o.o. u stečaju, OIB 02142010717, Vlaška 126, 10000 Zagreb</item>
      <item>Milorad Zajkovski, OIB 59768013642, Ivana Vencla 32, 10290 Zaprešić</item>
      <item>VIPnet d.o.o., OIB 29524210204, Vrtni put 1, 10000 Zagreb</item>
      <item>OD SUČEVIĆ I PARTNERI d.o.o., OIB 88966484576, Gundulićeva 63/I, 10000 Zagreb</item>
      <item>PORTUNATA d.o.o., OIB 13725174628, Vlaška 78, 10000 Zagreb</item>
      <item>GRAD OSIJEK, Upravni odjel za financije, OIB 30050049642, Kuhačeva 9, 31000 Osijek</item>
      <item>ZAGREBAČKI HOLDING d.o.o., OIB 85584865987, Ul. grada Vukovara 41, 10000 Zagreb</item>
      <item>Branko Jakić, javni bilježnik, OIB 08564858401, Zelinska 3, 10000 Zagreb</item>
      <item>Mladen Lacković, OIB 51300447787, S. Radića 10, 43500 Daruvar</item>
      <item>Nedjeljko Grabić, OIB 04787512817, Postrojbi spec. policije Zadra br. 4, 23000 Zadar</item>
      <item>OD Maravić &amp; Maravić j.t.d., OIB 88101407855, Ljudevita Gaja 10, 47300 Ogulin</item>
      <item>ADRIATIC SERVIS d.o.o., OIB 94765037768, A. Hebranga 9, 23000 Zadar</item>
      <item>ADRIATIC SECURITY d.o.o., OIB 44190545321, A. Hebranga 9, 23000 Zadar</item>
      <item>Financijska agencija, OIB 85821130368, Vrtni put 3, 10000 Zagreb</item>
      <item>GRAD ZAGREB, OIB 61817894937, Trg Stjepana Radića 1, 10000 Zagreb</item>
      <item>JURKA d.o.o. u stečaju, OIB 81584877336, Dužice 21, 10000 Zagreb</item>
      <item>Alma Klepac, OIB 20525854329, D. Gervaisa 4, 10000 Zagreb</item>
      <item>ZOU Gordana Prolić Dubroja i Zrinka Širić, Radnička c. 52, 10000 Zagreb</item>
      <item>Marko Praljak, Miramarska c. 30, 10000 Zagreb</item>
      <item>LAVANDA ADC d.o.o. u stečaju, OIB 23291248003, Livadarski put 21, 10360 Sesvete</item>
      <item>Davorka Huljev, OIB 34743014377, Miramarska c. 13d, 10000 Zagreb</item>
      <item>NEZAVISNI HRVATSKI SINDIKATI, Regionalni ured Zagreb, Kneza Mislava 20/I, 10000 Zagreb</item>
      <item>Jana Babić, OIB 40148208052, I. Kozari put, VI. odv. br. 14, 10000 Zagreb</item>
      <item>Jandre Šarić, OIB 32699897022, Bože i Nikole Bionde 1, 10000 Zagreb</item>
      <item>Božica Šola, OIB 08384404621, Bukovac Gornji 131, 10000 Zagreb</item>
      <item>Zdenka Tomić, OIB 60773374807, Side Košutić 14, 10000 Zagreb</item>
      <item>Marijana Tominac, OIB 07017053614, Nova cesta 36, 47300 Ogulin</item>
      <item>Lidija Veić, OIB 84389252365, Ulica vrba 2, 31000 Osijek</item>
      <item>Mirela Vukoja, A. Barca 62, 31207 Tenja</item>
      <item>Ljubica Zgodić, OIB 42568790800, Vatroslava Lisinskog 14, 32100 Vinkovci</item>
      <item>Jasna Živković - Žubrinić, OIB 81102214910, Strane 41, 52100 Medulin</item>
      <item>Mira Strmečki, OIB 75729073280, Bogišićeva 14, 10000 Zagreb</item>
      <item>Maja Vlaisavljević, OIB 72383263610, P. Preradovića 131, 33404 Špišić Bukovica</item>
      <item>Ljubica Čović, OIB 46457126839, I. Gundulića 18a, 10370 Gračec</item>
      <item>Anica Bilić, OIB 46824656226, Lapovečka 26, 32100 Vinkovci</item>
      <item>Pejo Salatović, OIB 53131805687, N. Šopa 1, 10360 Sesvete</item>
      <item>Olivera Bebić, OIB 05037227718, Eugena Kvaternika 12, 20350 Metković</item>
      <item>Mirela Crnadak, OIB 30506980915, Zdihovska 23, 10000 Zagreb</item>
      <item>Ruža Dogan, OIB 04754750511, Sokolgradska 38, 10000 Zagreb</item>
      <item>Snježana Drugčević, OIB 63167410273, Dijankovec 32, 48260 Križevci</item>
      <item>Nevenka Ereš, OIB 82338438655, Put narone 86/I, 20350 Metković</item>
      <item>Jasna Grgić, OIB 85893087633, Ulica kestenova 2, 31000 Osijek</item>
      <item>Ana Ivančić, OIB 41077635584, Bjelovarska 77, 10360 Sesvete</item>
      <item>Filip Ivančić, OIB 36419946839, Bjelovarska 77, 10360 Sesvete</item>
      <item>Ivan Ivančić, OIB 06971970908, Bjelovarska 77, 10360 Sesvete</item>
      <item>Nino Ivančić, OIB 05066261818, Bjelovarska 77, 10360 Sesvete</item>
      <item>Vera Kocijanić Gubić, OIB 40923038207, Letnička 13, 10360 Sesvete</item>
      <item>Marijana Mavrek, OIB 68410954524, Međimurska 25, 10360 Sesvete</item>
      <item>Jasna Milde, OIB 05404656921, A. Starčevića 23, 43500 Daruvar</item>
      <item>Draženka Neralić, OIB 50503793005, Dlakovac 13, 47300 Ogulin</item>
      <item>Đurđica Ovanin, OIB 25331162163, Stari Farkašić 16, 44273 Letovanić</item>
      <item>Biserka Pavić, OIB 02668021264, Kranjčevićeva 23, 10000 Zagreb</item>
      <item>Petra Pleščec, OIB 35459878243, Zelengajska ul. 11, 10360 Sesvete</item>
      <item>Valerija Posavec, OIB 66184057070, J.P. Kamova 9, 10000 Zagreb</item>
      <item>Vesna Putak, OIB 53763013777, Dioš 40, 43500 Končanica</item>
      <item>Darko Mundweil, Šetalište kardinala Šepera 2, 31000 Osijek</item>
      <item>Darko Mundweil, Šetalište kardinala F. Šepera 2, 31000 Osijek</item>
    </derivirana_varijabla>
  </DomainObject.Predmet.OstaliListFormatedWithAdressOIB>
  <DomainObject.Predmet.OstaliListNazivFormated>
    <izvorni_sadrzaj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Mladen Lacković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</izvorni_sadrzaj>
    <derivirana_varijabla naziv="DomainObject.Predmet.OstaliListNazivFormated_1"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Mladen Lacković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</derivirana_varijabla>
  </DomainObject.Predmet.OstaliListNazivFormated>
  <DomainObject.Predmet.OstaliListNazivFormatedOIB>
    <izvorni_sadrzaj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Mladen Lacković, OIB 51300447787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</izvorni_sadrzaj>
    <derivirana_varijabla naziv="DomainObject.Predmet.OstaliListNazivFormatedOIB_1"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Mladen Lacković, OIB 51300447787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BANKA, dioničko društvo i dr.</izvorni_sadrzaj>
    <derivirana_varijabla naziv="DomainObject.Predmet.StrankaIDrugi_1">CROATIA BANKA, dioničko društvo i dr.</derivirana_varijabla>
  </DomainObject.Predmet.StrankaIDrugi>
  <DomainObject.Predmet.ProtustrankaIDrugi>
    <izvorni_sadrzaj>ŠIMECKI-TRGOVINA d.o.o. za trgovinu obućom i odjećom</izvorni_sadrzaj>
    <derivirana_varijabla naziv="DomainObject.Predmet.ProtustrankaIDrugi_1">ŠIMECKI-TRGOVINA d.o.o. za trgovinu obućom i odjećom</derivirana_varijabla>
  </DomainObject.Predmet.ProtustrankaIDrugi>
  <DomainObject.Predmet.StrankaIDrugiAdressOIB>
    <izvorni_sadrzaj>CROATIA BANKA, dioničko društvo, OIB 32247795989, Kvaternikov Trg 9, 10000 Zagreb i dr.</izvorni_sadrzaj>
    <derivirana_varijabla naziv="DomainObject.Predmet.StrankaIDrugiAdressOIB_1">CROATIA BANKA, dioničko društvo, OIB 32247795989, Kvaternikov Trg 9, 10000 Zagreb i dr.</derivirana_varijabla>
  </DomainObject.Predmet.StrankaIDrugiAdressOIB>
  <DomainObject.Predmet.ProtustrankaIDrugiAdressOIB>
    <izvorni_sadrzaj>ŠIMECKI-TRGOVINA d.o.o. za trgovinu obućom i odjećom, OIB 07897444082, Vlaška 126, 10000 Zagreb</izvorni_sadrzaj>
    <derivirana_varijabla naziv="DomainObject.Predmet.ProtustrankaIDrugiAdressOIB_1">ŠIMECKI-TRGOVINA d.o.o. za trgovinu obućom i odjećom, OIB 07897444082, Vlaška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ŠIMECKI-TRGOVINA d.o.o. za trgovinu obućom i odjećom</item>
      <item>CROATIA BANKA, dioničko društvo</item>
      <item>Općinski sud u Sesvetama</item>
      <item>Draško Semren, odvjetnik</item>
      <item>Draško Semren</item>
      <item>ŽUPANIJSKO DRŽAVNO ODVJETNIŠTVO U ZAGREBU</item>
      <item>NAVA BANKA dioničko društvo u stečaju</item>
      <item>GRAD POŽEGA</item>
      <item>Županijsko državno odvjetništvo u Zagrebu</item>
      <item>Općinski sud u Požegi, zemljišno-knjižni odjel</item>
      <item>javnost</item>
      <item>JOSIP GALIĆ, kupac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TOMA PALIĆ</item>
      <item>Tomo Palić</item>
      <item>Petar Čubela</item>
      <item>Općinski sud u Šibeniku, zemljišno-knjižni odjel</item>
      <item>TRGOVINA LANA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Mladen Lacković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  <item>Darko Mundweil</item>
      <item>Darko Mundweil</item>
    </izvorni_sadrzaj>
    <derivirana_varijabla naziv="DomainObject.Predmet.SudioniciListNaziv_1">
      <item>ŠIMECKI-TRGOVINA d.o.o. za trgovinu obućom i odjećom</item>
      <item>CROATIA BANKA, dioničko društvo</item>
      <item>Općinski sud u Sesvetama</item>
      <item>Draško Semren, odvjetnik</item>
      <item>Draško Semren</item>
      <item>ŽUPANIJSKO DRŽAVNO ODVJETNIŠTVO U ZAGREBU</item>
      <item>NAVA BANKA dioničko društvo u stečaju</item>
      <item>GRAD POŽEGA</item>
      <item>Županijsko državno odvjetništvo u Zagrebu</item>
      <item>Općinski sud u Požegi, zemljišno-knjižni odjel</item>
      <item>javnost</item>
      <item>JOSIP GALIĆ, kupac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TOMA PALIĆ</item>
      <item>Tomo Palić</item>
      <item>Petar Čubela</item>
      <item>Općinski sud u Šibeniku, zemljišno-knjižni odjel</item>
      <item>TRGOVINA LANA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Mladen Lacković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  <item>Darko Mundweil</item>
      <item>Darko Mundweil</item>
    </derivirana_varijabla>
  </DomainObject.Predmet.SudioniciListNaziv>
  <DomainObject.Predmet.SudioniciListAdressOIB>
    <izvorni_sadrzaj>
      <item>ŠIMECKI-TRGOVINA d.o.o. za trgovinu obućom i odjećom, OIB 07897444082, Vlaška 126,10000 Zagreb</item>
      <item>CROATIA BANKA, dioničko društvo, OIB 32247795989, Kvaternikov Trg 9,10000 Zagreb</item>
      <item>Općinski sud u Sesvetama</item>
      <item>Draško Semren, odvjetnik, Savska 41 PT Zagrepčanka,10000 Zagreb</item>
      <item>Draško Semren, Savska c. 41 PT Zagrepčanka,10000 Zagreb</item>
      <item>ŽUPANIJSKO DRŽAVNO ODVJETNIŠTVO U ZAGREBU, OIB 16488001145, Savska Cesta 41,10000 Zagreb</item>
      <item>NAVA BANKA dioničko društvo u stečaju, OIB 07492912398, Tratinska 27,10000 Zagreb</item>
      <item>GRAD POŽEGA, OIB 95699596710, Trg Svetog Trojstva 1,34000 Požega</item>
      <item>Županijsko državno odvjetništvo u Zagrebu</item>
      <item>Općinski sud u Požegi, zemljišno-knjižni odjel</item>
      <item>javnost</item>
      <item>JOSIP GALIĆ, kupac, Primorska 10,34000 Požega</item>
      <item>REPUBLIKA HRVATSKA MINISTARSTVO FINANCIJA, OIB 18683136487, Av. Dubrovnik 32,10000 Zagreb</item>
      <item>CROATIA LLOYD d.d. za reosiguranje, OIB 23508929264, Ul. grada Vukovara 62,10000 Zagreb</item>
      <item>Općinski sud u Čakovcu, zemljišno-knjižni odjel, x,40000 Čakovec</item>
      <item>OD Rački i kolege, Vlaška 50,10000 Zagreb</item>
      <item>Slavica Gašparac, Dolac 17,34000 Brestovac</item>
      <item>TOMA PALIĆ, Beketinačka 7,10000 Zagreb</item>
      <item>Tomo Palić, Beketinačka 7,10000 Zagreb</item>
      <item>Petar Čubela, Vlaška 72c,10000 Zagreb</item>
      <item>Općinski sud u Šibeniku, zemljišno-knjižni odjel, x,22000 Šibenik</item>
      <item>TRGOVINA LANA, OIB 96475491256, Maršala Tita 11,40000 Nedelišće</item>
      <item>Dušan Horvat, Prhovec 22,40000 Gornji Mihaljevec</item>
      <item>OBRT TRGOVINA LANA, Maršala Tita 11,40000 Nedelišće</item>
      <item>Rajka Jagmarević, OIB 54873974132, Jurja Dalmatinca 7,10000 Zagreb</item>
      <item>OD Mađarić &amp; Lui, OIB , Ilica 191 F,10000 Zagreb</item>
      <item>GRAD SPLIT, OIB 78755598868, Obala kneza Branimira 17,21000 Split</item>
      <item>ŠIMECKI d.o.o. u stečaju, OIB 02142010717, Vlaška 126,10000 Zagreb</item>
      <item>Milorad Zajkovski, OIB 59768013642, Ivana Vencla 32,10290 Zaprešić</item>
      <item>VIPnet d.o.o., OIB 29524210204, Vrtni put 1,10000 Zagreb</item>
      <item>OD SUČEVIĆ I PARTNERI d.o.o., OIB 88966484576, Gundulićeva 63/I,10000 Zagreb</item>
      <item>PORTUNATA d.o.o., OIB 13725174628, Vlaška 78,10000 Zagreb</item>
      <item>GRAD OSIJEK, Upravni odjel za financije, OIB 30050049642, Kuhačeva 9,31000 Osijek</item>
      <item>ZAGREBAČKI HOLDING d.o.o., OIB 85584865987, Ul. grada Vukovara 41,10000 Zagreb</item>
      <item>Branko Jakić, javni bilježnik, OIB 08564858401, Zelinska 3,10000 Zagreb</item>
      <item>Mladen Lacković, OIB 51300447787, S. Radića 10,43500 Daruvar</item>
      <item>Nedjeljko Grabić, OIB 04787512817, Postrojbi spec. policije Zadra br. 4,23000 Zadar</item>
      <item>OD Maravić &amp; Maravić j.t.d., OIB 88101407855, Ljudevita Gaja 10,47300 Ogulin</item>
      <item>ADRIATIC SERVIS d.o.o., OIB 94765037768, A. Hebranga 9,23000 Zadar</item>
      <item>ADRIATIC SECURITY d.o.o., OIB 44190545321, A. Hebranga 9,23000 Zadar</item>
      <item>Financijska agencija, OIB 85821130368, Vrtni put 3,10000 Zagreb</item>
      <item>GRAD ZAGREB, OIB 61817894937, Trg Stjepana Radića 1,10000 Zagreb</item>
      <item>JURKA d.o.o. u stečaju, OIB 81584877336, Dužice 21,10000 Zagreb</item>
      <item>Alma Klepac, OIB 20525854329, D. Gervaisa 4,10000 Zagreb</item>
      <item>ZOU Gordana Prolić Dubroja i Zrinka Širić, Radnička c. 52,10000 Zagreb</item>
      <item>Marko Praljak, Miramarska c. 30,10000 Zagreb</item>
      <item>LAVANDA ADC d.o.o. u stečaju, OIB 23291248003, Livadarski put 21,10360 Sesvete</item>
      <item>Davorka Huljev, OIB 34743014377, Miramarska c. 13d,10000 Zagreb</item>
      <item>NEZAVISNI HRVATSKI SINDIKATI, Regionalni ured Zagreb, Kneza Mislava 20/I,10000 Zagreb</item>
      <item>Jana Babić, OIB 40148208052, I. Kozari put, VI. odv. br. 14,10000 Zagreb</item>
      <item>Jandre Šarić, OIB 32699897022, Bože i Nikole Bionde 1,10000 Zagreb</item>
      <item>Božica Šola, OIB 08384404621, Bukovac Gornji 131,10000 Zagreb</item>
      <item>Zdenka Tomić, OIB 60773374807, Side Košutić 14,10000 Zagreb</item>
      <item>Marijana Tominac, OIB 07017053614, Nova cesta 36,47300 Ogulin</item>
      <item>Lidija Veić, OIB 84389252365, Ulica vrba 2,31000 Osijek</item>
      <item>Mirela Vukoja, A. Barca 62,31207 Tenja</item>
      <item>Ljubica Zgodić, OIB 42568790800, Vatroslava Lisinskog 14,32100 Vinkovci</item>
      <item>Jasna Živković - Žubrinić, OIB 81102214910, Strane 41,52100 Medulin</item>
      <item>Mira Strmečki, OIB 75729073280, Bogišićeva 14,10000 Zagreb</item>
      <item>Maja Vlaisavljević, OIB 72383263610, P. Preradovića 131,33404 Špišić Bukovica</item>
      <item>Ljubica Čović, OIB 46457126839, I. Gundulića 18a,10370 Gračec</item>
      <item>Anica Bilić, OIB 46824656226, Lapovečka 26,32100 Vinkovci</item>
      <item>Pejo Salatović, OIB 53131805687, N. Šopa 1,10360 Sesvete</item>
      <item>Olivera Bebić, OIB 05037227718, Eugena Kvaternika 12,20350 Metković</item>
      <item>Mirela Crnadak, OIB 30506980915, Zdihovska 23,10000 Zagreb</item>
      <item>Ruža Dogan, OIB 04754750511, Sokolgradska 38,10000 Zagreb</item>
      <item>Snježana Drugčević, OIB 63167410273, Dijankovec 32,48260 Križevci</item>
      <item>Nevenka Ereš, OIB 82338438655, Put narone 86/I,20350 Metković</item>
      <item>Jasna Grgić, OIB 85893087633, Ulica kestenova 2,31000 Osijek</item>
      <item>Ana Ivančić, OIB 41077635584, Bjelovarska 77,10360 Sesvete</item>
      <item>Filip Ivančić, OIB 36419946839, Bjelovarska 77,10360 Sesvete</item>
      <item>Ivan Ivančić, OIB 06971970908, Bjelovarska 77,10360 Sesvete</item>
      <item>Nino Ivančić, OIB 05066261818, Bjelovarska 77,10360 Sesvete</item>
      <item>Vera Kocijanić Gubić, OIB 40923038207, Letnička 13,10360 Sesvete</item>
      <item>Marijana Mavrek, OIB 68410954524, Međimurska 25,10360 Sesvete</item>
      <item>Jasna Milde, OIB 05404656921, A. Starčevića 23,43500 Daruvar</item>
      <item>Draženka Neralić, OIB 50503793005, Dlakovac 13,47300 Ogulin</item>
      <item>Đurđica Ovanin, OIB 25331162163, Stari Farkašić 16,44273 Letovanić</item>
      <item>Biserka Pavić, OIB 02668021264, Kranjčevićeva 23,10000 Zagreb</item>
      <item>Petra Pleščec, OIB 35459878243, Zelengajska ul. 11,10360 Sesvete</item>
      <item>Valerija Posavec, OIB 66184057070, J.P. Kamova 9,10000 Zagreb</item>
      <item>Vesna Putak, OIB 53763013777, Dioš 40,43500 Končanica</item>
      <item>BRANKO JAKIĆ</item>
      <item>VIPnet, društvo s ograničenom odgovornošću za usluge javnih telekomunikacija, OIB 29524210204, Vrtni put 1,10000 Zagreb</item>
      <item>SNJEŽANA DRUGČEVIĆ</item>
      <item>BISERKA PAVIĆ</item>
      <item>MST d.o.o. za trgovinu i poslovne usluge, OIB 71404234047, Braće Radića 11,10450 Donja Zdenčina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OIB 85584865987, Ozaljska 105,10000 Zagreb</item>
      <item>VESNA DIOŠ PUTAK</item>
      <item>GRAD SPLIT, OIB 78755598868</item>
      <item>VEČERNJI LIST novinsko-nakladničko društvo s ograničenom odgovornošću, OIB 92276133102, Oreškovićeva 6H/I,10000 Zagreb</item>
      <item>GRAD ZAGREB, OIB 61817894937, Trg S. Radića 1,10000 Zagreb</item>
      <item>MARIJANA MAVREK</item>
      <item>Darko Mundweil, Šetalište kardinala Šepera 2,31000 Osijek</item>
      <item>Darko Mundweil, Šetalište kardinala F. Šepera 2,31000 Osijek</item>
    </izvorni_sadrzaj>
    <derivirana_varijabla naziv="DomainObject.Predmet.SudioniciListAdressOIB_1">
      <item>ŠIMECKI-TRGOVINA d.o.o. za trgovinu obućom i odjećom, OIB 07897444082, Vlaška 126,10000 Zagreb</item>
      <item>CROATIA BANKA, dioničko društvo, OIB 32247795989, Kvaternikov Trg 9,10000 Zagreb</item>
      <item>Općinski sud u Sesvetama</item>
      <item>Draško Semren, odvjetnik, Savska 41 PT Zagrepčanka,10000 Zagreb</item>
      <item>Draško Semren, Savska c. 41 PT Zagrepčanka,10000 Zagreb</item>
      <item>ŽUPANIJSKO DRŽAVNO ODVJETNIŠTVO U ZAGREBU, OIB 16488001145, Savska Cesta 41,10000 Zagreb</item>
      <item>NAVA BANKA dioničko društvo u stečaju, OIB 07492912398, Tratinska 27,10000 Zagreb</item>
      <item>GRAD POŽEGA, OIB 95699596710, Trg Svetog Trojstva 1,34000 Požega</item>
      <item>Županijsko državno odvjetništvo u Zagrebu</item>
      <item>Općinski sud u Požegi, zemljišno-knjižni odjel</item>
      <item>javnost</item>
      <item>JOSIP GALIĆ, kupac, Primorska 10,34000 Požega</item>
      <item>REPUBLIKA HRVATSKA MINISTARSTVO FINANCIJA, OIB 18683136487, Av. Dubrovnik 32,10000 Zagreb</item>
      <item>CROATIA LLOYD d.d. za reosiguranje, OIB 23508929264, Ul. grada Vukovara 62,10000 Zagreb</item>
      <item>Općinski sud u Čakovcu, zemljišno-knjižni odjel, x,40000 Čakovec</item>
      <item>OD Rački i kolege, Vlaška 50,10000 Zagreb</item>
      <item>Slavica Gašparac, Dolac 17,34000 Brestovac</item>
      <item>TOMA PALIĆ, Beketinačka 7,10000 Zagreb</item>
      <item>Tomo Palić, Beketinačka 7,10000 Zagreb</item>
      <item>Petar Čubela, Vlaška 72c,10000 Zagreb</item>
      <item>Općinski sud u Šibeniku, zemljišno-knjižni odjel, x,22000 Šibenik</item>
      <item>TRGOVINA LANA, OIB 96475491256, Maršala Tita 11,40000 Nedelišće</item>
      <item>Dušan Horvat, Prhovec 22,40000 Gornji Mihaljevec</item>
      <item>OBRT TRGOVINA LANA, Maršala Tita 11,40000 Nedelišće</item>
      <item>Rajka Jagmarević, OIB 54873974132, Jurja Dalmatinca 7,10000 Zagreb</item>
      <item>OD Mađarić &amp; Lui, OIB , Ilica 191 F,10000 Zagreb</item>
      <item>GRAD SPLIT, OIB 78755598868, Obala kneza Branimira 17,21000 Split</item>
      <item>ŠIMECKI d.o.o. u stečaju, OIB 02142010717, Vlaška 126,10000 Zagreb</item>
      <item>Milorad Zajkovski, OIB 59768013642, Ivana Vencla 32,10290 Zaprešić</item>
      <item>VIPnet d.o.o., OIB 29524210204, Vrtni put 1,10000 Zagreb</item>
      <item>OD SUČEVIĆ I PARTNERI d.o.o., OIB 88966484576, Gundulićeva 63/I,10000 Zagreb</item>
      <item>PORTUNATA d.o.o., OIB 13725174628, Vlaška 78,10000 Zagreb</item>
      <item>GRAD OSIJEK, Upravni odjel za financije, OIB 30050049642, Kuhačeva 9,31000 Osijek</item>
      <item>ZAGREBAČKI HOLDING d.o.o., OIB 85584865987, Ul. grada Vukovara 41,10000 Zagreb</item>
      <item>Branko Jakić, javni bilježnik, OIB 08564858401, Zelinska 3,10000 Zagreb</item>
      <item>Mladen Lacković, OIB 51300447787, S. Radića 10,43500 Daruvar</item>
      <item>Nedjeljko Grabić, OIB 04787512817, Postrojbi spec. policije Zadra br. 4,23000 Zadar</item>
      <item>OD Maravić &amp; Maravić j.t.d., OIB 88101407855, Ljudevita Gaja 10,47300 Ogulin</item>
      <item>ADRIATIC SERVIS d.o.o., OIB 94765037768, A. Hebranga 9,23000 Zadar</item>
      <item>ADRIATIC SECURITY d.o.o., OIB 44190545321, A. Hebranga 9,23000 Zadar</item>
      <item>Financijska agencija, OIB 85821130368, Vrtni put 3,10000 Zagreb</item>
      <item>GRAD ZAGREB, OIB 61817894937, Trg Stjepana Radića 1,10000 Zagreb</item>
      <item>JURKA d.o.o. u stečaju, OIB 81584877336, Dužice 21,10000 Zagreb</item>
      <item>Alma Klepac, OIB 20525854329, D. Gervaisa 4,10000 Zagreb</item>
      <item>ZOU Gordana Prolić Dubroja i Zrinka Širić, Radnička c. 52,10000 Zagreb</item>
      <item>Marko Praljak, Miramarska c. 30,10000 Zagreb</item>
      <item>LAVANDA ADC d.o.o. u stečaju, OIB 23291248003, Livadarski put 21,10360 Sesvete</item>
      <item>Davorka Huljev, OIB 34743014377, Miramarska c. 13d,10000 Zagreb</item>
      <item>NEZAVISNI HRVATSKI SINDIKATI, Regionalni ured Zagreb, Kneza Mislava 20/I,10000 Zagreb</item>
      <item>Jana Babić, OIB 40148208052, I. Kozari put, VI. odv. br. 14,10000 Zagreb</item>
      <item>Jandre Šarić, OIB 32699897022, Bože i Nikole Bionde 1,10000 Zagreb</item>
      <item>Božica Šola, OIB 08384404621, Bukovac Gornji 131,10000 Zagreb</item>
      <item>Zdenka Tomić, OIB 60773374807, Side Košutić 14,10000 Zagreb</item>
      <item>Marijana Tominac, OIB 07017053614, Nova cesta 36,47300 Ogulin</item>
      <item>Lidija Veić, OIB 84389252365, Ulica vrba 2,31000 Osijek</item>
      <item>Mirela Vukoja, A. Barca 62,31207 Tenja</item>
      <item>Ljubica Zgodić, OIB 42568790800, Vatroslava Lisinskog 14,32100 Vinkovci</item>
      <item>Jasna Živković - Žubrinić, OIB 81102214910, Strane 41,52100 Medulin</item>
      <item>Mira Strmečki, OIB 75729073280, Bogišićeva 14,10000 Zagreb</item>
      <item>Maja Vlaisavljević, OIB 72383263610, P. Preradovića 131,33404 Špišić Bukovica</item>
      <item>Ljubica Čović, OIB 46457126839, I. Gundulića 18a,10370 Gračec</item>
      <item>Anica Bilić, OIB 46824656226, Lapovečka 26,32100 Vinkovci</item>
      <item>Pejo Salatović, OIB 53131805687, N. Šopa 1,10360 Sesvete</item>
      <item>Olivera Bebić, OIB 05037227718, Eugena Kvaternika 12,20350 Metković</item>
      <item>Mirela Crnadak, OIB 30506980915, Zdihovska 23,10000 Zagreb</item>
      <item>Ruža Dogan, OIB 04754750511, Sokolgradska 38,10000 Zagreb</item>
      <item>Snježana Drugčević, OIB 63167410273, Dijankovec 32,48260 Križevci</item>
      <item>Nevenka Ereš, OIB 82338438655, Put narone 86/I,20350 Metković</item>
      <item>Jasna Grgić, OIB 85893087633, Ulica kestenova 2,31000 Osijek</item>
      <item>Ana Ivančić, OIB 41077635584, Bjelovarska 77,10360 Sesvete</item>
      <item>Filip Ivančić, OIB 36419946839, Bjelovarska 77,10360 Sesvete</item>
      <item>Ivan Ivančić, OIB 06971970908, Bjelovarska 77,10360 Sesvete</item>
      <item>Nino Ivančić, OIB 05066261818, Bjelovarska 77,10360 Sesvete</item>
      <item>Vera Kocijanić Gubić, OIB 40923038207, Letnička 13,10360 Sesvete</item>
      <item>Marijana Mavrek, OIB 68410954524, Međimurska 25,10360 Sesvete</item>
      <item>Jasna Milde, OIB 05404656921, A. Starčevića 23,43500 Daruvar</item>
      <item>Draženka Neralić, OIB 50503793005, Dlakovac 13,47300 Ogulin</item>
      <item>Đurđica Ovanin, OIB 25331162163, Stari Farkašić 16,44273 Letovanić</item>
      <item>Biserka Pavić, OIB 02668021264, Kranjčevićeva 23,10000 Zagreb</item>
      <item>Petra Pleščec, OIB 35459878243, Zelengajska ul. 11,10360 Sesvete</item>
      <item>Valerija Posavec, OIB 66184057070, J.P. Kamova 9,10000 Zagreb</item>
      <item>Vesna Putak, OIB 53763013777, Dioš 40,43500 Končanica</item>
      <item>BRANKO JAKIĆ</item>
      <item>VIPnet, društvo s ograničenom odgovornošću za usluge javnih telekomunikacija, OIB 29524210204, Vrtni put 1,10000 Zagreb</item>
      <item>SNJEŽANA DRUGČEVIĆ</item>
      <item>BISERKA PAVIĆ</item>
      <item>MST d.o.o. za trgovinu i poslovne usluge, OIB 71404234047, Braće Radića 11,10450 Donja Zdenčina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OIB 85584865987, Ozaljska 105,10000 Zagreb</item>
      <item>VESNA DIOŠ PUTAK</item>
      <item>GRAD SPLIT, OIB 78755598868</item>
      <item>VEČERNJI LIST novinsko-nakladničko društvo s ograničenom odgovornošću, OIB 92276133102, Oreškovićeva 6H/I,10000 Zagreb</item>
      <item>GRAD ZAGREB, OIB 61817894937, Trg S. Radića 1,10000 Zagreb</item>
      <item>MARIJANA MAVREK</item>
      <item>Darko Mundweil, Šetalište kardinala Šepera 2,31000 Osijek</item>
      <item>Darko Mundweil, Šetalište kardinala F. Šepera 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07897444082</item>
      <item>, OIB 32247795989</item>
      <item>, OIB null</item>
      <item>, OIB null</item>
      <item>, OIB null</item>
      <item>, OIB 16488001145</item>
      <item>, OIB 07492912398</item>
      <item>, OIB 95699596710</item>
      <item>, OIB null</item>
      <item>, OIB null</item>
      <item>, OIB null</item>
      <item>, OIB null</item>
      <item>, OIB 18683136487</item>
      <item>, OIB 23508929264</item>
      <item>, OIB null</item>
      <item>, OIB null</item>
      <item>, OIB null</item>
      <item>, OIB null</item>
      <item>, OIB null</item>
      <item>, OIB null</item>
      <item>, OIB null</item>
      <item>, OIB 96475491256</item>
      <item>, OIB null</item>
      <item>, OIB null</item>
      <item>, OIB 54873974132</item>
      <item>, OIB </item>
      <item>, OIB 78755598868</item>
      <item>, OIB 02142010717</item>
      <item>, OIB 59768013642</item>
      <item>, OIB 29524210204</item>
      <item>, OIB 88966484576</item>
      <item>, OIB 13725174628</item>
      <item>, OIB 30050049642</item>
      <item>, OIB 85584865987</item>
      <item>, OIB 08564858401</item>
      <item>, OIB 51300447787</item>
      <item>, OIB 04787512817</item>
      <item>, OIB 88101407855</item>
      <item>, OIB 94765037768</item>
      <item>, OIB 44190545321</item>
      <item>, OIB 85821130368</item>
      <item>, OIB 61817894937</item>
      <item>, OIB 81584877336</item>
      <item>, OIB 20525854329</item>
      <item>, OIB null</item>
      <item>, OIB null</item>
      <item>, OIB 23291248003</item>
      <item>, OIB 34743014377</item>
      <item>, OIB null</item>
      <item>, OIB 40148208052</item>
      <item>, OIB 32699897022</item>
      <item>, OIB 08384404621</item>
      <item>, OIB 60773374807</item>
      <item>, OIB 07017053614</item>
      <item>, OIB 84389252365</item>
      <item>, OIB null</item>
      <item>, OIB 42568790800</item>
      <item>, OIB 81102214910</item>
      <item>, OIB 75729073280</item>
      <item>, OIB 72383263610</item>
      <item>, OIB 46457126839</item>
      <item>, OIB 46824656226</item>
      <item>, OIB 53131805687</item>
      <item>, OIB 05037227718</item>
      <item>, OIB 30506980915</item>
      <item>, OIB 04754750511</item>
      <item>, OIB 63167410273</item>
      <item>, OIB 82338438655</item>
      <item>, OIB 85893087633</item>
      <item>, OIB 41077635584</item>
      <item>, OIB 36419946839</item>
      <item>, OIB 06971970908</item>
      <item>, OIB 05066261818</item>
      <item>, OIB 40923038207</item>
      <item>, OIB 68410954524</item>
      <item>, OIB 05404656921</item>
      <item>, OIB 50503793005</item>
      <item>, OIB 25331162163</item>
      <item>, OIB 02668021264</item>
      <item>, OIB 35459878243</item>
      <item>, OIB 66184057070</item>
      <item>, OIB 53763013777</item>
      <item>, OIB null</item>
      <item>, OIB 29524210204</item>
      <item>, OIB null</item>
      <item>, OIB null</item>
      <item>, OIB 71404234047</item>
      <item>, OIB null</item>
      <item>, OIB null</item>
      <item>, OIB null</item>
      <item>, OIB 85584865987</item>
      <item>, OIB null</item>
      <item>, OIB 78755598868</item>
      <item>, OIB 92276133102</item>
      <item>, OIB 61817894937</item>
      <item>, OIB null</item>
      <item>, OIB null</item>
      <item>, OIB null</item>
    </izvorni_sadrzaj>
    <derivirana_varijabla naziv="DomainObject.Predmet.SudioniciListNazivOIB_1">
      <item>, OIB 07897444082</item>
      <item>, OIB 32247795989</item>
      <item>, OIB null</item>
      <item>, OIB null</item>
      <item>, OIB null</item>
      <item>, OIB 16488001145</item>
      <item>, OIB 07492912398</item>
      <item>, OIB 95699596710</item>
      <item>, OIB null</item>
      <item>, OIB null</item>
      <item>, OIB null</item>
      <item>, OIB null</item>
      <item>, OIB 18683136487</item>
      <item>, OIB 23508929264</item>
      <item>, OIB null</item>
      <item>, OIB null</item>
      <item>, OIB null</item>
      <item>, OIB null</item>
      <item>, OIB null</item>
      <item>, OIB null</item>
      <item>, OIB null</item>
      <item>, OIB 96475491256</item>
      <item>, OIB null</item>
      <item>, OIB null</item>
      <item>, OIB 54873974132</item>
      <item>, OIB </item>
      <item>, OIB 78755598868</item>
      <item>, OIB 02142010717</item>
      <item>, OIB 59768013642</item>
      <item>, OIB 29524210204</item>
      <item>, OIB 88966484576</item>
      <item>, OIB 13725174628</item>
      <item>, OIB 30050049642</item>
      <item>, OIB 85584865987</item>
      <item>, OIB 08564858401</item>
      <item>, OIB 51300447787</item>
      <item>, OIB 04787512817</item>
      <item>, OIB 88101407855</item>
      <item>, OIB 94765037768</item>
      <item>, OIB 44190545321</item>
      <item>, OIB 85821130368</item>
      <item>, OIB 61817894937</item>
      <item>, OIB 81584877336</item>
      <item>, OIB 20525854329</item>
      <item>, OIB null</item>
      <item>, OIB null</item>
      <item>, OIB 23291248003</item>
      <item>, OIB 34743014377</item>
      <item>, OIB null</item>
      <item>, OIB 40148208052</item>
      <item>, OIB 32699897022</item>
      <item>, OIB 08384404621</item>
      <item>, OIB 60773374807</item>
      <item>, OIB 07017053614</item>
      <item>, OIB 84389252365</item>
      <item>, OIB null</item>
      <item>, OIB 42568790800</item>
      <item>, OIB 81102214910</item>
      <item>, OIB 75729073280</item>
      <item>, OIB 72383263610</item>
      <item>, OIB 46457126839</item>
      <item>, OIB 46824656226</item>
      <item>, OIB 53131805687</item>
      <item>, OIB 05037227718</item>
      <item>, OIB 30506980915</item>
      <item>, OIB 04754750511</item>
      <item>, OIB 63167410273</item>
      <item>, OIB 82338438655</item>
      <item>, OIB 85893087633</item>
      <item>, OIB 41077635584</item>
      <item>, OIB 36419946839</item>
      <item>, OIB 06971970908</item>
      <item>, OIB 05066261818</item>
      <item>, OIB 40923038207</item>
      <item>, OIB 68410954524</item>
      <item>, OIB 05404656921</item>
      <item>, OIB 50503793005</item>
      <item>, OIB 25331162163</item>
      <item>, OIB 02668021264</item>
      <item>, OIB 35459878243</item>
      <item>, OIB 66184057070</item>
      <item>, OIB 53763013777</item>
      <item>, OIB null</item>
      <item>, OIB 29524210204</item>
      <item>, OIB null</item>
      <item>, OIB null</item>
      <item>, OIB 71404234047</item>
      <item>, OIB null</item>
      <item>, OIB null</item>
      <item>, OIB null</item>
      <item>, OIB 85584865987</item>
      <item>, OIB null</item>
      <item>, OIB 78755598868</item>
      <item>, OIB 92276133102</item>
      <item>, OIB 61817894937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437</properties:Words>
  <properties:Characters>2534</properties:Characters>
  <properties:Lines>97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2015-12-21T10:50:00Z</dcterms:created>
  <dc:creator>nmarkovic</dc:creator>
  <cp:lastModifiedBy>Jadranka Zelić</cp:lastModifiedBy>
  <cp:lastPrinted>2015-12-21T12:11:00Z</cp:lastPrinted>
  <dcterms:modified xmlns:xsi="http://www.w3.org/2001/XMLSchema-instance" xsi:type="dcterms:W3CDTF">2015-12-21T12:12:00Z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