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386f" w14:paraId="000386f" w:rsidRDefault="006D5C4A" w:rsidP="00910611" w:rsidR="006D5C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5C4A" w:rsidP="00910611" w:rsidR="006D5C4A">
      <w:r>
        <w:rPr>
          <w:rFonts w:eastAsia="MS Mincho"/>
        </w:rPr>
        <w:t>REPUBLIKA HRVATSKA</w:t>
      </w:r>
    </w:p>
    <w:p w:rsidRDefault="006D5C4A" w:rsidP="00910611" w:rsidR="006D5C4A">
      <w:r>
        <w:rPr>
          <w:rFonts w:eastAsia="MS Mincho"/>
        </w:rPr>
        <w:t>TRGOVAČKI SUD U RIJECI</w:t>
      </w:r>
    </w:p>
    <w:p w:rsidRDefault="006D5C4A" w:rsidR="006D5C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78B8" w:rsidP="00AC78B8" w:rsidR="00AC78B8">
      <w:pPr>
        <w:jc w:val="both"/>
      </w:pPr>
    </w:p>
    <w:p w:rsidRDefault="006D5C4A" w:rsidP="00AC78B8" w:rsidR="006D5C4A">
      <w:pPr>
        <w:jc w:val="both"/>
      </w:pPr>
    </w:p>
    <w:p w:rsidRDefault="006D5C4A" w:rsidP="00AC78B8" w:rsidR="006D5C4A">
      <w:pPr>
        <w:jc w:val="both"/>
      </w:pPr>
    </w:p>
    <w:p w:rsidRDefault="006D5C4A" w:rsidP="00AC78B8" w:rsidR="006D5C4A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 w:rsidRP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AC78B8" w:rsidP="00AC78B8" w:rsidR="00AC78B8">
      <w:pPr>
        <w:jc w:val="center"/>
      </w:pPr>
    </w:p>
    <w:p w:rsidRDefault="00762F7F" w:rsidP="00AC78B8" w:rsidR="00762F7F" w:rsidRPr="00AC78B8">
      <w:pPr>
        <w:jc w:val="center"/>
      </w:pPr>
    </w:p>
    <w:p w:rsidRDefault="00365701" w:rsidP="00365701" w:rsidR="00AC78B8">
      <w:pPr>
        <w:jc w:val="both"/>
      </w:pPr>
      <w:r w:rsidRPr="00BF318E">
        <w:tab/>
        <w:t xml:space="preserve">Trgovački sud u Rijeci, po sucu Veri Jelenović, </w:t>
      </w:r>
      <w:r w:rsidRPr="00BF318E">
        <w:rPr>
          <w:lang w:val="en-GB"/>
        </w:rPr>
        <w:t>u stečajnom predmetu povodom zahtjeva</w:t>
      </w:r>
      <w:r w:rsidRPr="00BF318E">
        <w:t xml:space="preserve"> Financijske agencije, Zagreb, Ulica grada Vukovara 70, OIB: 85821130368, Regionalni centar Rijeka, Podružnica Rijeka, F. Kurelca 8, Rijeka, za provedbu skraćenog stečajnog postupka nad dužnikom</w:t>
      </w:r>
      <w:r w:rsidRPr="00767B79">
        <w:t xml:space="preserve"> </w:t>
      </w:r>
      <w:r w:rsidR="00762F7F" w:rsidRPr="00762F7F">
        <w:t>A. K. S. društvo s ograničenom odgovornošću za poboljšanje fizičke kondicije Rijeka (Grad Rijeka), Ružićeva 7</w:t>
      </w:r>
      <w:r w:rsidR="0093678D" w:rsidRPr="00762F7F">
        <w:t xml:space="preserve">, </w:t>
      </w:r>
      <w:r w:rsidR="0093678D" w:rsidRPr="00762F7F">
        <w:rPr>
          <w:rFonts w:eastAsiaTheme="minorHAnsi"/>
          <w:bCs/>
          <w:lang w:eastAsia="en-US"/>
        </w:rPr>
        <w:t xml:space="preserve">MBS: </w:t>
      </w:r>
      <w:r w:rsidR="00762F7F" w:rsidRPr="00762F7F">
        <w:t>82683435819</w:t>
      </w:r>
      <w:r w:rsidR="0093678D" w:rsidRPr="00762F7F">
        <w:t xml:space="preserve">, OIB: </w:t>
      </w:r>
      <w:r w:rsidR="00762F7F" w:rsidRPr="00762F7F">
        <w:t>040073539</w:t>
      </w:r>
      <w:r>
        <w:t xml:space="preserve">, </w:t>
      </w:r>
      <w:r w:rsidRPr="00E91A71">
        <w:t xml:space="preserve">dana </w:t>
      </w:r>
      <w:r w:rsidR="00762F7F">
        <w:t>7. listopada 2016</w:t>
      </w:r>
      <w:r w:rsidRPr="00E91A71">
        <w:t>. godine,</w:t>
      </w:r>
    </w:p>
    <w:p w:rsidRDefault="00762F7F" w:rsidP="00365701" w:rsidR="00762F7F" w:rsidRPr="00762F7F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762F7F" w:rsidRPr="00762F7F">
        <w:t xml:space="preserve">A. K. S. društvo s ograničenom odgovornošću za poboljšanje fizičke kondicije Rijeka (Grad Rijeka), Ružićeva 7, </w:t>
      </w:r>
      <w:r w:rsidR="00762F7F" w:rsidRPr="00762F7F">
        <w:rPr>
          <w:rFonts w:eastAsiaTheme="minorHAnsi"/>
          <w:bCs/>
          <w:lang w:eastAsia="en-US"/>
        </w:rPr>
        <w:t xml:space="preserve">MBS: </w:t>
      </w:r>
      <w:r w:rsidR="00762F7F" w:rsidRPr="00762F7F">
        <w:t>82683435819, OIB: 040073539</w:t>
      </w:r>
      <w:r w:rsidRPr="00AE5804">
        <w:rPr>
          <w:bCs/>
        </w:rPr>
        <w:t>.</w:t>
      </w:r>
    </w:p>
    <w:p w:rsidRDefault="00AC78B8" w:rsidP="00AC78B8" w:rsidR="00AC78B8">
      <w:pPr>
        <w:ind w:left="1080"/>
        <w:jc w:val="center"/>
      </w:pP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762F7F" w:rsidP="00AC78B8" w:rsidR="00762F7F">
      <w:pPr>
        <w:ind w:left="142"/>
        <w:jc w:val="center"/>
        <w:rPr>
          <w:bCs/>
        </w:rPr>
      </w:pP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762F7F">
        <w:rPr>
          <w:bCs/>
        </w:rPr>
        <w:t>7. listopada 2016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762F7F" w:rsidRPr="00762F7F">
        <w:t xml:space="preserve">A. K. S. društvo s ograničenom odgovornošću za poboljšanje fizičke kondicije Rijeka (Grad Rijeka), Ružićeva 7, </w:t>
      </w:r>
      <w:r w:rsidR="00762F7F" w:rsidRPr="00762F7F">
        <w:rPr>
          <w:rFonts w:eastAsiaTheme="minorHAnsi"/>
          <w:bCs/>
          <w:lang w:eastAsia="en-US"/>
        </w:rPr>
        <w:t xml:space="preserve">MBS: </w:t>
      </w:r>
      <w:r w:rsidR="00762F7F" w:rsidRPr="00762F7F">
        <w:t>82683435819, OIB: 040073539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potvrda Financijske agencije od </w:t>
      </w:r>
      <w:r w:rsidR="00762F7F">
        <w:rPr>
          <w:bCs/>
        </w:rPr>
        <w:t>7. listopada</w:t>
      </w:r>
      <w:r w:rsidR="00473463">
        <w:rPr>
          <w:bCs/>
        </w:rPr>
        <w:t xml:space="preserve"> 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lastRenderedPageBreak/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AC78B8" w:rsidP="00AC78B8" w:rsidR="00AC78B8">
      <w:pPr>
        <w:jc w:val="center"/>
      </w:pPr>
      <w:r w:rsidRPr="00AC78B8">
        <w:t xml:space="preserve"> Rijeka, </w:t>
      </w:r>
      <w:r w:rsidR="00762F7F">
        <w:t>7. listopada</w:t>
      </w:r>
      <w:r w:rsidR="00473463">
        <w:t xml:space="preserve"> 2016</w:t>
      </w:r>
      <w:r w:rsidRPr="00AC78B8">
        <w:t>. godine</w:t>
      </w:r>
    </w:p>
    <w:p w:rsidRDefault="00762F7F" w:rsidP="00AC78B8" w:rsidR="00762F7F" w:rsidRPr="00AC78B8">
      <w:pPr>
        <w:jc w:val="center"/>
      </w:pP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762F7F" w:rsidR="00762F7F">
      <w:pPr>
        <w:jc w:val="both"/>
      </w:pPr>
    </w:p>
    <w:p w:rsidRDefault="00762F7F" w:rsidR="00762F7F" w:rsidRPr="00AC78B8">
      <w:pPr>
        <w:jc w:val="both"/>
      </w:pPr>
    </w:p>
    <w:p w:rsidRDefault="00AC78B8" w:rsidP="00AC78B8" w:rsidR="00AC78B8" w:rsidRPr="00AC78B8">
      <w:pPr>
        <w:jc w:val="both"/>
      </w:pPr>
      <w:r w:rsidRPr="00AC78B8"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38373B" w:rsidP="00AC78B8" w:rsidR="0038373B"/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</w:p>
    <w:p w:rsidRDefault="00365701" w:rsidP="00AC78B8" w:rsidR="00365701">
      <w:r>
        <w:t>- dužniku</w:t>
      </w:r>
      <w:r w:rsidR="00473463">
        <w:t xml:space="preserve"> </w:t>
      </w:r>
    </w:p>
    <w:p w:rsidRDefault="00762F7F" w:rsidP="00AC78B8" w:rsidR="00762F7F">
      <w:r>
        <w:t>- e-Oglasna ploča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762F7F">
        <w:t>7. listopada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11F" w:rsidP="00A90047" w:rsidR="0016411F">
      <w:r>
        <w:separator/>
      </w:r>
    </w:p>
  </w:endnote>
  <w:endnote w:id="0" w:type="continuationSeparator">
    <w:p w:rsidRDefault="0016411F" w:rsidP="00A90047" w:rsidR="00164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3D0" w:rsidR="00FF53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C4A">
          <w:rPr>
            <w:noProof/>
          </w:rPr>
          <w:t>1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11F" w:rsidP="00A90047" w:rsidR="0016411F">
      <w:r>
        <w:separator/>
      </w:r>
    </w:p>
  </w:footnote>
  <w:footnote w:id="0" w:type="continuationSeparator">
    <w:p w:rsidRDefault="0016411F" w:rsidP="00A90047" w:rsidR="00164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3D0" w:rsidR="00FF5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762F7F">
      <w:t>1191/2016-4</w:t>
    </w:r>
  </w:p>
  <w:p w:rsidRDefault="00A90047" w:rsidP="00A90047" w:rsidR="00A9004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3D0" w:rsidR="00FF53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53621"/>
    <w:rsid w:val="000D6172"/>
    <w:rsid w:val="0016411F"/>
    <w:rsid w:val="00242C4D"/>
    <w:rsid w:val="003006D1"/>
    <w:rsid w:val="00365701"/>
    <w:rsid w:val="0038373B"/>
    <w:rsid w:val="00471E52"/>
    <w:rsid w:val="00473463"/>
    <w:rsid w:val="004F6C16"/>
    <w:rsid w:val="006D5C4A"/>
    <w:rsid w:val="00762F7F"/>
    <w:rsid w:val="0093678D"/>
    <w:rsid w:val="00942A0F"/>
    <w:rsid w:val="00981728"/>
    <w:rsid w:val="00A03B7C"/>
    <w:rsid w:val="00A90047"/>
    <w:rsid w:val="00AC78B8"/>
    <w:rsid w:val="00B6546C"/>
    <w:rsid w:val="00BA3EB5"/>
    <w:rsid w:val="00CB56E5"/>
    <w:rsid w:val="00DD3770"/>
    <w:rsid w:val="00E518D1"/>
    <w:rsid w:val="00EE37CD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C4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C4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C4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C4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C4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C4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C4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C4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9114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208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62766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10340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985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3957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85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376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798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31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111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160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89566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21944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93220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0113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896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702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92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583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St-1191/2016</izvorni_sadrzaj>
    <derivirana_varijabla naziv="DomainObject.Predmet.OznakaBroj_1">St-1191/2016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A.K.S. d.o.o.</izvorni_sadrzaj>
    <derivirana_varijabla naziv="DomainObject.Predmet.ProtustrankaFormated_1">  A.K.S. d.o.o.</derivirana_varijabla>
  </DomainObject.Predmet.ProtustrankaFormated>
  <DomainObject.Predmet.ProtustrankaFormatedOIB>
    <izvorni_sadrzaj>  A.K.S. d.o.o., OIB 82683435819</izvorni_sadrzaj>
    <derivirana_varijabla naziv="DomainObject.Predmet.ProtustrankaFormatedOIB_1">  A.K.S. d.o.o., OIB 82683435819</derivirana_varijabla>
  </DomainObject.Predmet.ProtustrankaFormatedOIB>
  <DomainObject.Predmet.ProtustrankaFormatedWithAdress>
    <izvorni_sadrzaj> A.K.S. d.o.o., Ružićeva 7, 51000 Rijeka</izvorni_sadrzaj>
    <derivirana_varijabla naziv="DomainObject.Predmet.ProtustrankaFormatedWithAdress_1"> A.K.S. d.o.o., Ružićeva 7, 51000 Rijeka</derivirana_varijabla>
  </DomainObject.Predmet.ProtustrankaFormatedWithAdress>
  <DomainObject.Predmet.ProtustrankaFormatedWithAdressOIB>
    <izvorni_sadrzaj> A.K.S. d.o.o., OIB 82683435819, Ružićeva 7, 51000 Rijeka</izvorni_sadrzaj>
    <derivirana_varijabla naziv="DomainObject.Predmet.ProtustrankaFormatedWithAdressOIB_1"> A.K.S. d.o.o., OIB 82683435819, Ružićeva 7, 51000 Rijeka</derivirana_varijabla>
  </DomainObject.Predmet.ProtustrankaFormatedWithAdressOIB>
  <DomainObject.Predmet.ProtustrankaWithAdress>
    <izvorni_sadrzaj>A.K.S. d.o.o. Ružićeva 7, 51000 Rijeka</izvorni_sadrzaj>
    <derivirana_varijabla naziv="DomainObject.Predmet.ProtustrankaWithAdress_1">A.K.S. d.o.o. Ružićeva 7, 51000 Rijeka</derivirana_varijabla>
  </DomainObject.Predmet.ProtustrankaWithAdress>
  <DomainObject.Predmet.ProtustrankaWithAdressOIB>
    <izvorni_sadrzaj>A.K.S. d.o.o., OIB 82683435819, Ružićeva 7, 51000 Rijeka</izvorni_sadrzaj>
    <derivirana_varijabla naziv="DomainObject.Predmet.ProtustrankaWithAdressOIB_1">A.K.S. d.o.o., OIB 82683435819, Ružićeva 7, 51000 Rijeka</derivirana_varijabla>
  </DomainObject.Predmet.ProtustrankaWithAdressOIB>
  <DomainObject.Predmet.ProtustrankaNazivFormated>
    <izvorni_sadrzaj>A.K.S. d.o.o.</izvorni_sadrzaj>
    <derivirana_varijabla naziv="DomainObject.Predmet.ProtustrankaNazivFormated_1">A.K.S. d.o.o.</derivirana_varijabla>
  </DomainObject.Predmet.ProtustrankaNazivFormated>
  <DomainObject.Predmet.ProtustrankaNazivFormatedOIB>
    <izvorni_sadrzaj>A.K.S. d.o.o., OIB 82683435819</izvorni_sadrzaj>
    <derivirana_varijabla naziv="DomainObject.Predmet.ProtustrankaNazivFormatedOIB_1">A.K.S. d.o.o., OIB 82683435819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A.K.S. d.o.o.</item>
    </izvorni_sadrzaj>
    <derivirana_varijabla naziv="DomainObject.Predmet.ProtuStrankaListFormated_1">
      <item>A.K.S. d.o.o.</item>
    </derivirana_varijabla>
  </DomainObject.Predmet.ProtuStrankaListFormated>
  <DomainObject.Predmet.ProtuStrankaListFormatedOIB>
    <izvorni_sadrzaj>
      <item>A.K.S. d.o.o., OIB 82683435819</item>
    </izvorni_sadrzaj>
    <derivirana_varijabla naziv="DomainObject.Predmet.ProtuStrankaListFormatedOIB_1">
      <item>A.K.S. d.o.o., OIB 82683435819</item>
    </derivirana_varijabla>
  </DomainObject.Predmet.ProtuStrankaListFormatedOIB>
  <DomainObject.Predmet.ProtuStrankaListFormatedWithAdress>
    <izvorni_sadrzaj>
      <item>A.K.S. d.o.o., Ružićeva 7, 51000 Rijeka</item>
    </izvorni_sadrzaj>
    <derivirana_varijabla naziv="DomainObject.Predmet.ProtuStrankaListFormatedWithAdress_1">
      <item>A.K.S. d.o.o., Ružićeva 7, 51000 Rijeka</item>
    </derivirana_varijabla>
  </DomainObject.Predmet.ProtuStrankaListFormatedWithAdress>
  <DomainObject.Predmet.ProtuStrankaListFormatedWithAdressOIB>
    <izvorni_sadrzaj>
      <item>A.K.S. d.o.o., OIB 82683435819, Ružićeva 7, 51000 Rijeka</item>
    </izvorni_sadrzaj>
    <derivirana_varijabla naziv="DomainObject.Predmet.ProtuStrankaListFormatedWithAdressOIB_1">
      <item>A.K.S. d.o.o., OIB 82683435819, Ružićeva 7, 51000 Rijeka</item>
    </derivirana_varijabla>
  </DomainObject.Predmet.ProtuStrankaListFormatedWithAdressOIB>
  <DomainObject.Predmet.ProtuStrankaListNazivFormated>
    <izvorni_sadrzaj>
      <item>A.K.S. d.o.o.</item>
    </izvorni_sadrzaj>
    <derivirana_varijabla naziv="DomainObject.Predmet.ProtuStrankaListNazivFormated_1">
      <item>A.K.S. d.o.o.</item>
    </derivirana_varijabla>
  </DomainObject.Predmet.ProtuStrankaListNazivFormated>
  <DomainObject.Predmet.ProtuStrankaListNazivFormatedOIB>
    <izvorni_sadrzaj>
      <item>A.K.S. d.o.o., OIB 82683435819</item>
    </izvorni_sadrzaj>
    <derivirana_varijabla naziv="DomainObject.Predmet.ProtuStrankaListNazivFormatedOIB_1">
      <item>A.K.S. d.o.o., OIB 82683435819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A.K.S. d.o.o.</izvorni_sadrzaj>
    <derivirana_varijabla naziv="DomainObject.Predmet.ProtustrankaIDrugi_1">A.K.S.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A.K.S. d.o.o., OIB 82683435819, Ružićeva 7, 51000 Rijeka</izvorni_sadrzaj>
    <derivirana_varijabla naziv="DomainObject.Predmet.ProtustrankaIDrugiAdressOIB_1">A.K.S. d.o.o., OIB 82683435819, Ružićeva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A.K.S. d.o.o.</item>
    </izvorni_sadrzaj>
    <derivirana_varijabla naziv="DomainObject.Predmet.SudioniciListNaziv_1">
      <item>FINA Rijeka</item>
      <item>A.K.S. d.o.o.</item>
    </derivirana_varijabla>
  </DomainObject.Predmet.SudioniciListNaziv>
  <DomainObject.Predmet.SudioniciListAdressOIB>
    <izvorni_sadrzaj>
      <item>FINA Rijeka, OIB 85821130368, Frana Kurelca 8,51000 Rijeka</item>
      <item>A.K.S. d.o.o., OIB 82683435819, Ružićeva 7,51000 Rijeka</item>
    </izvorni_sadrzaj>
    <derivirana_varijabla naziv="DomainObject.Predmet.SudioniciListAdressOIB_1">
      <item>FINA Rijeka, OIB 85821130368, Frana Kurelca 8,51000 Rijeka</item>
      <item>A.K.S. d.o.o., OIB 82683435819, Ružićeva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82683435819</item>
    </izvorni_sadrzaj>
    <derivirana_varijabla naziv="DomainObject.Predmet.SudioniciListNazivOIB_1">
      <item>, OIB 85821130368</item>
      <item>, OIB 82683435819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391</properties:Words>
  <properties:Characters>2153</properties:Characters>
  <properties:Lines>108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2016-10-07T11:40:00Z</dcterms:created>
  <dc:creator>Vera Jelenović</dc:creator>
  <cp:lastModifiedBy>Danijela Fumić</cp:lastModifiedBy>
  <cp:lastPrinted>2016-10-07T11:40:00Z</cp:lastPrinted>
  <dcterms:modified xmlns:xsi="http://www.w3.org/2001/XMLSchema-instance" xsi:type="dcterms:W3CDTF">2016-10-07T11:42:00Z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