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6efb" w14:paraId="bc66efb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7B7727">
        <w:t>2</w:t>
      </w:r>
      <w:r w:rsidR="008B4E45">
        <w:t>03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8B4E45" w:rsidRPr="004B7049">
        <w:t>RAJKOVIĆ j.d.o.o., Majur, Graboštani 4,  OIB 88091587787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B14E1">
        <w:t>30.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8B4E45" w:rsidP="008B4E45" w:rsidR="008B4E45" w:rsidRPr="003A3ECE">
      <w:pPr>
        <w:ind w:firstLine="720"/>
        <w:jc w:val="both"/>
      </w:pPr>
    </w:p>
    <w:p w:rsidRDefault="008B4E45" w:rsidP="008B4E45" w:rsidR="008B4E45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4B7049">
        <w:t>RAJKOVIĆ j.d.o.o., Majur, Graboštani 4,  OIB 88091587787</w:t>
      </w:r>
      <w:r w:rsidRPr="003A3ECE">
        <w:t xml:space="preserve">, koja bi ušla u stečajnu masu, nije dovoljna ni za namirenje troškova postupka.  </w:t>
      </w:r>
    </w:p>
    <w:p w:rsidRDefault="008B4E45" w:rsidP="008B4E45" w:rsidR="008B4E45" w:rsidRPr="003A3ECE">
      <w:pPr>
        <w:ind w:left="75"/>
        <w:jc w:val="both"/>
      </w:pPr>
      <w:r w:rsidRPr="003A3ECE">
        <w:t xml:space="preserve"> </w:t>
      </w:r>
    </w:p>
    <w:p w:rsidRDefault="008B4E45" w:rsidP="008B4E45" w:rsidR="008B4E45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20317</w:t>
      </w:r>
      <w:r w:rsidRPr="003A3ECE">
        <w:t xml:space="preserve">, predujme iznos od 21.700,00 kn za namirenje troškova prethodnog i otvorenoga stečajnog postupka. </w:t>
      </w:r>
    </w:p>
    <w:p w:rsidRDefault="008B4E45" w:rsidP="008B4E45" w:rsidR="008B4E45" w:rsidRPr="003A3ECE">
      <w:pPr>
        <w:jc w:val="both"/>
      </w:pPr>
    </w:p>
    <w:p w:rsidRDefault="008B4E45" w:rsidP="008B4E45" w:rsidR="008B4E45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8B4E45" w:rsidP="008B4E45" w:rsidR="008B4E45" w:rsidRPr="003A3ECE">
      <w:pPr>
        <w:jc w:val="both"/>
      </w:pPr>
    </w:p>
    <w:p w:rsidRDefault="008B4E45" w:rsidP="008B4E45" w:rsidR="008B4E45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</w:t>
      </w:r>
      <w:r w:rsidR="00D210C4">
        <w:t>,</w:t>
      </w:r>
      <w:r>
        <w:t xml:space="preserve"> Regionalni centar Zagreb, podnijela je ovom sudu dana </w:t>
      </w:r>
      <w:r w:rsidR="0079129A">
        <w:t>18</w:t>
      </w:r>
      <w:r w:rsidR="00FB5129">
        <w:t>. siječnja</w:t>
      </w:r>
      <w:r w:rsidR="00F806FD">
        <w:t xml:space="preserve"> 2017</w:t>
      </w:r>
      <w:r>
        <w:t xml:space="preserve">. prijedlog za otvaranje stečajnog postupka nad dužnikom </w:t>
      </w:r>
      <w:r w:rsidR="0079129A" w:rsidRPr="004B7049">
        <w:t>RAJKOVIĆ j.d.o.o., Majur, Graboštani 4,  OIB 88091587787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79129A">
        <w:t>16</w:t>
      </w:r>
      <w:r w:rsidR="000A700E">
        <w:t>. siječnja</w:t>
      </w:r>
      <w:r w:rsidR="00F806FD">
        <w:t xml:space="preserve"> 2017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79129A">
        <w:t>48.802,20</w:t>
      </w:r>
      <w:r w:rsidR="00A72BEE">
        <w:t xml:space="preserve"> kn, te da dužnik ima </w:t>
      </w:r>
      <w:r w:rsidR="0079129A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79129A" w:rsidR="002C5139">
      <w:pPr>
        <w:ind w:firstLine="708"/>
        <w:jc w:val="both"/>
      </w:pPr>
      <w:r>
        <w:lastRenderedPageBreak/>
        <w:t>Rješenjem ovog suda posl.br. 4 St-</w:t>
      </w:r>
      <w:r w:rsidR="0079129A">
        <w:t>203</w:t>
      </w:r>
      <w:r w:rsidR="00F806FD">
        <w:t>/17</w:t>
      </w:r>
      <w:r>
        <w:t xml:space="preserve"> od </w:t>
      </w:r>
      <w:r w:rsidR="0079129A">
        <w:t>30</w:t>
      </w:r>
      <w:r w:rsidR="00F806FD">
        <w:t>. kolovoza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9129A">
        <w:t>.</w:t>
      </w:r>
    </w:p>
    <w:p w:rsidRDefault="0079129A" w:rsidP="0079129A" w:rsidR="0079129A" w:rsidRPr="005F7ED3">
      <w:pPr>
        <w:ind w:firstLine="708"/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F806FD">
        <w:t>31. kolovoza</w:t>
      </w:r>
      <w:r w:rsidR="00300BA8">
        <w:t xml:space="preserve"> 2017. godine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9129A">
        <w:t xml:space="preserve">30. studenog </w:t>
      </w:r>
      <w:r w:rsidR="00300BA8">
        <w:t>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F806FD">
        <w:t>30. siječnja 2018</w:t>
      </w:r>
      <w:r w:rsidR="0019546C">
        <w:t xml:space="preserve">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79129A">
        <w:t>30</w:t>
      </w:r>
      <w:r w:rsidR="00F806FD">
        <w:t>. kolovoza</w:t>
      </w:r>
      <w:r w:rsidR="00A72BEE">
        <w:t xml:space="preserve"> 2017. godine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79129A">
        <w:t xml:space="preserve">1. prosinca </w:t>
      </w:r>
      <w:r w:rsidR="0019546C">
        <w:t>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79129A">
        <w:t>36 i 37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 w:rsidR="0079129A">
        <w:t>6. prosinca</w:t>
      </w:r>
      <w:r w:rsidR="00F806FD">
        <w:t xml:space="preserve"> 2017. godine (list 2</w:t>
      </w:r>
      <w:r w:rsidR="0079129A">
        <w:t>4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79129A">
        <w:t>Uvidom u</w:t>
      </w:r>
      <w:r w:rsidR="0079129A" w:rsidRPr="00A44D76">
        <w:t xml:space="preserve"> obavijest Ministarstva mora, prometa i infrastrukture od </w:t>
      </w:r>
      <w:r w:rsidR="0079129A">
        <w:t xml:space="preserve">7. prosinca </w:t>
      </w:r>
      <w:r w:rsidR="0079129A" w:rsidRPr="00A44D76">
        <w:t xml:space="preserve">2017. godine (list </w:t>
      </w:r>
      <w:r w:rsidR="0079129A">
        <w:t>25</w:t>
      </w:r>
      <w:r w:rsidR="0079129A" w:rsidRPr="00A44D76">
        <w:t xml:space="preserve"> spisa) </w:t>
      </w:r>
      <w:r w:rsidR="0079129A">
        <w:t>utvrđeno je</w:t>
      </w:r>
      <w:r w:rsidR="0079129A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79129A">
        <w:t xml:space="preserve"> </w:t>
      </w:r>
      <w:r w:rsidR="00D210C4">
        <w:t xml:space="preserve">Uvidom u uvjerenje MUP-a, PU </w:t>
      </w:r>
      <w:r w:rsidR="0079129A">
        <w:t>Sisačko-moslavačka</w:t>
      </w:r>
      <w:r w:rsidR="00D210C4">
        <w:t xml:space="preserve">, od </w:t>
      </w:r>
      <w:r w:rsidR="0079129A">
        <w:t>5. prosinca</w:t>
      </w:r>
      <w:r w:rsidR="00D210C4">
        <w:t xml:space="preserve"> 2017. godine (list </w:t>
      </w:r>
      <w:r w:rsidR="0079129A">
        <w:t>30</w:t>
      </w:r>
      <w:r w:rsidR="00D210C4">
        <w:t xml:space="preserve"> spisa) utvrđeno je da dužnik nije evidentiran kao vlasnik vozila. </w:t>
      </w:r>
      <w:r w:rsidR="0079129A">
        <w:t>Uvidom u</w:t>
      </w:r>
      <w:r w:rsidR="0079129A" w:rsidRPr="00A44D76">
        <w:t xml:space="preserve"> obavijest Središnjeg klirinško depozitarnog društva d.d. od </w:t>
      </w:r>
      <w:r w:rsidR="0079129A">
        <w:t>18. prosinca</w:t>
      </w:r>
      <w:r w:rsidR="0079129A" w:rsidRPr="00A44D76">
        <w:t xml:space="preserve"> 2017. godine (list </w:t>
      </w:r>
      <w:r w:rsidR="0079129A">
        <w:t>33</w:t>
      </w:r>
      <w:r w:rsidR="0079129A" w:rsidRPr="00A44D76">
        <w:t xml:space="preserve"> spisa) </w:t>
      </w:r>
      <w:r w:rsidR="0079129A">
        <w:t>utvrđeno je</w:t>
      </w:r>
      <w:r w:rsidR="0079129A" w:rsidRPr="00A44D76">
        <w:t xml:space="preserve"> da u sustavu SKDD d.d. ne postoji račun nematerijaliziranih vrijednosnih papira dužnika.</w:t>
      </w:r>
      <w:r w:rsidR="0079129A">
        <w:t xml:space="preserve"> </w:t>
      </w:r>
      <w:r w:rsidR="000A700E">
        <w:t xml:space="preserve">Uvidom u </w:t>
      </w:r>
      <w:r w:rsidR="000A700E" w:rsidRPr="003A3ECE">
        <w:t xml:space="preserve">uvjerenje Državne geodetske uprave od </w:t>
      </w:r>
      <w:r w:rsidR="0079129A">
        <w:t>12. prosinca</w:t>
      </w:r>
      <w:r w:rsidR="000A700E" w:rsidRPr="003A3ECE">
        <w:t xml:space="preserve"> 2017. godine (list </w:t>
      </w:r>
      <w:r w:rsidR="0079129A">
        <w:t>34</w:t>
      </w:r>
      <w:r w:rsidR="000A700E" w:rsidRPr="003A3ECE">
        <w:t xml:space="preserve"> spisa) </w:t>
      </w:r>
      <w:r w:rsidR="000A700E">
        <w:t xml:space="preserve">utvrđeno je </w:t>
      </w:r>
      <w:r w:rsidR="000A700E" w:rsidRPr="003A3ECE">
        <w:t>da dužnik nije upisan u katastarski operat</w:t>
      </w:r>
      <w:r w:rsidR="000A700E">
        <w:t xml:space="preserve">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79129A">
        <w:t>5. prosinca</w:t>
      </w:r>
      <w:r w:rsidR="0019546C">
        <w:t xml:space="preserve"> 2017. godine </w:t>
      </w:r>
      <w:r>
        <w:t xml:space="preserve">(list </w:t>
      </w:r>
      <w:r w:rsidR="0079129A">
        <w:t>27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79129A">
        <w:t>442</w:t>
      </w:r>
      <w:r w:rsidR="00F806FD">
        <w:t xml:space="preserve"> </w:t>
      </w:r>
      <w:r w:rsidR="00D96100">
        <w:t>dana</w:t>
      </w:r>
      <w:r w:rsidR="008F1901">
        <w:t xml:space="preserve">, time da nepodmirene obveze na dan izdavanja potvrde iznose </w:t>
      </w:r>
      <w:r w:rsidR="0079129A">
        <w:t>44.857,89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79129A">
        <w:t>5. prosinca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</w:t>
      </w:r>
      <w:r w:rsidR="00A05832" w:rsidRPr="00435B5D">
        <w:lastRenderedPageBreak/>
        <w:t xml:space="preserve">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F806FD">
        <w:t>30. siječnja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0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B7727">
      <w:t>2</w:t>
    </w:r>
    <w:r w:rsidR="008B4E45">
      <w:t>03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02078"/>
    <w:rsid w:val="003269C4"/>
    <w:rsid w:val="00346F52"/>
    <w:rsid w:val="00367C05"/>
    <w:rsid w:val="003905DD"/>
    <w:rsid w:val="003B65CF"/>
    <w:rsid w:val="003C4E43"/>
    <w:rsid w:val="003C7CA7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9129A"/>
    <w:rsid w:val="007A550F"/>
    <w:rsid w:val="007B7727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B4E45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0C4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02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02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RAJKOVIĆ j.d.o.o. zastupanog po punomoćniku Predrag Rajković</izvorni_sadrzaj>
    <derivirana_varijabla naziv="DomainObject.Predmet.ProtustrankaFormated_1">  RAJKOVIĆ j.d.o.o. zastupanog po punomoćniku Predrag Rajković</derivirana_varijabla>
  </DomainObject.Predmet.ProtustrankaFormated>
  <DomainObject.Predmet.ProtustrankaFormatedOIB>
    <izvorni_sadrzaj>  RAJKOVIĆ j.d.o.o., OIB 88091587787 zastupanog po punomoćniku Predrag Rajković</izvorni_sadrzaj>
    <derivirana_varijabla naziv="DomainObject.Predmet.ProtustrankaFormatedOIB_1">  RAJKOVIĆ j.d.o.o., OIB 88091587787 zastupanog po punomoćniku Predrag Rajković</derivirana_varijabla>
  </DomainObject.Predmet.ProtustrankaFormatedOIB>
  <DomainObject.Predmet.ProtustrankaFormatedWithAdress>
    <izvorni_sadrzaj> RAJKOVIĆ j.d.o.o., Graboštani 4, 10342 Majur zastupanog po punomoćniku Predrag Rajković</izvorni_sadrzaj>
    <derivirana_varijabla naziv="DomainObject.Predmet.ProtustrankaFormatedWithAdress_1"> RAJKOVIĆ j.d.o.o., Graboštani 4, 10342 Majur zastupanog po punomoćniku Predrag Rajković</derivirana_varijabla>
  </DomainObject.Predmet.ProtustrankaFormatedWithAdress>
  <DomainObject.Predmet.ProtustrankaFormatedWithAdressOIB>
    <izvorni_sadrzaj> RAJKOVIĆ j.d.o.o., OIB 88091587787, Graboštani 4, 10342 Majur zastupanog po punomoćniku Predrag Rajković</izvorni_sadrzaj>
    <derivirana_varijabla naziv="DomainObject.Predmet.ProtustrankaFormatedWithAdressOIB_1"> RAJKOVIĆ j.d.o.o., OIB 88091587787, Graboštani 4, 10342 Majur zastupanog po punomoćniku Predrag Rajković</derivirana_varijabla>
  </DomainObject.Predmet.ProtustrankaFormatedWithAdressOIB>
  <DomainObject.Predmet.ProtustrankaWithAdress>
    <izvorni_sadrzaj>RAJKOVIĆ j.d.o.o. Graboštani 4, 10342 Majur</izvorni_sadrzaj>
    <derivirana_varijabla naziv="DomainObject.Predmet.ProtustrankaWithAdress_1">RAJKOVIĆ j.d.o.o. Graboštani 4, 10342 Majur</derivirana_varijabla>
  </DomainObject.Predmet.ProtustrankaWithAdress>
  <DomainObject.Predmet.ProtustrankaWithAdressOIB>
    <izvorni_sadrzaj>RAJKOVIĆ j.d.o.o., OIB 88091587787, Graboštani 4, 10342 Majur</izvorni_sadrzaj>
    <derivirana_varijabla naziv="DomainObject.Predmet.ProtustrankaWithAdressOIB_1">RAJKOVIĆ j.d.o.o., OIB 88091587787, Graboštani 4, 10342 Majur</derivirana_varijabla>
  </DomainObject.Predmet.ProtustrankaWithAdressOIB>
  <DomainObject.Predmet.ProtustrankaNazivFormated>
    <izvorni_sadrzaj>RAJKOVIĆ j.d.o.o.</izvorni_sadrzaj>
    <derivirana_varijabla naziv="DomainObject.Predmet.ProtustrankaNazivFormated_1">RAJKOVIĆ j.d.o.o.</derivirana_varijabla>
  </DomainObject.Predmet.ProtustrankaNazivFormated>
  <DomainObject.Predmet.ProtustrankaNazivFormatedOIB>
    <izvorni_sadrzaj>RAJKOVIĆ j.d.o.o., OIB 88091587787</izvorni_sadrzaj>
    <derivirana_varijabla naziv="DomainObject.Predmet.ProtustrankaNazivFormatedOIB_1">RAJKOVIĆ j.d.o.o., OIB 88091587787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RAJKOVIĆ j.d.o.o. zastupanog po punomoćniku Predrag Rajković</item>
    </izvorni_sadrzaj>
    <derivirana_varijabla naziv="DomainObject.Predmet.ProtuStrankaListFormated_1">
      <item>RAJKOVIĆ j.d.o.o. zastupanog po punomoćniku Predrag Rajković</item>
    </derivirana_varijabla>
  </DomainObject.Predmet.ProtuStrankaListFormated>
  <DomainObject.Predmet.ProtuStrankaListFormatedOIB>
    <izvorni_sadrzaj>
      <item>RAJKOVIĆ j.d.o.o., OIB 88091587787 zastupanog po punomoćniku Predrag Rajković</item>
    </izvorni_sadrzaj>
    <derivirana_varijabla naziv="DomainObject.Predmet.ProtuStrankaListFormatedOIB_1">
      <item>RAJKOVIĆ j.d.o.o., OIB 88091587787 zastupanog po punomoćniku Predrag Rajković</item>
    </derivirana_varijabla>
  </DomainObject.Predmet.ProtuStrankaListFormatedOIB>
  <DomainObject.Predmet.ProtuStrankaListFormatedWithAdress>
    <izvorni_sadrzaj>
      <item>RAJKOVIĆ j.d.o.o., Graboštani 4, 10342 Majur zastupanog po punomoćniku Predrag Rajković</item>
    </izvorni_sadrzaj>
    <derivirana_varijabla naziv="DomainObject.Predmet.ProtuStrankaListFormatedWithAdress_1">
      <item>RAJKOVIĆ j.d.o.o., Graboštani 4, 10342 Majur zastupanog po punomoćniku Predrag Rajković</item>
    </derivirana_varijabla>
  </DomainObject.Predmet.ProtuStrankaListFormatedWithAdress>
  <DomainObject.Predmet.ProtuStrankaListFormatedWithAdressOIB>
    <izvorni_sadrzaj>
      <item>RAJKOVIĆ j.d.o.o., OIB 88091587787, Graboštani 4, 10342 Majur zastupanog po punomoćniku Predrag Rajković</item>
    </izvorni_sadrzaj>
    <derivirana_varijabla naziv="DomainObject.Predmet.ProtuStrankaListFormatedWithAdressOIB_1">
      <item>RAJKOVIĆ j.d.o.o., OIB 88091587787, Graboštani 4, 10342 Majur zastupanog po punomoćniku Predrag Rajković</item>
    </derivirana_varijabla>
  </DomainObject.Predmet.ProtuStrankaListFormatedWithAdressOIB>
  <DomainObject.Predmet.ProtuStrankaListNazivFormated>
    <izvorni_sadrzaj>
      <item>RAJKOVIĆ j.d.o.o.</item>
    </izvorni_sadrzaj>
    <derivirana_varijabla naziv="DomainObject.Predmet.ProtuStrankaListNazivFormated_1">
      <item>RAJKOVIĆ j.d.o.o.</item>
    </derivirana_varijabla>
  </DomainObject.Predmet.ProtuStrankaListNazivFormated>
  <DomainObject.Predmet.ProtuStrankaListNazivFormatedOIB>
    <izvorni_sadrzaj>
      <item>RAJKOVIĆ j.d.o.o., OIB 88091587787</item>
    </izvorni_sadrzaj>
    <derivirana_varijabla naziv="DomainObject.Predmet.ProtuStrankaListNazivFormatedOIB_1">
      <item>RAJKOVIĆ j.d.o.o., OIB 88091587787</item>
    </derivirana_varijabla>
  </DomainObject.Predmet.ProtuStrankaListNazivFormatedOIB>
  <DomainObject.Predmet.OstaliListFormated>
    <izvorni_sadrzaj>
      <item>Predrag Rajković punomoćnik sudionika u postupku RAJKOVIĆ j.d.o.o.</item>
    </izvorni_sadrzaj>
    <derivirana_varijabla naziv="DomainObject.Predmet.OstaliListFormated_1">
      <item>Predrag Rajković punomoćnik sudionika u postupku RAJKOVIĆ j.d.o.o.</item>
    </derivirana_varijabla>
  </DomainObject.Predmet.OstaliListFormated>
  <DomainObject.Predmet.OstaliListFormatedOIB>
    <izvorni_sadrzaj>
      <item>Predrag Rajković, OIB 80424532160 punomoćnik sudionika u postupku RAJKOVIĆ j.d.o.o.</item>
    </izvorni_sadrzaj>
    <derivirana_varijabla naziv="DomainObject.Predmet.OstaliListFormatedOIB_1">
      <item>Predrag Rajković, OIB 80424532160 punomoćnik sudionika u postupku RAJKOVIĆ j.d.o.o.</item>
    </derivirana_varijabla>
  </DomainObject.Predmet.OstaliListFormatedOIB>
  <DomainObject.Predmet.OstaliListFormatedWithAdress>
    <izvorni_sadrzaj>
      <item>Predrag Rajković, Graboštani 4, 44430 Graboštani punomoćnik sudionika u postupku RAJKOVIĆ j.d.o.o.</item>
    </izvorni_sadrzaj>
    <derivirana_varijabla naziv="DomainObject.Predmet.OstaliListFormatedWithAdress_1">
      <item>Predrag Rajković, Graboštani 4, 44430 Graboštani punomoćnik sudionika u postupku RAJKOVIĆ j.d.o.o.</item>
    </derivirana_varijabla>
  </DomainObject.Predmet.OstaliListFormatedWithAdress>
  <DomainObject.Predmet.OstaliListFormatedWithAdressOIB>
    <izvorni_sadrzaj>
      <item>Predrag Rajković, OIB 80424532160, Graboštani 4, 44430 Graboštani punomoćnik sudionika u postupku RAJKOVIĆ j.d.o.o.</item>
    </izvorni_sadrzaj>
    <derivirana_varijabla naziv="DomainObject.Predmet.OstaliListFormatedWithAdressOIB_1">
      <item>Predrag Rajković, OIB 80424532160, Graboštani 4, 44430 Graboštani punomoćnik sudionika u postupku RAJKOVIĆ j.d.o.o.</item>
    </derivirana_varijabla>
  </DomainObject.Predmet.OstaliListFormatedWithAdressOIB>
  <DomainObject.Predmet.OstaliListNazivFormated>
    <izvorni_sadrzaj>
      <item>Predrag Rajković</item>
    </izvorni_sadrzaj>
    <derivirana_varijabla naziv="DomainObject.Predmet.OstaliListNazivFormated_1">
      <item>Predrag Rajković</item>
    </derivirana_varijabla>
  </DomainObject.Predmet.OstaliListNazivFormated>
  <DomainObject.Predmet.OstaliListNazivFormatedOIB>
    <izvorni_sadrzaj>
      <item>Predrag Rajković, OIB 80424532160</item>
    </izvorni_sadrzaj>
    <derivirana_varijabla naziv="DomainObject.Predmet.OstaliListNazivFormatedOIB_1">
      <item>Predrag Rajković, OIB 80424532160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RAJKOVIĆ j.d.o.o.</izvorni_sadrzaj>
    <derivirana_varijabla naziv="DomainObject.Predmet.ProtustrankaIDrugi_1">RAJKOVIĆ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RAJKOVIĆ j.d.o.o., OIB 88091587787, Graboštani 4, 10342 Majur</izvorni_sadrzaj>
    <derivirana_varijabla naziv="DomainObject.Predmet.ProtustrankaIDrugiAdressOIB_1">RAJKOVIĆ j.d.o.o., OIB 88091587787, Graboštani 4,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RAJKOVIĆ j.d.o.o.</item>
      <item>FINA Regionalni centar Zagreb</item>
      <item>Predrag Rajković</item>
    </izvorni_sadrzaj>
    <derivirana_varijabla naziv="DomainObject.Predmet.SudioniciListNaziv_1">
      <item>RAJKOVIĆ j.d.o.o.</item>
      <item>FINA Regionalni centar Zagreb</item>
      <item>Predrag Rajković</item>
    </derivirana_varijabla>
  </DomainObject.Predmet.SudioniciListNaziv>
  <DomainObject.Predmet.SudioniciListAdressOIB>
    <izvorni_sadrzaj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izvorni_sadrzaj>
    <derivirana_varijabla naziv="DomainObject.Predmet.SudioniciListAdressOIB_1"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88091587787</item>
      <item>, OIB 85821130368</item>
      <item>, OIB 80424532160</item>
    </izvorni_sadrzaj>
    <derivirana_varijabla naziv="DomainObject.Predmet.SudioniciListNazivOIB_1">
      <item>, OIB 88091587787</item>
      <item>, OIB 85821130368</item>
      <item>, OIB 80424532160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1122</properties:Words>
  <properties:Characters>6182</properties:Characters>
  <properties:Lines>130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2018-01-30T09:37:00Z</dcterms:created>
  <dc:creator>Korisnik</dc:creator>
  <cp:lastModifiedBy>Renata Klokočki</cp:lastModifiedBy>
  <cp:lastPrinted>2018-01-30T09:32:00Z</cp:lastPrinted>
  <dcterms:modified xmlns:xsi="http://www.w3.org/2001/XMLSchema-instance" xsi:type="dcterms:W3CDTF">2018-01-30T09:41:00Z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