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d0ee" w14:paraId="a5fd0e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F52CC">
        <w:rPr>
          <w:rStyle w:val="Naglaeno"/>
          <w:b w:val="false"/>
        </w:rPr>
        <w:t>15</w:t>
      </w:r>
      <w:r w:rsidR="00BD0087">
        <w:rPr>
          <w:rStyle w:val="Naglaeno"/>
          <w:b w:val="false"/>
        </w:rPr>
        <w:t>3</w:t>
      </w:r>
      <w:r w:rsidR="005408C5">
        <w:rPr>
          <w:rStyle w:val="Naglaeno"/>
          <w:b w:val="false"/>
        </w:rPr>
        <w:t>9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3466AF">
        <w:t>PVC AS PROJEKT jednostavno društvo s ograničenom odgovornošću za građenje i usluge, Zagreb, Petrova 168</w:t>
      </w:r>
      <w:r w:rsidR="005B7C0B">
        <w:t xml:space="preserve">, </w:t>
      </w:r>
      <w:r w:rsidR="006152FF">
        <w:t xml:space="preserve">MBS: </w:t>
      </w:r>
      <w:r w:rsidR="003466AF">
        <w:t>081060292</w:t>
      </w:r>
      <w:r w:rsidR="006152FF">
        <w:t xml:space="preserve">, OIB: </w:t>
      </w:r>
      <w:r w:rsidR="003466AF">
        <w:t>06998532498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E45C5">
        <w:t>PVC AS PROJEKT jednostavno društvo s ograničenom odgovornošću za građenje i usluge, Zagreb, Petrova 168, MBS: 081060292, OIB: 06998532498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466AF">
        <w:t>56.560,39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E45C5">
        <w:t>Amir Salatović, Zagreb, Petrova 168</w:t>
      </w:r>
      <w:r w:rsidR="00C45225">
        <w:t>,</w:t>
      </w:r>
      <w:r w:rsidR="006244B4">
        <w:t xml:space="preserve"> OIB: </w:t>
      </w:r>
      <w:r w:rsidR="00DE45C5">
        <w:t>08864535891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153</w:t>
      </w:r>
      <w:r w:rsidR="005408C5">
        <w:t>9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0B0" w:rsidR="006220B0">
      <w:r>
        <w:separator/>
      </w:r>
    </w:p>
  </w:endnote>
  <w:endnote w:id="0" w:type="continuationSeparator">
    <w:p w:rsidRDefault="006220B0" w:rsidR="00622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0B0" w:rsidR="006220B0">
      <w:r>
        <w:separator/>
      </w:r>
    </w:p>
  </w:footnote>
  <w:footnote w:id="0" w:type="continuationSeparator">
    <w:p w:rsidRDefault="006220B0" w:rsidR="00622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49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C0A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0A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A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A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C0A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0A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A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A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St-1539/2018</izvorni_sadrzaj>
    <derivirana_varijabla naziv="DomainObject.Predmet.OznakaBroj_1">St-1539/2018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PVC AS PROJEKT jednostavno društvo s ograničenom odgovornošću za građenje i usluge</izvorni_sadrzaj>
    <derivirana_varijabla naziv="DomainObject.Predmet.ProtustrankaFormated_1">  PVC AS PROJEKT jednostavno društvo s ograničenom odgovornošću za građenje i usluge</derivirana_varijabla>
  </DomainObject.Predmet.ProtustrankaFormated>
  <DomainObject.Predmet.ProtustrankaFormatedOIB>
    <izvorni_sadrzaj>  PVC AS PROJEKT jednostavno društvo s ograničenom odgovornošću za građenje i usluge, OIB 06998532498</izvorni_sadrzaj>
    <derivirana_varijabla naziv="DomainObject.Predmet.ProtustrankaFormatedOIB_1">  PVC AS PROJEKT jednostavno društvo s ograničenom odgovornošću za građenje i usluge, OIB 06998532498</derivirana_varijabla>
  </DomainObject.Predmet.ProtustrankaFormatedOIB>
  <DomainObject.Predmet.ProtustrankaFormatedWithAdress>
    <izvorni_sadrzaj> PVC AS PROJEKT jednostavno društvo s ograničenom odgovornošću za građenje i usluge, Petrova 168, 10000 Zagreb</izvorni_sadrzaj>
    <derivirana_varijabla naziv="DomainObject.Predmet.ProtustrankaFormatedWithAdress_1"> PVC AS PROJEKT jednostavno društvo s ograničenom odgovornošću za građenje i usluge, Petrova 168, 10000 Zagreb</derivirana_varijabla>
  </DomainObject.Predmet.ProtustrankaFormatedWithAdress>
  <DomainObject.Predmet.ProtustrankaFormatedWithAdressOIB>
    <izvorni_sadrzaj> PVC AS PROJEKT jednostavno društvo s ograničenom odgovornošću za građenje i usluge, OIB 06998532498, Petrova 168, 10000 Zagreb</izvorni_sadrzaj>
    <derivirana_varijabla naziv="DomainObject.Predmet.ProtustrankaFormatedWithAdressOIB_1"> PVC AS PROJEKT jednostavno društvo s ograničenom odgovornošću za građenje i usluge, OIB 06998532498, Petrova 168, 10000 Zagreb</derivirana_varijabla>
  </DomainObject.Predmet.ProtustrankaFormatedWithAdressOIB>
  <DomainObject.Predmet.ProtustrankaWithAdress>
    <izvorni_sadrzaj>PVC AS PROJEKT jednostavno društvo s ograničenom odgovornošću za građenje i usluge Petrova 168, 10000 Zagreb</izvorni_sadrzaj>
    <derivirana_varijabla naziv="DomainObject.Predmet.ProtustrankaWithAdress_1">PVC AS PROJEKT jednostavno društvo s ograničenom odgovornošću za građenje i usluge Petrova 168, 10000 Zagreb</derivirana_varijabla>
  </DomainObject.Predmet.ProtustrankaWithAdress>
  <DomainObject.Predmet.ProtustrankaWithAdressOIB>
    <izvorni_sadrzaj>PVC AS PROJEKT jednostavno društvo s ograničenom odgovornošću za građenje i usluge, OIB 06998532498, Petrova 168, 10000 Zagreb</izvorni_sadrzaj>
    <derivirana_varijabla naziv="DomainObject.Predmet.ProtustrankaWithAdressOIB_1">PVC AS PROJEKT jednostavno društvo s ograničenom odgovornošću za građenje i usluge, OIB 06998532498, Petrova 168, 10000 Zagreb</derivirana_varijabla>
  </DomainObject.Predmet.ProtustrankaWithAdressOIB>
  <DomainObject.Predmet.ProtustrankaNazivFormated>
    <izvorni_sadrzaj>PVC AS PROJEKT jednostavno društvo s ograničenom odgovornošću za građenje i usluge</izvorni_sadrzaj>
    <derivirana_varijabla naziv="DomainObject.Predmet.ProtustrankaNazivFormated_1">PVC AS PROJEKT jednostavno društvo s ograničenom odgovornošću za građenje i usluge</derivirana_varijabla>
  </DomainObject.Predmet.ProtustrankaNazivFormated>
  <DomainObject.Predmet.ProtustrankaNazivFormatedOIB>
    <izvorni_sadrzaj>PVC AS PROJEKT jednostavno društvo s ograničenom odgovornošću za građenje i usluge, OIB 06998532498</izvorni_sadrzaj>
    <derivirana_varijabla naziv="DomainObject.Predmet.ProtustrankaNazivFormatedOIB_1">PVC AS PROJEKT jednostavno društvo s ograničenom odgovornošću za građenje i usluge, OIB 06998532498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PVC AS PROJEKT jednostavno društvo s ograničenom odgovornošću za građenje i usluge</item>
    </izvorni_sadrzaj>
    <derivirana_varijabla naziv="DomainObject.Predmet.ProtuStrankaListFormated_1">
      <item>PVC AS PROJEKT jednostavno društvo s ograničenom odgovornošću za građenje i usluge</item>
    </derivirana_varijabla>
  </DomainObject.Predmet.ProtuStrankaListFormated>
  <DomainObject.Predmet.ProtuStrankaListFormatedOIB>
    <izvorni_sadrzaj>
      <item>PVC AS PROJEKT jednostavno društvo s ograničenom odgovornošću za građenje i usluge, OIB 06998532498</item>
    </izvorni_sadrzaj>
    <derivirana_varijabla naziv="DomainObject.Predmet.ProtuStrankaListFormatedOIB_1">
      <item>PVC AS PROJEKT jednostavno društvo s ograničenom odgovornošću za građenje i usluge, OIB 06998532498</item>
    </derivirana_varijabla>
  </DomainObject.Predmet.ProtuStrankaListFormatedOIB>
  <DomainObject.Predmet.ProtuStrankaListFormatedWithAdress>
    <izvorni_sadrzaj>
      <item>PVC AS PROJEKT jednostavno društvo s ograničenom odgovornošću za građenje i usluge, Petrova 168, 10000 Zagreb</item>
    </izvorni_sadrzaj>
    <derivirana_varijabla naziv="DomainObject.Predmet.ProtuStrankaListFormatedWithAdress_1">
      <item>PVC AS PROJEKT jednostavno društvo s ograničenom odgovornošću za građenje i usluge, Petrova 168, 10000 Zagreb</item>
    </derivirana_varijabla>
  </DomainObject.Predmet.ProtuStrankaListFormatedWithAdress>
  <DomainObject.Predmet.ProtuStrankaListFormatedWithAdressOIB>
    <izvorni_sadrzaj>
      <item>PVC AS PROJEKT jednostavno društvo s ograničenom odgovornošću za građenje i usluge, OIB 06998532498, Petrova 168, 10000 Zagreb</item>
    </izvorni_sadrzaj>
    <derivirana_varijabla naziv="DomainObject.Predmet.ProtuStrankaListFormatedWithAdressOIB_1">
      <item>PVC AS PROJEKT jednostavno društvo s ograničenom odgovornošću za građenje i usluge, OIB 06998532498, Petrova 168, 10000 Zagreb</item>
    </derivirana_varijabla>
  </DomainObject.Predmet.ProtuStrankaListFormatedWithAdressOIB>
  <DomainObject.Predmet.ProtuStrankaListNazivFormated>
    <izvorni_sadrzaj>
      <item>PVC AS PROJEKT jednostavno društvo s ograničenom odgovornošću za građenje i usluge</item>
    </izvorni_sadrzaj>
    <derivirana_varijabla naziv="DomainObject.Predmet.ProtuStrankaListNazivFormated_1">
      <item>PVC AS PROJEKT jednostavno društvo s ograničenom odgovornošću za građenje i usluge</item>
    </derivirana_varijabla>
  </DomainObject.Predmet.ProtuStrankaListNazivFormated>
  <DomainObject.Predmet.ProtuStrankaListNazivFormatedOIB>
    <izvorni_sadrzaj>
      <item>PVC AS PROJEKT jednostavno društvo s ograničenom odgovornošću za građenje i usluge, OIB 06998532498</item>
    </izvorni_sadrzaj>
    <derivirana_varijabla naziv="DomainObject.Predmet.ProtuStrankaListNazivFormatedOIB_1">
      <item>PVC AS PROJEKT jednostavno društvo s ograničenom odgovornošću za građenje i usluge, OIB 06998532498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PVC AS PROJEKT jednostavno društvo s ograničenom odgovornošću za građenje i usluge</izvorni_sadrzaj>
    <derivirana_varijabla naziv="DomainObject.Predmet.ProtustrankaIDrugi_1">PVC AS PROJEKT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PVC AS PROJEKT jednostavno društvo s ograničenom odgovornošću za građenje i usluge, OIB 06998532498, Petrova 168, 10000 Zagreb</izvorni_sadrzaj>
    <derivirana_varijabla naziv="DomainObject.Predmet.ProtustrankaIDrugiAdressOIB_1">PVC AS PROJEKT jednostavno društvo s ograničenom odgovornošću za građenje i usluge, OIB 06998532498, Petrova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AS PROJEKT jednostavno društvo s ograničenom odgovornošću za građenje i usluge</item>
      <item>FINA Regionalni centar Zagreb</item>
    </izvorni_sadrzaj>
    <derivirana_varijabla naziv="DomainObject.Predmet.SudioniciListNaziv_1">
      <item>PVC AS PROJEKT jednostavno društvo s ograničenom odgovornošću za građenje i usluge</item>
      <item>FINA Regionalni centar Zagreb</item>
    </derivirana_varijabla>
  </DomainObject.Predmet.SudioniciListNaziv>
  <DomainObject.Predmet.SudioniciListAdressOIB>
    <izvorni_sadrzaj>
      <item>PVC AS PROJEKT jednostavno društvo s ograničenom odgovornošću za građenje i usluge, OIB 06998532498, Petrova 168,10000 Zagreb</item>
      <item>FINA Regionalni centar Zagreb, OIB 85821130368, Trg svibanjskih žrtava 1995. 1,10000 Zagreb</item>
    </izvorni_sadrzaj>
    <derivirana_varijabla naziv="DomainObject.Predmet.SudioniciListAdressOIB_1">
      <item>PVC AS PROJEKT jednostavno društvo s ograničenom odgovornošću za građenje i usluge, OIB 06998532498, Petrova 168,10000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06998532498</item>
      <item>, OIB 85821130368</item>
    </izvorni_sadrzaj>
    <derivirana_varijabla naziv="DomainObject.Predmet.SudioniciListNazivOIB_1">
      <item>, OIB 06998532498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81CD7-7DB4-428B-B403-2BB8BF705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2178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2019-01-14T07:09:00Z</dcterms:created>
  <dc:creator>Korisnik</dc:creator>
  <cp:lastModifiedBy>Maja Videnović</cp:lastModifiedBy>
  <cp:lastPrinted>2019-01-14T07:07:00Z</cp:lastPrinted>
  <dcterms:modified xmlns:xsi="http://www.w3.org/2001/XMLSchema-instance" xsi:type="dcterms:W3CDTF">2019-01-14T07:37:00Z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- 1539-18-ZG.docx)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