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35fe" w14:paraId="a7335fe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0101B5">
        <w:t>1</w:t>
      </w:r>
      <w:r w:rsidR="00D568B0">
        <w:t>0</w:t>
      </w:r>
      <w:r w:rsidR="00CC6EC8">
        <w:t>55/17-3</w:t>
      </w:r>
      <w:r w:rsidR="00085D6F">
        <w:t xml:space="preserve">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3D20DF">
        <w:t xml:space="preserve"> </w:t>
      </w:r>
      <w:r w:rsidR="00CC6EC8" w:rsidRPr="00CC6EC8">
        <w:t>PUN KUFER j.d.o.o.</w:t>
      </w:r>
      <w:r w:rsidR="00CC6EC8">
        <w:t xml:space="preserve"> Sveti Ivan Zelina, Zagrebačka 13, MBS </w:t>
      </w:r>
      <w:r w:rsidR="00CC6EC8" w:rsidRPr="00CC6EC8">
        <w:t>080869456</w:t>
      </w:r>
      <w:r w:rsidR="00CC6EC8">
        <w:t xml:space="preserve">, OIB </w:t>
      </w:r>
      <w:r w:rsidR="00CC6EC8" w:rsidRPr="00CC6EC8">
        <w:t>40571416243</w:t>
      </w:r>
      <w:r w:rsidR="00CC6EC8">
        <w:t>,</w:t>
      </w:r>
      <w:r w:rsidR="00C34651">
        <w:t xml:space="preserve"> </w:t>
      </w:r>
      <w:r w:rsidR="00BF04BA">
        <w:t>te</w:t>
      </w:r>
      <w:r w:rsidR="005A374F">
        <w:t xml:space="preserve">meljem članka 430. Stečajnog zakona (NN 71/15, dalje: SZ), dana </w:t>
      </w:r>
      <w:r w:rsidR="00ED1045">
        <w:t xml:space="preserve">2.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5F682B">
        <w:t>PUN KUFER j.d.o.o. Sveti Ivan Zelina, Zagrebačka 13, MBS 080869456, OIB 40571416243</w:t>
      </w:r>
      <w:r w:rsidR="00F7232C">
        <w:t xml:space="preserve">, </w:t>
      </w:r>
      <w:r>
        <w:t>na temelju neizvršenih osnova za plaćanje iznosi</w:t>
      </w:r>
      <w:r w:rsidR="00554444">
        <w:t xml:space="preserve"> </w:t>
      </w:r>
      <w:r w:rsidR="005F682B">
        <w:t>36.417,36</w:t>
      </w:r>
      <w:r w:rsidR="00795518">
        <w:t xml:space="preserve"> kn. </w:t>
      </w:r>
      <w:r w:rsidR="00ED0810">
        <w:t xml:space="preserve"> 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5F682B">
        <w:t xml:space="preserve">Jasenka </w:t>
      </w:r>
      <w:proofErr w:type="spellStart"/>
      <w:r w:rsidR="005F682B">
        <w:t>Petriček</w:t>
      </w:r>
      <w:proofErr w:type="spellEnd"/>
      <w:r w:rsidR="005F682B">
        <w:t xml:space="preserve">, OIB </w:t>
      </w:r>
      <w:r w:rsidR="00C55B3B">
        <w:t xml:space="preserve">57313317521, Gornje </w:t>
      </w:r>
      <w:proofErr w:type="spellStart"/>
      <w:r w:rsidR="00C55B3B">
        <w:t>Orešje</w:t>
      </w:r>
      <w:proofErr w:type="spellEnd"/>
      <w:r w:rsidR="00C55B3B">
        <w:t xml:space="preserve">, Gornje </w:t>
      </w:r>
      <w:proofErr w:type="spellStart"/>
      <w:r w:rsidR="00C55B3B">
        <w:t>Orešje</w:t>
      </w:r>
      <w:proofErr w:type="spellEnd"/>
      <w:r w:rsidR="00C55B3B">
        <w:t xml:space="preserve"> 100, da u r</w:t>
      </w:r>
      <w:r>
        <w:t xml:space="preserve">oku od 15 (petnaest) dana od dana objave ovog oglasa na mrežnoj stranici e-Oglasna ploča sudova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</w:t>
      </w:r>
      <w:r w:rsidR="00CD4C25">
        <w:t>0</w:t>
      </w:r>
      <w:r w:rsidR="00C55B3B">
        <w:t>55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40E54">
        <w:t>2.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CD4C25">
        <w:t>25</w:t>
      </w:r>
      <w:r>
        <w:t>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6A7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0BF"/>
    <w:rsid w:val="000C3B65"/>
    <w:rsid w:val="000D0569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6A77"/>
    <w:rsid w:val="002C7EB3"/>
    <w:rsid w:val="002D0492"/>
    <w:rsid w:val="002D2600"/>
    <w:rsid w:val="002D2610"/>
    <w:rsid w:val="002D43F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67CA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1100"/>
    <w:rsid w:val="005D2A79"/>
    <w:rsid w:val="005D3A68"/>
    <w:rsid w:val="005D57CB"/>
    <w:rsid w:val="005D7EC1"/>
    <w:rsid w:val="005E0CFB"/>
    <w:rsid w:val="005E1074"/>
    <w:rsid w:val="005E55B1"/>
    <w:rsid w:val="005F1EFD"/>
    <w:rsid w:val="005F682B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5518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A60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658"/>
    <w:rsid w:val="00924A2F"/>
    <w:rsid w:val="0092602B"/>
    <w:rsid w:val="00930B0A"/>
    <w:rsid w:val="00930E01"/>
    <w:rsid w:val="00936874"/>
    <w:rsid w:val="00936993"/>
    <w:rsid w:val="00937840"/>
    <w:rsid w:val="00940E54"/>
    <w:rsid w:val="00943D66"/>
    <w:rsid w:val="00947AF8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01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4331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360EA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5B3B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EC8"/>
    <w:rsid w:val="00CD0675"/>
    <w:rsid w:val="00CD11A9"/>
    <w:rsid w:val="00CD4C25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68B0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0C2F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4BDA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30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0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0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0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0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30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0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0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0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0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St-1055/2017</izvorni_sadrzaj>
    <derivirana_varijabla naziv="DomainObject.Predmet.OznakaBroj_1">St-1055/2017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PUN KUFER jednostavno društvo s ograničenom odgovornošću za trgovinu i usluge</izvorni_sadrzaj>
    <derivirana_varijabla naziv="DomainObject.Predmet.ProtustrankaFormated_1">  PUN KUFER jednostavno društvo s ograničenom odgovornošću za trgovinu i usluge</derivirana_varijabla>
  </DomainObject.Predmet.ProtustrankaFormated>
  <DomainObject.Predmet.ProtustrankaFormatedOIB>
    <izvorni_sadrzaj>  PUN KUFER jednostavno društvo s ograničenom odgovornošću za trgovinu i usluge, OIB 40571416243</izvorni_sadrzaj>
    <derivirana_varijabla naziv="DomainObject.Predmet.ProtustrankaFormatedOIB_1">  PUN KUFER jednostavno društvo s ograničenom odgovornošću za trgovinu i usluge, OIB 40571416243</derivirana_varijabla>
  </DomainObject.Predmet.ProtustrankaFormatedOIB>
  <DomainObject.Predmet.ProtustrankaFormatedWithAdress>
    <izvorni_sadrzaj> PUN KUFER jednostavno društvo s ograničenom odgovornošću za trgovinu i usluge, Zagrebačka 13, 10380 Sveti Ivan Zelina</izvorni_sadrzaj>
    <derivirana_varijabla naziv="DomainObject.Predmet.ProtustrankaFormatedWithAdress_1"> PUN KUFER jednostavno društvo s ograničenom odgovornošću za trgovinu i usluge, Zagrebačka 13, 10380 Sveti Ivan Zelina</derivirana_varijabla>
  </DomainObject.Predmet.ProtustrankaFormatedWithAdress>
  <DomainObject.Predmet.ProtustrankaFormatedWithAdressOIB>
    <izvorni_sadrzaj> PUN KUFER jednostavno društvo s ograničenom odgovornošću za trgovinu i usluge, OIB 40571416243, Zagrebačka 13, 10380 Sveti Ivan Zelina</izvorni_sadrzaj>
    <derivirana_varijabla naziv="DomainObject.Predmet.ProtustrankaFormatedWithAdressOIB_1"> PUN KUFER jednostavno društvo s ograničenom odgovornošću za trgovinu i usluge, OIB 40571416243, Zagrebačka 13, 10380 Sveti Ivan Zelina</derivirana_varijabla>
  </DomainObject.Predmet.ProtustrankaFormatedWithAdressOIB>
  <DomainObject.Predmet.ProtustrankaWithAdress>
    <izvorni_sadrzaj>PUN KUFER jednostavno društvo s ograničenom odgovornošću za trgovinu i usluge Zagrebačka 13, 10380 Sveti Ivan Zelina</izvorni_sadrzaj>
    <derivirana_varijabla naziv="DomainObject.Predmet.ProtustrankaWithAdress_1">PUN KUFER jednostavno društvo s ograničenom odgovornošću za trgovinu i usluge Zagrebačka 13, 10380 Sveti Ivan Zelina</derivirana_varijabla>
  </DomainObject.Predmet.ProtustrankaWithAdress>
  <DomainObject.Predmet.ProtustrankaWithAdressOIB>
    <izvorni_sadrzaj>PUN KUFER jednostavno društvo s ograničenom odgovornošću za trgovinu i usluge, OIB 40571416243, Zagrebačka 13, 10380 Sveti Ivan Zelina</izvorni_sadrzaj>
    <derivirana_varijabla naziv="DomainObject.Predmet.ProtustrankaWithAdressOIB_1">PUN KUFER jednostavno društvo s ograničenom odgovornošću za trgovinu i usluge, OIB 40571416243, Zagrebačka 13, 10380 Sveti Ivan Zelina</derivirana_varijabla>
  </DomainObject.Predmet.ProtustrankaWithAdressOIB>
  <DomainObject.Predmet.ProtustrankaNazivFormated>
    <izvorni_sadrzaj>PUN KUFER jednostavno društvo s ograničenom odgovornošću za trgovinu i usluge</izvorni_sadrzaj>
    <derivirana_varijabla naziv="DomainObject.Predmet.ProtustrankaNazivFormated_1">PUN KUFER jednostavno društvo s ograničenom odgovornošću za trgovinu i usluge</derivirana_varijabla>
  </DomainObject.Predmet.ProtustrankaNazivFormated>
  <DomainObject.Predmet.ProtustrankaNazivFormatedOIB>
    <izvorni_sadrzaj>PUN KUFER jednostavno društvo s ograničenom odgovornošću za trgovinu i usluge, OIB 40571416243</izvorni_sadrzaj>
    <derivirana_varijabla naziv="DomainObject.Predmet.ProtustrankaNazivFormatedOIB_1">PUN KUFER jednostavno društvo s ograničenom odgovornošću za trgovinu i usluge, OIB 40571416243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PUN KUFER jednostavno društvo s ograničenom odgovornošću za trgovinu i usluge</item>
    </izvorni_sadrzaj>
    <derivirana_varijabla naziv="DomainObject.Predmet.ProtuStrankaListFormated_1">
      <item>PUN KUFER jednostavno društvo s ograničenom odgovornošću za trgovinu i usluge</item>
    </derivirana_varijabla>
  </DomainObject.Predmet.ProtuStrankaListFormated>
  <DomainObject.Predmet.ProtuStrankaListFormatedOIB>
    <izvorni_sadrzaj>
      <item>PUN KUFER jednostavno društvo s ograničenom odgovornošću za trgovinu i usluge, OIB 40571416243</item>
    </izvorni_sadrzaj>
    <derivirana_varijabla naziv="DomainObject.Predmet.ProtuStrankaListFormatedOIB_1">
      <item>PUN KUFER jednostavno društvo s ograničenom odgovornošću za trgovinu i usluge, OIB 40571416243</item>
    </derivirana_varijabla>
  </DomainObject.Predmet.ProtuStrankaListFormatedOIB>
  <DomainObject.Predmet.ProtuStrankaListFormatedWithAdress>
    <izvorni_sadrzaj>
      <item>PUN KUFER jednostavno društvo s ograničenom odgovornošću za trgovinu i usluge, Zagrebačka 13, 10380 Sveti Ivan Zelina</item>
    </izvorni_sadrzaj>
    <derivirana_varijabla naziv="DomainObject.Predmet.ProtuStrankaListFormatedWithAdress_1">
      <item>PUN KUFER jednostavno društvo s ograničenom odgovornošću za trgovinu i usluge, Zagrebačka 13, 10380 Sveti Ivan Zelina</item>
    </derivirana_varijabla>
  </DomainObject.Predmet.ProtuStrankaListFormatedWithAdress>
  <DomainObject.Predmet.ProtuStrankaListFormatedWithAdressOIB>
    <izvorni_sadrzaj>
      <item>PUN KUFER jednostavno društvo s ograničenom odgovornošću za trgovinu i usluge, OIB 40571416243, Zagrebačka 13, 10380 Sveti Ivan Zelina</item>
    </izvorni_sadrzaj>
    <derivirana_varijabla naziv="DomainObject.Predmet.ProtuStrankaListFormatedWithAdressOIB_1">
      <item>PUN KUFER jednostavno društvo s ograničenom odgovornošću za trgovinu i usluge, OIB 40571416243, Zagrebačka 13, 10380 Sveti Ivan Zelina</item>
    </derivirana_varijabla>
  </DomainObject.Predmet.ProtuStrankaListFormatedWithAdressOIB>
  <DomainObject.Predmet.ProtuStrankaListNazivFormated>
    <izvorni_sadrzaj>
      <item>PUN KUFER jednostavno društvo s ograničenom odgovornošću za trgovinu i usluge</item>
    </izvorni_sadrzaj>
    <derivirana_varijabla naziv="DomainObject.Predmet.ProtuStrankaListNazivFormated_1">
      <item>PUN KUFER jednostavno društvo s ograničenom odgovornošću za trgovinu i usluge</item>
    </derivirana_varijabla>
  </DomainObject.Predmet.ProtuStrankaListNazivFormated>
  <DomainObject.Predmet.ProtuStrankaListNazivFormatedOIB>
    <izvorni_sadrzaj>
      <item>PUN KUFER jednostavno društvo s ograničenom odgovornošću za trgovinu i usluge, OIB 40571416243</item>
    </izvorni_sadrzaj>
    <derivirana_varijabla naziv="DomainObject.Predmet.ProtuStrankaListNazivFormatedOIB_1">
      <item>PUN KUFER jednostavno društvo s ograničenom odgovornošću za trgovinu i usluge, OIB 40571416243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PUN KUFER jednostavno društvo s ograničenom odgovornošću za trgovinu i usluge</izvorni_sadrzaj>
    <derivirana_varijabla naziv="DomainObject.Predmet.ProtustrankaIDrugi_1">PUN KUFER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PUN KUFER jednostavno društvo s ograničenom odgovornošću za trgovinu i usluge, OIB 40571416243, Zagrebačka 13, 10380 Sveti Ivan Zelina</izvorni_sadrzaj>
    <derivirana_varijabla naziv="DomainObject.Predmet.ProtustrankaIDrugiAdressOIB_1">PUN KUFER jednostavno društvo s ograničenom odgovornošću za trgovinu i usluge, OIB 40571416243, Zagrebačka 13,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 KUFER jednostavno društvo s ograničenom odgovornošću za trgovinu i usluge</item>
      <item>FINA Regionalni centar Zagreb</item>
    </izvorni_sadrzaj>
    <derivirana_varijabla naziv="DomainObject.Predmet.SudioniciListNaziv_1">
      <item>PUN KUFER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PUN KUFER jednostavno društvo s ograničenom odgovornošću za trgovinu i usluge, OIB 40571416243, Zagrebačka 13,10380 Sveti Ivan Zelina</item>
      <item>FINA Regionalni centar Zagreb, OIB 85821130368, Trg svibanjskih žrtava 1995. br. 1,10000 Zagreb</item>
    </izvorni_sadrzaj>
    <derivirana_varijabla naziv="DomainObject.Predmet.SudioniciListAdressOIB_1">
      <item>PUN KUFER jednostavno društvo s ograničenom odgovornošću za trgovinu i usluge, OIB 40571416243, Zagrebačka 13,10380 Sveti Ivan Zelina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40571416243</item>
      <item>, OIB 85821130368</item>
    </izvorni_sadrzaj>
    <derivirana_varijabla naziv="DomainObject.Predmet.SudioniciListNazivOIB_1">
      <item>, OIB 40571416243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4147E2-E3AF-4C0E-95F9-0AD967FD73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2126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2017-08-02T07:38:00Z</dcterms:created>
  <dc:creator>Korisnik</dc:creator>
  <cp:lastModifiedBy>Sanja Ban</cp:lastModifiedBy>
  <cp:lastPrinted>2017-08-02T07:38:00Z</cp:lastPrinted>
  <dcterms:modified xmlns:xsi="http://www.w3.org/2001/XMLSchema-instance" xsi:type="dcterms:W3CDTF">2017-08-02T07:39:00Z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