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daaaa" w14:paraId="d9daaa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FD45CA">
        <w:t>3381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752EEB">
        <w:t>33</w:t>
      </w:r>
      <w:r w:rsidR="00FD45CA">
        <w:t>81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FD45CA" w:rsidRPr="008513CB">
        <w:t>FIN IVA d.o.o.</w:t>
      </w:r>
      <w:r w:rsidR="00FD45CA">
        <w:t xml:space="preserve">, Zagreb (Grad </w:t>
      </w:r>
      <w:r w:rsidR="00FD45CA" w:rsidRPr="00516BCB">
        <w:t xml:space="preserve">Zagreb), Miramarska 22a, </w:t>
      </w:r>
      <w:r w:rsidR="00FD45CA" w:rsidRPr="004D3A78">
        <w:t>OIB:</w:t>
      </w:r>
      <w:r w:rsidR="00FD45CA">
        <w:t xml:space="preserve"> </w:t>
      </w:r>
      <w:r w:rsidR="00FD45CA" w:rsidRPr="008513CB">
        <w:t>45629921719</w:t>
      </w:r>
      <w:r w:rsidR="00031931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4651DC">
        <w:t xml:space="preserve"> </w:t>
      </w:r>
      <w:r w:rsidR="00FD45CA">
        <w:t>59.091,20</w:t>
      </w:r>
      <w:r w:rsidR="00303501">
        <w:t xml:space="preserve"> </w:t>
      </w:r>
      <w:r w:rsidR="009E5982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F812ED">
        <w:t>4. siječnja 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931"/>
    <w:rsid w:val="00060B81"/>
    <w:rsid w:val="00097A55"/>
    <w:rsid w:val="000A40E7"/>
    <w:rsid w:val="000E6EBD"/>
    <w:rsid w:val="001103A3"/>
    <w:rsid w:val="00114EA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63D6D"/>
    <w:rsid w:val="00264D19"/>
    <w:rsid w:val="00297E94"/>
    <w:rsid w:val="002F1E46"/>
    <w:rsid w:val="00302DB9"/>
    <w:rsid w:val="00303501"/>
    <w:rsid w:val="00325398"/>
    <w:rsid w:val="003521B1"/>
    <w:rsid w:val="00372D1E"/>
    <w:rsid w:val="0038246E"/>
    <w:rsid w:val="003D35F9"/>
    <w:rsid w:val="003E3A15"/>
    <w:rsid w:val="00413F4C"/>
    <w:rsid w:val="004234FE"/>
    <w:rsid w:val="004357DD"/>
    <w:rsid w:val="0045172A"/>
    <w:rsid w:val="0046355B"/>
    <w:rsid w:val="004651DC"/>
    <w:rsid w:val="0048594B"/>
    <w:rsid w:val="004B337A"/>
    <w:rsid w:val="004F3962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D4A58"/>
    <w:rsid w:val="00701DD9"/>
    <w:rsid w:val="007225E1"/>
    <w:rsid w:val="00752EEB"/>
    <w:rsid w:val="007B5AFD"/>
    <w:rsid w:val="007C65B0"/>
    <w:rsid w:val="007C6FB0"/>
    <w:rsid w:val="007D5A5D"/>
    <w:rsid w:val="008155EE"/>
    <w:rsid w:val="008613BD"/>
    <w:rsid w:val="00863025"/>
    <w:rsid w:val="00871F01"/>
    <w:rsid w:val="008D5089"/>
    <w:rsid w:val="00916786"/>
    <w:rsid w:val="00920CA0"/>
    <w:rsid w:val="009419D8"/>
    <w:rsid w:val="00975CC6"/>
    <w:rsid w:val="009B1875"/>
    <w:rsid w:val="009E5982"/>
    <w:rsid w:val="00A71431"/>
    <w:rsid w:val="00AA13CA"/>
    <w:rsid w:val="00AC39EC"/>
    <w:rsid w:val="00AC4528"/>
    <w:rsid w:val="00AD027A"/>
    <w:rsid w:val="00AD30A3"/>
    <w:rsid w:val="00AE0315"/>
    <w:rsid w:val="00B07C12"/>
    <w:rsid w:val="00B63F00"/>
    <w:rsid w:val="00B82F18"/>
    <w:rsid w:val="00B8496C"/>
    <w:rsid w:val="00BB7725"/>
    <w:rsid w:val="00C26753"/>
    <w:rsid w:val="00C307EB"/>
    <w:rsid w:val="00C56650"/>
    <w:rsid w:val="00C836B9"/>
    <w:rsid w:val="00C958E9"/>
    <w:rsid w:val="00CE7362"/>
    <w:rsid w:val="00D01B78"/>
    <w:rsid w:val="00D11D56"/>
    <w:rsid w:val="00D341A4"/>
    <w:rsid w:val="00D419EB"/>
    <w:rsid w:val="00D66226"/>
    <w:rsid w:val="00DD4625"/>
    <w:rsid w:val="00E16172"/>
    <w:rsid w:val="00E313F3"/>
    <w:rsid w:val="00E60025"/>
    <w:rsid w:val="00E66941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3381</izvorni_sadrzaj>
    <derivirana_varijabla naziv="DomainObject.Predmet.Broj_1">3381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St-3381/2015</izvorni_sadrzaj>
    <derivirana_varijabla naziv="DomainObject.Predmet.OznakaBroj_1">St-3381/2015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 IVA društvo s ograničenom odgovornošću za trgovinu i usluge zastupanog po punomoćniku Ljiljana Mikulić</izvorni_sadrzaj>
    <derivirana_varijabla naziv="DomainObject.Predmet.ProtustrankaFormated_1">  FIN IVA društvo s ograničenom odgovornošću za trgovinu i usluge zastupanog po punomoćniku Ljiljana Mikulić</derivirana_varijabla>
  </DomainObject.Predmet.ProtustrankaFormated>
  <DomainObject.Predmet.ProtustrankaFormatedOIB>
    <izvorni_sadrzaj>  FIN IVA društvo s ograničenom odgovornošću za trgovinu i usluge, OIB 45629921719 zastupanog po punomoćniku Ljiljana Mikulić</izvorni_sadrzaj>
    <derivirana_varijabla naziv="DomainObject.Predmet.ProtustrankaFormatedOIB_1">  FIN IVA društvo s ograničenom odgovornošću za trgovinu i usluge, OIB 45629921719 zastupanog po punomoćniku Ljiljana Mikulić</derivirana_varijabla>
  </DomainObject.Predmet.ProtustrankaFormatedOIB>
  <DomainObject.Predmet.ProtustrankaFormatedWithAdress>
    <izvorni_sadrzaj> FIN IVA društvo s ograničenom odgovornošću za trgovinu i usluge, Miramarska 22 a, 10000 Zagreb zastupanog po punomoćniku Ljiljana Mikulić</izvorni_sadrzaj>
    <derivirana_varijabla naziv="DomainObject.Predmet.ProtustrankaFormatedWithAdress_1"> FIN IVA društvo s ograničenom odgovornošću za trgovinu i usluge, Miramarska 22 a, 10000 Zagreb zastupanog po punomoćniku Ljiljana Mikulić</derivirana_varijabla>
  </DomainObject.Predmet.ProtustrankaFormatedWithAdress>
  <DomainObject.Predmet.ProtustrankaFormatedWithAdressOIB>
    <izvorni_sadrzaj> FIN IVA društvo s ograničenom odgovornošću za trgovinu i usluge, OIB 45629921719, Miramarska 22 a, 10000 Zagreb zastupanog po punomoćniku Ljiljana Mikulić</izvorni_sadrzaj>
    <derivirana_varijabla naziv="DomainObject.Predmet.ProtustrankaFormatedWithAdressOIB_1"> FIN IVA društvo s ograničenom odgovornošću za trgovinu i usluge, OIB 45629921719, Miramarska 22 a, 10000 Zagreb zastupanog po punomoćniku Ljiljana Mikulić</derivirana_varijabla>
  </DomainObject.Predmet.ProtustrankaFormatedWithAdressOIB>
  <DomainObject.Predmet.ProtustrankaWithAdress>
    <izvorni_sadrzaj>FIN IVA društvo s ograničenom odgovornošću za trgovinu i usluge Miramarska 22 a, 10000 Zagreb</izvorni_sadrzaj>
    <derivirana_varijabla naziv="DomainObject.Predmet.ProtustrankaWithAdress_1">FIN IVA društvo s ograničenom odgovornošću za trgovinu i usluge Miramarska 22 a, 10000 Zagreb</derivirana_varijabla>
  </DomainObject.Predmet.ProtustrankaWithAdress>
  <DomainObject.Predmet.ProtustrankaWithAdressOIB>
    <izvorni_sadrzaj>FIN IVA društvo s ograničenom odgovornošću za trgovinu i usluge, OIB 45629921719, Miramarska 22 a, 10000 Zagreb</izvorni_sadrzaj>
    <derivirana_varijabla naziv="DomainObject.Predmet.ProtustrankaWithAdressOIB_1">FIN IVA društvo s ograničenom odgovornošću za trgovinu i usluge, OIB 45629921719, Miramarska 22 a, 10000 Zagreb</derivirana_varijabla>
  </DomainObject.Predmet.ProtustrankaWithAdressOIB>
  <DomainObject.Predmet.ProtustrankaNazivFormated>
    <izvorni_sadrzaj>FIN IVA društvo s ograničenom odgovornošću za trgovinu i usluge</izvorni_sadrzaj>
    <derivirana_varijabla naziv="DomainObject.Predmet.ProtustrankaNazivFormated_1">FIN IVA društvo s ograničenom odgovornošću za trgovinu i usluge</derivirana_varijabla>
  </DomainObject.Predmet.ProtustrankaNazivFormated>
  <DomainObject.Predmet.ProtustrankaNazivFormatedOIB>
    <izvorni_sadrzaj>FIN IVA društvo s ograničenom odgovornošću za trgovinu i usluge, OIB 45629921719</izvorni_sadrzaj>
    <derivirana_varijabla naziv="DomainObject.Predmet.ProtustrankaNazivFormatedOIB_1">FIN IVA društvo s ograničenom odgovornošću za trgovinu i usluge, OIB 45629921719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 IVA društvo s ograničenom odgovornošću za trgovinu i usluge zastupanog po punomoćniku Ljiljana Mikulić</item>
    </izvorni_sadrzaj>
    <derivirana_varijabla naziv="DomainObject.Predmet.ProtuStrankaListFormated_1">
      <item>FIN IVA društvo s ograničenom odgovornošću za trgovinu i usluge zastupanog po punomoćniku Ljiljana Mikulić</item>
    </derivirana_varijabla>
  </DomainObject.Predmet.ProtuStrankaListFormated>
  <DomainObject.Predmet.ProtuStrankaListFormatedOIB>
    <izvorni_sadrzaj>
      <item>FIN IVA društvo s ograničenom odgovornošću za trgovinu i usluge, OIB 45629921719 zastupanog po punomoćniku Ljiljana Mikulić</item>
    </izvorni_sadrzaj>
    <derivirana_varijabla naziv="DomainObject.Predmet.ProtuStrankaListFormatedOIB_1">
      <item>FIN IVA društvo s ograničenom odgovornošću za trgovinu i usluge, OIB 45629921719 zastupanog po punomoćniku Ljiljana Mikulić</item>
    </derivirana_varijabla>
  </DomainObject.Predmet.ProtuStrankaListFormatedOIB>
  <DomainObject.Predmet.ProtuStrankaListFormatedWithAdress>
    <izvorni_sadrzaj>
      <item>FIN IVA društvo s ograničenom odgovornošću za trgovinu i usluge, Miramarska 22 a, 10000 Zagreb zastupanog po punomoćniku Ljiljana Mikulić</item>
    </izvorni_sadrzaj>
    <derivirana_varijabla naziv="DomainObject.Predmet.ProtuStrankaListFormatedWithAdress_1">
      <item>FIN IVA društvo s ograničenom odgovornošću za trgovinu i usluge, Miramarska 22 a, 10000 Zagreb zastupanog po punomoćniku Ljiljana Mikulić</item>
    </derivirana_varijabla>
  </DomainObject.Predmet.ProtuStrankaListFormatedWithAdress>
  <DomainObject.Predmet.ProtuStrankaListFormatedWithAdressOIB>
    <izvorni_sadrzaj>
      <item>FIN IVA društvo s ograničenom odgovornošću za trgovinu i usluge, OIB 45629921719, Miramarska 22 a, 10000 Zagreb zastupanog po punomoćniku Ljiljana Mikulić</item>
    </izvorni_sadrzaj>
    <derivirana_varijabla naziv="DomainObject.Predmet.ProtuStrankaListFormatedWithAdressOIB_1">
      <item>FIN IVA društvo s ograničenom odgovornošću za trgovinu i usluge, OIB 45629921719, Miramarska 22 a, 10000 Zagreb zastupanog po punomoćniku Ljiljana Mikulić</item>
    </derivirana_varijabla>
  </DomainObject.Predmet.ProtuStrankaListFormatedWithAdressOIB>
  <DomainObject.Predmet.ProtuStrankaListNazivFormated>
    <izvorni_sadrzaj>
      <item>FIN IVA društvo s ograničenom odgovornošću za trgovinu i usluge</item>
    </izvorni_sadrzaj>
    <derivirana_varijabla naziv="DomainObject.Predmet.ProtuStrankaListNazivFormated_1">
      <item>FIN IVA društvo s ograničenom odgovornošću za trgovinu i usluge</item>
    </derivirana_varijabla>
  </DomainObject.Predmet.ProtuStrankaListNazivFormated>
  <DomainObject.Predmet.ProtuStrankaListNazivFormatedOIB>
    <izvorni_sadrzaj>
      <item>FIN IVA društvo s ograničenom odgovornošću za trgovinu i usluge, OIB 45629921719</item>
    </izvorni_sadrzaj>
    <derivirana_varijabla naziv="DomainObject.Predmet.ProtuStrankaListNazivFormatedOIB_1">
      <item>FIN IVA društvo s ograničenom odgovornošću za trgovinu i usluge, OIB 45629921719</item>
    </derivirana_varijabla>
  </DomainObject.Predmet.ProtuStrankaListNazivFormatedOIB>
  <DomainObject.Predmet.OstaliListFormated>
    <izvorni_sadrzaj>
      <item>Ljiljana Mikulić punomoćnik sudionika u postupku FIN IVA društvo s ograničenom odgovornošću za trgovinu i usluge</item>
    </izvorni_sadrzaj>
    <derivirana_varijabla naziv="DomainObject.Predmet.OstaliListFormated_1">
      <item>Ljiljana Mikulić punomoćnik sudionika u postupku FIN IVA društvo s ograničenom odgovornošću za trgovinu i usluge</item>
    </derivirana_varijabla>
  </DomainObject.Predmet.OstaliListFormated>
  <DomainObject.Predmet.OstaliListFormatedOIB>
    <izvorni_sadrzaj>
      <item>Ljiljana Mikulić, OIB 61454541194 punomoćnik sudionika u postupku FIN IVA društvo s ograničenom odgovornošću za trgovinu i usluge</item>
    </izvorni_sadrzaj>
    <derivirana_varijabla naziv="DomainObject.Predmet.OstaliListFormatedOIB_1">
      <item>Ljiljana Mikulić, OIB 61454541194 punomoćnik sudionika u postupku FIN IVA društvo s ograničenom odgovornošću za trgovinu i usluge</item>
    </derivirana_varijabla>
  </DomainObject.Predmet.OstaliListFormatedOIB>
  <DomainObject.Predmet.OstaliListFormatedWithAdress>
    <izvorni_sadrzaj>
      <item>Ljiljana Mikulić, Odranska 12, 10000 Zagreb punomoćnik sudionika u postupku FIN IVA društvo s ograničenom odgovornošću za trgovinu i usluge</item>
    </izvorni_sadrzaj>
    <derivirana_varijabla naziv="DomainObject.Predmet.OstaliListFormatedWithAdress_1">
      <item>Ljiljana Mikulić, Odranska 12, 10000 Zagreb punomoćnik sudionika u postupku FIN IVA društvo s ograničenom odgovornošću za trgovinu i usluge</item>
    </derivirana_varijabla>
  </DomainObject.Predmet.OstaliListFormatedWithAdress>
  <DomainObject.Predmet.OstaliListFormatedWithAdressOIB>
    <izvorni_sadrzaj>
      <item>Ljiljana Mikulić, OIB 61454541194, Odranska 12, 10000 Zagreb punomoćnik sudionika u postupku FIN IVA društvo s ograničenom odgovornošću za trgovinu i usluge</item>
    </izvorni_sadrzaj>
    <derivirana_varijabla naziv="DomainObject.Predmet.OstaliListFormatedWithAdressOIB_1">
      <item>Ljiljana Mikulić, OIB 61454541194, Odranska 12, 10000 Zagreb punomoćnik sudionika u postupku FIN IVA društvo s ograničenom odgovornošću za trgovinu i usluge</item>
    </derivirana_varijabla>
  </DomainObject.Predmet.OstaliListFormatedWithAdressOIB>
  <DomainObject.Predmet.OstaliListNazivFormated>
    <izvorni_sadrzaj>
      <item>Ljiljana Mikulić</item>
    </izvorni_sadrzaj>
    <derivirana_varijabla naziv="DomainObject.Predmet.OstaliListNazivFormated_1">
      <item>Ljiljana Mikulić</item>
    </derivirana_varijabla>
  </DomainObject.Predmet.OstaliListNazivFormated>
  <DomainObject.Predmet.OstaliListNazivFormatedOIB>
    <izvorni_sadrzaj>
      <item>Ljiljana Mikulić, OIB 61454541194</item>
    </izvorni_sadrzaj>
    <derivirana_varijabla naziv="DomainObject.Predmet.OstaliListNazivFormatedOIB_1">
      <item>Ljiljana Mikulić, OIB 61454541194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 IVA društvo s ograničenom odgovornošću za trgovinu i usluge</izvorni_sadrzaj>
    <derivirana_varijabla naziv="DomainObject.Predmet.ProtustrankaIDrugi_1">FIN IVA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FIN IVA društvo s ograničenom odgovornošću za trgovinu i usluge, OIB 45629921719, Miramarska 22 a, 10000 Zagreb</izvorni_sadrzaj>
    <derivirana_varijabla naziv="DomainObject.Predmet.ProtustrankaIDrugiAdressOIB_1">FIN IVA društvo s ograničenom odgovornošću za trgovinu i usluge, OIB 45629921719, Miramarska 22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 IVA društvo s ograničenom odgovornošću za trgovinu i usluge</item>
      <item>Ljiljana Mikulić</item>
    </izvorni_sadrzaj>
    <derivirana_varijabla naziv="DomainObject.Predmet.SudioniciListNaziv_1">
      <item>FINA Regionalni centar Zagreb</item>
      <item>FIN IVA društvo s ograničenom odgovornošću za trgovinu i usluge</item>
      <item>Ljiljana Mikulić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FIN IVA društvo s ograničenom odgovornošću za trgovinu i usluge, OIB 45629921719, Miramarska 22 a,10000 Zagreb</item>
      <item>Ljiljana Mikulić, OIB 61454541194, Odranska 12,10000 Zagreb</item>
    </izvorni_sadrzaj>
    <derivirana_varijabla naziv="DomainObject.Predmet.SudioniciListAdressOIB_1">
      <item>FINA Regionalni centar Zagreb, OIB 85821130368, Trg svibanjskih žrtava 1995. 1,10000 Zagreb</item>
      <item>FIN IVA društvo s ograničenom odgovornošću za trgovinu i usluge, OIB 45629921719, Miramarska 22 a,10000 Zagreb</item>
      <item>Ljiljana Mikulić, OIB 61454541194, Odranska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45629921719</item>
      <item>, OIB 61454541194</item>
    </izvorni_sadrzaj>
    <derivirana_varijabla naziv="DomainObject.Predmet.SudioniciListNazivOIB_1">
      <item>, OIB 85821130368</item>
      <item>, OIB 45629921719</item>
      <item>, OIB 61454541194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276</properties:Words>
  <properties:Characters>1456</properties:Characters>
  <properties:Lines>43</properties:Lines>
  <properties:Paragraphs>18</properties:Paragraphs>
  <properties:TotalTime>300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2016-01-04T08:47:00Z</cp:lastPrinted>
  <dcterms:modified xmlns:xsi="http://www.w3.org/2001/XMLSchema-instance" xsi:type="dcterms:W3CDTF">2016-01-04T08:58:00Z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