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4093" w14:paraId="a924093" w:rsidRDefault="006B31FB" w:rsidP="006B31FB" w:rsidR="00A22B8F">
      <w:pPr>
        <w15:collapsed w:val="false"/>
      </w:pPr>
      <w:bookmarkStart w:name="_GoBack" w:id="0"/>
      <w:bookmarkEnd w:id="0"/>
      <w:r>
        <w:t xml:space="preserve">          </w:t>
      </w:r>
      <w:r w:rsidR="00A22B8F">
        <w:t xml:space="preserve">    </w:t>
      </w:r>
      <w:r w:rsidR="00A22B8F">
        <w:rPr>
          <w:noProof/>
          <w:lang w:val="hr-HR"/>
        </w:rPr>
        <w:drawing>
          <wp:inline distR="0" distL="0" distB="0" distT="0">
            <wp:extent cy="711200" cx="571500"/>
            <wp:effectExtent b="0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B8F" w:rsidP="00A22B8F" w:rsidR="00A22B8F" w:rsidRPr="00A22B8F">
      <w:pPr>
        <w:rPr>
          <w:b/>
        </w:rPr>
      </w:pPr>
      <w:r w:rsidRPr="00A22B8F">
        <w:rPr>
          <w:b/>
          <w:szCs w:val="24"/>
        </w:rPr>
        <w:t>REPUBLIKA HRVATSKA</w:t>
      </w:r>
    </w:p>
    <w:p w:rsidRDefault="00A22B8F" w:rsidP="00A22B8F" w:rsidR="00A22B8F" w:rsidRPr="00A22B8F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A22B8F" w:rsidP="00A22B8F" w:rsidR="00A22B8F">
      <w:pPr>
        <w:rPr>
          <w:b/>
        </w:rPr>
      </w:pPr>
      <w:r>
        <w:rPr>
          <w:b/>
        </w:rPr>
        <w:t>OIB:29399232217</w:t>
      </w:r>
    </w:p>
    <w:p w:rsidRDefault="005459B5" w:rsidP="00686790" w:rsidR="005459B5"/>
    <w:p w:rsidRDefault="00A22B8F" w:rsidP="00A22B8F" w:rsidR="00A22B8F">
      <w:pPr>
        <w:jc w:val="center"/>
      </w:pPr>
    </w:p>
    <w:p w:rsidRDefault="00A22B8F" w:rsidP="00A22B8F" w:rsidR="00A22B8F">
      <w:pPr>
        <w:jc w:val="both"/>
      </w:pPr>
      <w:r>
        <w:tab/>
        <w:t>Općinski sud u Šibeniku, po sutkinji Ani Kević Brakus, povodom prijedloga potrošača Marko Dundjer iz Šibenika, Bana Ivana Mažuranića 37, OIB:47372442044, za otvaranje postupka stečaja potrošača, izvan ročišta, bez prisutnosti stranaka, 19.prosinca 2016.g.</w:t>
      </w:r>
    </w:p>
    <w:p w:rsidRDefault="00C301ED" w:rsidP="00A22B8F" w:rsidR="00457E91">
      <w:pPr>
        <w:jc w:val="center"/>
      </w:pPr>
      <w:r>
        <w:t xml:space="preserve">  </w:t>
      </w:r>
    </w:p>
    <w:p w:rsidRDefault="00B46F84" w:rsidP="00C301ED" w:rsidR="00C301ED" w:rsidRPr="00A009B9">
      <w:pPr>
        <w:jc w:val="center"/>
        <w:rPr>
          <w:b/>
        </w:rPr>
      </w:pPr>
      <w:r>
        <w:rPr>
          <w:b/>
        </w:rPr>
        <w:t>z a k l j u č i</w:t>
      </w:r>
      <w:r w:rsidR="00C301ED" w:rsidRPr="00A009B9">
        <w:rPr>
          <w:b/>
        </w:rPr>
        <w:t xml:space="preserve"> o   j e </w:t>
      </w:r>
    </w:p>
    <w:p w:rsidRDefault="00C301ED" w:rsidP="00C301ED" w:rsidR="00C301ED">
      <w:pPr>
        <w:ind w:firstLine="720"/>
        <w:jc w:val="both"/>
      </w:pPr>
    </w:p>
    <w:p w:rsidRDefault="00A22B8F" w:rsidP="006B31FB" w:rsidR="004B00F9" w:rsidRPr="00A009B9">
      <w:pPr>
        <w:ind w:firstLine="708"/>
        <w:jc w:val="both"/>
        <w:rPr>
          <w:lang w:val="hr-HR"/>
        </w:rPr>
      </w:pPr>
      <w:r>
        <w:t xml:space="preserve">1. </w:t>
      </w:r>
      <w:r w:rsidR="004B00F9">
        <w:t xml:space="preserve">Nalaže se povjereniku </w:t>
      </w:r>
      <w:r>
        <w:t xml:space="preserve">Ivanu Rudi iz Šibenika, Stjepana Radića 6/II, OIB:47128883453, </w:t>
      </w:r>
      <w:r w:rsidR="004B00F9" w:rsidRPr="00A009B9">
        <w:rPr>
          <w:lang w:val="hr-HR"/>
        </w:rPr>
        <w:t xml:space="preserve">da otvori poseban transakcijski račun kod Financijske institucije za potrošača </w:t>
      </w:r>
      <w:r>
        <w:t>Marka Dundjera iz Šibenika, Bana Ivana Mažuranića 37, OIB:47372442044</w:t>
      </w:r>
      <w:r w:rsidR="00925BA5" w:rsidRPr="00A009B9">
        <w:rPr>
          <w:lang w:val="hr-HR"/>
        </w:rPr>
        <w:t>,</w:t>
      </w:r>
      <w:r>
        <w:rPr>
          <w:lang w:val="hr-HR"/>
        </w:rPr>
        <w:t xml:space="preserve"> nad kojim je otvoren stečaj (</w:t>
      </w:r>
      <w:r w:rsidR="004B00F9" w:rsidRPr="00A009B9">
        <w:rPr>
          <w:lang w:val="hr-HR"/>
        </w:rPr>
        <w:t>čl.42. Zakona o stečaju potrošača</w:t>
      </w:r>
      <w:r>
        <w:rPr>
          <w:lang w:val="hr-HR"/>
        </w:rPr>
        <w:t xml:space="preserve"> NN 100/15, dalje: ZSP</w:t>
      </w:r>
      <w:r w:rsidR="004B00F9" w:rsidRPr="00A009B9">
        <w:rPr>
          <w:lang w:val="hr-HR"/>
        </w:rPr>
        <w:t>).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Poseban račun povjerenik mora otvoriti prvi dan nakon što ga je sud imenovao.</w:t>
      </w:r>
    </w:p>
    <w:p w:rsidRDefault="006B31FB" w:rsidP="006B31FB" w:rsidR="004B00F9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2. </w:t>
      </w:r>
      <w:r w:rsidR="00A22B8F">
        <w:rPr>
          <w:lang w:val="hr-HR"/>
        </w:rPr>
        <w:t>Sukladno čl.</w:t>
      </w:r>
      <w:r w:rsidR="004B00F9" w:rsidRPr="00A009B9">
        <w:rPr>
          <w:lang w:val="hr-HR"/>
        </w:rPr>
        <w:t>39. Z</w:t>
      </w:r>
      <w:r w:rsidR="00A22B8F">
        <w:rPr>
          <w:lang w:val="hr-HR"/>
        </w:rPr>
        <w:t>SP-a</w:t>
      </w:r>
      <w:r w:rsidR="004B00F9" w:rsidRPr="00A009B9">
        <w:rPr>
          <w:lang w:val="hr-HR"/>
        </w:rPr>
        <w:t xml:space="preserve"> prije prihvaćanja dužnosti povjerenik će pred sudom dati Izjavu da će savjesno, držeći se Ustava, zakona i pravnog poretka Republike Hrvatske, obavljati svoju dužnost.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Povjerenik je dužan odmah nakon prestanka obavljanja dužnosti, vratiti sudu Potvrdu o imenovanju.</w:t>
      </w:r>
    </w:p>
    <w:p w:rsidRDefault="00925BA5" w:rsidP="00A22B8F" w:rsidR="006B31FB">
      <w:pPr>
        <w:jc w:val="both"/>
        <w:rPr>
          <w:lang w:val="hr-HR"/>
        </w:rPr>
      </w:pPr>
      <w:r w:rsidRPr="00A009B9">
        <w:rPr>
          <w:lang w:val="hr-HR"/>
        </w:rPr>
        <w:t xml:space="preserve">Povjerenik će nakon zaključenja postupka,  u razdoblju provjere ponašanja u ime i za račun potrošača unovčavati imovinu potrošača i prikupljenim sredstvima namiriti nastale troškove postupka. </w:t>
      </w:r>
    </w:p>
    <w:p w:rsidRDefault="006B31FB" w:rsidP="006B31FB" w:rsidR="00925BA5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3. </w:t>
      </w:r>
      <w:r w:rsidR="00925BA5" w:rsidRPr="00A009B9">
        <w:rPr>
          <w:lang w:val="hr-HR"/>
        </w:rPr>
        <w:t xml:space="preserve">O obavljenim radnjama povjerenik je dužan podnositi </w:t>
      </w:r>
      <w:r w:rsidR="00A22B8F">
        <w:rPr>
          <w:lang w:val="hr-HR"/>
        </w:rPr>
        <w:t>izvješće sudu (</w:t>
      </w:r>
      <w:r w:rsidR="00925BA5" w:rsidRPr="00A009B9">
        <w:rPr>
          <w:lang w:val="hr-HR"/>
        </w:rPr>
        <w:t>čl.58.</w:t>
      </w:r>
      <w:r w:rsidR="00A22B8F">
        <w:rPr>
          <w:lang w:val="hr-HR"/>
        </w:rPr>
        <w:t xml:space="preserve"> </w:t>
      </w:r>
      <w:r w:rsidR="00925BA5" w:rsidRPr="00A009B9">
        <w:rPr>
          <w:lang w:val="hr-HR"/>
        </w:rPr>
        <w:t>st.2. Z</w:t>
      </w:r>
      <w:r w:rsidR="00A22B8F">
        <w:rPr>
          <w:lang w:val="hr-HR"/>
        </w:rPr>
        <w:t>SP-a</w:t>
      </w:r>
      <w:r w:rsidR="00925BA5" w:rsidRPr="00A009B9">
        <w:rPr>
          <w:lang w:val="hr-HR"/>
        </w:rPr>
        <w:t>).</w:t>
      </w:r>
    </w:p>
    <w:p w:rsidRDefault="006B31FB" w:rsidP="00A22B8F" w:rsidR="00925BA5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4. </w:t>
      </w:r>
      <w:r w:rsidR="00925BA5"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</w:t>
      </w:r>
      <w:r w:rsidR="00A22B8F">
        <w:rPr>
          <w:lang w:val="hr-HR"/>
        </w:rPr>
        <w:t xml:space="preserve"> stečajni postupak ne provodi (</w:t>
      </w:r>
      <w:r w:rsidR="00925BA5" w:rsidRPr="00A009B9">
        <w:rPr>
          <w:lang w:val="hr-HR"/>
        </w:rPr>
        <w:t>čl.58.</w:t>
      </w:r>
      <w:r w:rsidR="00A22B8F">
        <w:rPr>
          <w:lang w:val="hr-HR"/>
        </w:rPr>
        <w:t xml:space="preserve"> </w:t>
      </w:r>
      <w:r w:rsidR="00925BA5" w:rsidRPr="00A009B9">
        <w:rPr>
          <w:lang w:val="hr-HR"/>
        </w:rPr>
        <w:t>st.3. Z</w:t>
      </w:r>
      <w:r w:rsidR="00A22B8F">
        <w:rPr>
          <w:lang w:val="hr-HR"/>
        </w:rPr>
        <w:t>SP-a</w:t>
      </w:r>
      <w:r w:rsidR="00925BA5" w:rsidRPr="00A009B9">
        <w:rPr>
          <w:lang w:val="hr-HR"/>
        </w:rPr>
        <w:t>).</w:t>
      </w:r>
    </w:p>
    <w:p w:rsidRDefault="00A009B9" w:rsidP="00A22B8F" w:rsidR="004B00F9" w:rsidRPr="00A009B9">
      <w:pPr>
        <w:ind w:hanging="720"/>
        <w:jc w:val="both"/>
        <w:rPr>
          <w:lang w:val="hr-HR"/>
        </w:rPr>
      </w:pPr>
      <w:r>
        <w:rPr>
          <w:lang w:val="hr-HR"/>
        </w:rPr>
        <w:tab/>
      </w:r>
      <w:r w:rsidR="00A22B8F">
        <w:rPr>
          <w:lang w:val="hr-HR"/>
        </w:rPr>
        <w:tab/>
      </w:r>
      <w:r w:rsidR="006B31FB">
        <w:rPr>
          <w:lang w:val="hr-HR"/>
        </w:rPr>
        <w:t>5</w:t>
      </w:r>
      <w:r w:rsidR="00A22B8F">
        <w:rPr>
          <w:lang w:val="hr-HR"/>
        </w:rPr>
        <w:t xml:space="preserve">. </w:t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Default="004B00F9" w:rsidP="00A22B8F" w:rsidR="004B00F9" w:rsidRPr="00A009B9">
      <w:pPr>
        <w:ind w:hanging="720"/>
        <w:jc w:val="both"/>
        <w:rPr>
          <w:lang w:val="hr-HR"/>
        </w:rPr>
      </w:pPr>
      <w:r w:rsidRPr="00A009B9">
        <w:rPr>
          <w:lang w:val="hr-HR"/>
        </w:rPr>
        <w:tab/>
      </w:r>
      <w:r w:rsidR="00A22B8F">
        <w:rPr>
          <w:lang w:val="hr-HR"/>
        </w:rPr>
        <w:tab/>
      </w:r>
      <w:r w:rsidR="006B31FB">
        <w:rPr>
          <w:lang w:val="hr-HR"/>
        </w:rPr>
        <w:t>6</w:t>
      </w:r>
      <w:r w:rsidR="00A22B8F">
        <w:rPr>
          <w:lang w:val="hr-HR"/>
        </w:rPr>
        <w:t xml:space="preserve">. </w:t>
      </w:r>
      <w:r w:rsidRPr="00A009B9">
        <w:rPr>
          <w:lang w:val="hr-HR"/>
        </w:rPr>
        <w:t>Sredstva s posebnog računa ne mogu biti predmetom ovrhe koja se provodi protiv povjerenika, a u slučaju stečaja ili smrti povjerenika, ne ulaze u njegovu stečajnu masu odnosno ostavinu.</w:t>
      </w:r>
    </w:p>
    <w:p w:rsidRDefault="006B31FB" w:rsidP="00A22B8F" w:rsidR="004B00F9" w:rsidRPr="00A009B9">
      <w:pPr>
        <w:ind w:firstLine="720"/>
        <w:jc w:val="both"/>
        <w:rPr>
          <w:lang w:val="hr-HR"/>
        </w:rPr>
      </w:pPr>
      <w:r>
        <w:rPr>
          <w:lang w:val="hr-HR"/>
        </w:rPr>
        <w:t>7</w:t>
      </w:r>
      <w:r w:rsidR="00A22B8F">
        <w:rPr>
          <w:lang w:val="hr-HR"/>
        </w:rPr>
        <w:t xml:space="preserve">. </w:t>
      </w:r>
      <w:r w:rsidR="004B00F9" w:rsidRPr="00A009B9">
        <w:rPr>
          <w:lang w:val="hr-HR"/>
        </w:rPr>
        <w:t>Povjerenik je dužan sve uplate koje se odnose na upravljanje i raspolaganje stečajnom masom imati odvojene od svoje imovine.</w:t>
      </w:r>
    </w:p>
    <w:p w:rsidRDefault="00A009B9" w:rsidP="004B00F9" w:rsidR="00A009B9" w:rsidRPr="00A009B9">
      <w:pPr>
        <w:jc w:val="both"/>
        <w:rPr>
          <w:lang w:val="hr-HR"/>
        </w:rPr>
      </w:pPr>
    </w:p>
    <w:p w:rsidRDefault="00C301ED" w:rsidP="00A22B8F" w:rsidR="00C301ED" w:rsidRPr="00A009B9">
      <w:pPr>
        <w:ind w:firstLine="720" w:left="1440"/>
        <w:rPr>
          <w:lang w:val="hr-HR"/>
        </w:rPr>
      </w:pPr>
      <w:r w:rsidRPr="00A009B9">
        <w:rPr>
          <w:lang w:val="hr-HR"/>
        </w:rPr>
        <w:t xml:space="preserve">U </w:t>
      </w:r>
      <w:r w:rsidR="00980ADA">
        <w:rPr>
          <w:lang w:val="hr-HR"/>
        </w:rPr>
        <w:t>Šibeniku</w:t>
      </w:r>
      <w:r w:rsidRPr="00A009B9">
        <w:rPr>
          <w:lang w:val="hr-HR"/>
        </w:rPr>
        <w:t xml:space="preserve">, </w:t>
      </w:r>
      <w:r w:rsidR="00A22B8F">
        <w:rPr>
          <w:lang w:val="hr-HR"/>
        </w:rPr>
        <w:t>1</w:t>
      </w:r>
      <w:r w:rsidR="006B31FB">
        <w:rPr>
          <w:lang w:val="hr-HR"/>
        </w:rPr>
        <w:t>9</w:t>
      </w:r>
      <w:r w:rsidR="00A22B8F">
        <w:rPr>
          <w:lang w:val="hr-HR"/>
        </w:rPr>
        <w:t>. prosinca</w:t>
      </w:r>
      <w:r w:rsidRPr="00A009B9">
        <w:rPr>
          <w:lang w:val="hr-HR"/>
        </w:rPr>
        <w:t xml:space="preserve"> 2016.</w:t>
      </w:r>
      <w:r w:rsidR="004B00F9" w:rsidRPr="00A009B9">
        <w:rPr>
          <w:lang w:val="hr-HR"/>
        </w:rPr>
        <w:t>g</w:t>
      </w:r>
      <w:r w:rsidR="00980ADA">
        <w:rPr>
          <w:lang w:val="hr-HR"/>
        </w:rPr>
        <w:t>.</w:t>
      </w:r>
    </w:p>
    <w:p w:rsidRDefault="004B00F9" w:rsidP="00B16132" w:rsidR="004B00F9" w:rsidRPr="00A009B9">
      <w:pPr>
        <w:ind w:firstLine="720"/>
        <w:jc w:val="center"/>
        <w:rPr>
          <w:lang w:val="hr-HR"/>
        </w:rPr>
      </w:pPr>
    </w:p>
    <w:p w:rsidRDefault="006B31FB" w:rsidP="006B31FB" w:rsidR="006B31FB">
      <w:pPr>
        <w:ind w:firstLine="708" w:left="4956"/>
        <w:jc w:val="center"/>
      </w:pPr>
      <w:r>
        <w:t>SUTKINJA</w:t>
      </w:r>
    </w:p>
    <w:p w:rsidRDefault="006B31FB" w:rsidP="006B31FB" w:rsidR="006B31FB">
      <w:pPr>
        <w:ind w:firstLine="708" w:left="4956"/>
        <w:jc w:val="center"/>
      </w:pPr>
    </w:p>
    <w:p w:rsidRDefault="006B31FB" w:rsidP="006B31FB" w:rsidR="006B31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760">
        <w:t xml:space="preserve">      Ana Kević Brakus </w:t>
      </w:r>
      <w:r w:rsidR="004744B8">
        <w:t>v.r.</w:t>
      </w:r>
    </w:p>
    <w:p w:rsidRDefault="00317387" w:rsidP="00B16132" w:rsidR="00317387" w:rsidRPr="00A009B9">
      <w:pPr>
        <w:ind w:firstLine="720"/>
        <w:jc w:val="center"/>
        <w:rPr>
          <w:lang w:val="hr-HR"/>
        </w:rPr>
      </w:pPr>
    </w:p>
    <w:p w:rsidRDefault="00317387" w:rsidP="00332434" w:rsidR="00317387" w:rsidRPr="00A009B9">
      <w:pPr>
        <w:jc w:val="right"/>
        <w:rPr>
          <w:b/>
          <w:lang w:val="hr-HR"/>
        </w:rPr>
      </w:pPr>
    </w:p>
    <w:p w:rsidRDefault="00925BA5" w:rsidP="00A009B9" w:rsidR="00925BA5" w:rsidRPr="00A009B9">
      <w:pPr>
        <w:rPr>
          <w:lang w:val="hr-HR"/>
        </w:rPr>
      </w:pPr>
    </w:p>
    <w:p w:rsidRDefault="00332434" w:rsidP="00332434" w:rsidR="00332434" w:rsidRPr="00A009B9">
      <w:pPr>
        <w:jc w:val="right"/>
        <w:rPr>
          <w:b/>
          <w:lang w:val="hr-HR"/>
        </w:rPr>
      </w:pPr>
    </w:p>
    <w:p w:rsidRDefault="00A009B9" w:rsidP="00F94A51" w:rsidR="00F94A51" w:rsidRPr="00A009B9">
      <w:pPr>
        <w:jc w:val="both"/>
        <w:rPr>
          <w:lang w:val="hr-HR"/>
        </w:rPr>
      </w:pPr>
      <w:r w:rsidRPr="00A009B9">
        <w:rPr>
          <w:b/>
          <w:lang w:val="hr-HR"/>
        </w:rPr>
        <w:t>U</w:t>
      </w:r>
      <w:r w:rsidR="006B31FB">
        <w:rPr>
          <w:b/>
          <w:lang w:val="hr-HR"/>
        </w:rPr>
        <w:t>PUTA</w:t>
      </w:r>
      <w:r w:rsidRPr="00A009B9">
        <w:rPr>
          <w:b/>
          <w:lang w:val="hr-HR"/>
        </w:rPr>
        <w:t xml:space="preserve">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</w:t>
      </w:r>
      <w:r w:rsidR="00B46F84">
        <w:rPr>
          <w:lang w:val="hr-HR"/>
        </w:rPr>
        <w:t>zaključka</w:t>
      </w:r>
      <w:r w:rsidR="00F94A51" w:rsidRPr="00A009B9">
        <w:rPr>
          <w:lang w:val="hr-HR"/>
        </w:rPr>
        <w:t xml:space="preserve"> </w:t>
      </w:r>
      <w:r w:rsidR="004B00F9" w:rsidRPr="00A009B9">
        <w:rPr>
          <w:lang w:val="hr-HR"/>
        </w:rPr>
        <w:t>nije dopuštena žalba</w:t>
      </w:r>
      <w:r w:rsidR="00E97760">
        <w:rPr>
          <w:lang w:val="hr-HR"/>
        </w:rPr>
        <w:t xml:space="preserve"> (čl.27. st.7. ZSP-a)</w:t>
      </w:r>
      <w:r w:rsidR="004B00F9" w:rsidRPr="00A009B9">
        <w:rPr>
          <w:lang w:val="hr-HR"/>
        </w:rPr>
        <w:t>.</w:t>
      </w:r>
    </w:p>
    <w:p w:rsidRDefault="00F94A51" w:rsidP="00F94A51" w:rsidR="00F94A51" w:rsidRPr="00A009B9">
      <w:pPr>
        <w:jc w:val="both"/>
        <w:rPr>
          <w:lang w:val="hr-HR"/>
        </w:rPr>
      </w:pPr>
    </w:p>
    <w:p w:rsidRDefault="006B31FB" w:rsidP="006B31FB" w:rsidR="006B31FB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6B31FB" w:rsidP="006B31FB" w:rsidR="006B31FB">
      <w:pPr>
        <w:jc w:val="both"/>
      </w:pPr>
    </w:p>
    <w:p w:rsidRDefault="00E97760" w:rsidP="006B31FB" w:rsidR="006B31FB">
      <w:pPr>
        <w:jc w:val="both"/>
      </w:pPr>
      <w:r>
        <w:t>Poštom (čl.</w:t>
      </w:r>
      <w:r w:rsidR="006B31FB">
        <w:t>56. ZSP-a):</w:t>
      </w:r>
    </w:p>
    <w:p w:rsidRDefault="006B31FB" w:rsidP="006B31FB" w:rsidR="006B31FB">
      <w:pPr>
        <w:pStyle w:val="Odlomakpopisa"/>
        <w:numPr>
          <w:ilvl w:val="0"/>
          <w:numId w:val="15"/>
        </w:numPr>
        <w:jc w:val="both"/>
      </w:pPr>
      <w:r>
        <w:t>potrošaču Marko Dundjer iz Šibenika, Bana Ivana Mažuranića 37, OIB:47372442044</w:t>
      </w:r>
    </w:p>
    <w:p w:rsidRDefault="006B31FB" w:rsidP="006B31FB" w:rsidR="006B31FB">
      <w:pPr>
        <w:pStyle w:val="Odlomakpopisa"/>
        <w:numPr>
          <w:ilvl w:val="0"/>
          <w:numId w:val="15"/>
        </w:numPr>
        <w:jc w:val="both"/>
      </w:pPr>
      <w:r>
        <w:t>Općinskom državnom odvjetništvu u Šibeniku, Građansko-upravnom odjelu</w:t>
      </w:r>
      <w:r w:rsidRPr="00FC3EE7">
        <w:t xml:space="preserve"> </w:t>
      </w:r>
      <w:r>
        <w:t>(Ip-DO- 41/2016)</w:t>
      </w:r>
    </w:p>
    <w:p w:rsidRDefault="006B31FB" w:rsidP="006B31FB" w:rsidR="006B31FB">
      <w:pPr>
        <w:pStyle w:val="Odlomakpopisa"/>
        <w:numPr>
          <w:ilvl w:val="0"/>
          <w:numId w:val="15"/>
        </w:numPr>
        <w:jc w:val="both"/>
      </w:pPr>
      <w:r>
        <w:t>povjereniku</w:t>
      </w:r>
      <w:r w:rsidRPr="00073604">
        <w:t xml:space="preserve"> </w:t>
      </w:r>
      <w:r>
        <w:t>Ivanu Rudi iz Šibenika, Stjepana Radića 6/II (u pretinac suda)</w:t>
      </w:r>
    </w:p>
    <w:p w:rsidRDefault="00925BA5" w:rsidP="00F94A51" w:rsidR="00925BA5" w:rsidRPr="00A009B9">
      <w:pPr>
        <w:jc w:val="both"/>
        <w:rPr>
          <w:lang w:val="hr-HR"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B16132" w:rsidR="00B16132">
      <w:pPr>
        <w:ind w:right="91"/>
        <w:jc w:val="both"/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sectPr w:rsidSect="006B31FB" w:rsidR="00332434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851" w:right="1797" w:top="142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F2" w:rsidR="00C66AF2">
      <w:r>
        <w:separator/>
      </w:r>
    </w:p>
  </w:endnote>
  <w:endnote w:id="0" w:type="continuationSeparator">
    <w:p w:rsidRDefault="00C66AF2" w:rsidR="00C66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F2" w:rsidR="00C66AF2">
      <w:r>
        <w:separator/>
      </w:r>
    </w:p>
  </w:footnote>
  <w:footnote w:id="0" w:type="continuationSeparator">
    <w:p w:rsidRDefault="00C66AF2" w:rsidR="00C66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F4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22B8F" w:rsidP="00A22B8F" w:rsidR="001D3441">
    <w:pPr>
      <w:pStyle w:val="Naslov1"/>
      <w:ind w:firstLine="720" w:left="1440"/>
    </w:pPr>
    <w:r>
      <w:rPr>
        <w:b w:val="false"/>
      </w:rPr>
      <w:t xml:space="preserve">   19</w:t>
    </w:r>
    <w:r w:rsidR="00457E91">
      <w:rPr>
        <w:b w:val="false"/>
      </w:rPr>
      <w:t xml:space="preserve"> Sp-</w:t>
    </w:r>
    <w:r>
      <w:rPr>
        <w:b w:val="false"/>
      </w:rPr>
      <w:t>2</w:t>
    </w:r>
    <w:r w:rsidR="00457E91">
      <w:rPr>
        <w:b w:val="false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B8F" w:rsidR="00B84522" w:rsidRPr="00B8452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19 Sp-2/16</w:t>
    </w:r>
    <w:r w:rsidR="00B84522"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80A5B57"/>
    <w:multiLevelType w:val="hybridMultilevel"/>
    <w:tmpl w:val="642A11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E8F153F"/>
    <w:multiLevelType w:val="hybridMultilevel"/>
    <w:tmpl w:val="1D720B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8"/>
    <w:lvlOverride w:ilvl="0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11"/>
  </w:num>
  <w:num w:numId="9">
    <w:abstractNumId w:val="9"/>
  </w:num>
  <w:num w:numId="10">
    <w:abstractNumId w:val="4"/>
  </w:num>
  <w:num w:numId="11">
    <w:abstractNumId w:val="0"/>
  </w:num>
  <w:num w:numId="12">
    <w:abstractNumId w:val="9"/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84B4A"/>
    <w:rsid w:val="00085B5E"/>
    <w:rsid w:val="000B555C"/>
    <w:rsid w:val="000C24F7"/>
    <w:rsid w:val="000E1408"/>
    <w:rsid w:val="000E7202"/>
    <w:rsid w:val="000F2E3D"/>
    <w:rsid w:val="001057AD"/>
    <w:rsid w:val="001527B1"/>
    <w:rsid w:val="00171528"/>
    <w:rsid w:val="001864DF"/>
    <w:rsid w:val="00190FE8"/>
    <w:rsid w:val="001D3441"/>
    <w:rsid w:val="001D484C"/>
    <w:rsid w:val="002141E4"/>
    <w:rsid w:val="0023359E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1A50"/>
    <w:rsid w:val="003B2B96"/>
    <w:rsid w:val="003E6258"/>
    <w:rsid w:val="00457E91"/>
    <w:rsid w:val="00461E03"/>
    <w:rsid w:val="004744B8"/>
    <w:rsid w:val="0049501B"/>
    <w:rsid w:val="004A72A4"/>
    <w:rsid w:val="004B00F9"/>
    <w:rsid w:val="004D1DF5"/>
    <w:rsid w:val="004F7C1E"/>
    <w:rsid w:val="005459B5"/>
    <w:rsid w:val="00592ACF"/>
    <w:rsid w:val="005A3A40"/>
    <w:rsid w:val="005C1562"/>
    <w:rsid w:val="005F0339"/>
    <w:rsid w:val="00636CF1"/>
    <w:rsid w:val="00686790"/>
    <w:rsid w:val="006A3A8D"/>
    <w:rsid w:val="006B31FB"/>
    <w:rsid w:val="006D66F0"/>
    <w:rsid w:val="006E47E0"/>
    <w:rsid w:val="006F23CA"/>
    <w:rsid w:val="00721DEB"/>
    <w:rsid w:val="00752188"/>
    <w:rsid w:val="00760665"/>
    <w:rsid w:val="007C5407"/>
    <w:rsid w:val="007E05D2"/>
    <w:rsid w:val="00826DC3"/>
    <w:rsid w:val="00830571"/>
    <w:rsid w:val="00850F2A"/>
    <w:rsid w:val="00855D35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0ADA"/>
    <w:rsid w:val="00982BED"/>
    <w:rsid w:val="009C33DF"/>
    <w:rsid w:val="00A009B9"/>
    <w:rsid w:val="00A02E8E"/>
    <w:rsid w:val="00A20AE2"/>
    <w:rsid w:val="00A22B8F"/>
    <w:rsid w:val="00A601C4"/>
    <w:rsid w:val="00A87AA8"/>
    <w:rsid w:val="00AA4420"/>
    <w:rsid w:val="00AB6F3A"/>
    <w:rsid w:val="00AD75E7"/>
    <w:rsid w:val="00AE7B72"/>
    <w:rsid w:val="00B01AFB"/>
    <w:rsid w:val="00B16132"/>
    <w:rsid w:val="00B40561"/>
    <w:rsid w:val="00B46F84"/>
    <w:rsid w:val="00B55658"/>
    <w:rsid w:val="00B61C8C"/>
    <w:rsid w:val="00B84522"/>
    <w:rsid w:val="00B929A9"/>
    <w:rsid w:val="00B94986"/>
    <w:rsid w:val="00B9725B"/>
    <w:rsid w:val="00BC0BFE"/>
    <w:rsid w:val="00BC264F"/>
    <w:rsid w:val="00BE57BF"/>
    <w:rsid w:val="00BF283C"/>
    <w:rsid w:val="00C01871"/>
    <w:rsid w:val="00C301ED"/>
    <w:rsid w:val="00C33755"/>
    <w:rsid w:val="00C66AF2"/>
    <w:rsid w:val="00C705AD"/>
    <w:rsid w:val="00CD576A"/>
    <w:rsid w:val="00D3593F"/>
    <w:rsid w:val="00D41705"/>
    <w:rsid w:val="00D77840"/>
    <w:rsid w:val="00E10EA1"/>
    <w:rsid w:val="00E245F9"/>
    <w:rsid w:val="00E77C90"/>
    <w:rsid w:val="00E97760"/>
    <w:rsid w:val="00EC1678"/>
    <w:rsid w:val="00EC23B0"/>
    <w:rsid w:val="00ED0689"/>
    <w:rsid w:val="00EE6F56"/>
    <w:rsid w:val="00F769CB"/>
    <w:rsid w:val="00F76C1D"/>
    <w:rsid w:val="00F813BC"/>
    <w:rsid w:val="00F94A51"/>
    <w:rsid w:val="00FB60CA"/>
    <w:rsid w:val="00FC5F43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F4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FC5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F4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5F4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F4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FC5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F4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5F4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0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50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E47ED-EB0E-4A38-A23B-AB5948538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430</properties:Words>
  <properties:Characters>2524</properties:Characters>
  <properties:Lines>244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2016-12-20T10:45:00Z</dcterms:created>
  <dc:creator>--</dc:creator>
  <cp:lastModifiedBy>Ana Kević Brakus</cp:lastModifiedBy>
  <cp:lastPrinted>2016-12-21T12:04:00Z</cp:lastPrinted>
  <dcterms:modified xmlns:xsi="http://www.w3.org/2001/XMLSchema-instance" xsi:type="dcterms:W3CDTF">2016-12-21T12:27:00Z</dcterms:modified>
  <cp:revision>11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