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e58c0" w14:paraId="54e58c0" w:rsidRDefault="00380C3C" w:rsidR="00380C3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80C3C" w:rsidP="002D60CE" w:rsidR="00380C3C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CF535B">
        <w:t>89</w:t>
      </w:r>
      <w:r w:rsidRPr="00B9015B">
        <w:t>. St</w:t>
      </w:r>
      <w:r w:rsidR="00F324F6">
        <w:t>-</w:t>
      </w:r>
      <w:r w:rsidR="005868B1">
        <w:t>4064</w:t>
      </w:r>
      <w:r w:rsidR="000B4BEE">
        <w:t>/16-</w:t>
      </w:r>
      <w:r w:rsidR="00526C6A">
        <w:t>13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5868B1" w:rsidP="005868B1" w:rsidR="005868B1" w:rsidRPr="005868B1">
      <w:pPr>
        <w:jc w:val="both"/>
      </w:pPr>
      <w:r w:rsidRPr="005868B1">
        <w:tab/>
        <w:t xml:space="preserve">Trgovački sud u Zagrebu, po sucu Nikolini Dorić Hadžisejdić, u stečajnom predmetu u povodu prijedloga predlagatelja FINANCIJSKA AGENCIJA, RC Zagreb, Podružnica Karlovac, Karlovac, Pavla Vitezovića 1, OIB: 85821130368, za otvaranje stečajnog postupka nad dužnikom PTIC d.o.o., OIB: 96653133294, </w:t>
      </w:r>
      <w:proofErr w:type="spellStart"/>
      <w:r w:rsidRPr="005868B1">
        <w:t>Ber</w:t>
      </w:r>
      <w:r>
        <w:t>nandina</w:t>
      </w:r>
      <w:proofErr w:type="spellEnd"/>
      <w:r>
        <w:t xml:space="preserve"> Frankopana 3, Ogulin, 3</w:t>
      </w:r>
      <w:r w:rsidRPr="005868B1">
        <w:t xml:space="preserve">. </w:t>
      </w:r>
      <w:r>
        <w:t>listopada</w:t>
      </w:r>
      <w:r w:rsidRPr="005868B1">
        <w:t xml:space="preserve"> 2017.,</w:t>
      </w: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5868B1" w:rsidRPr="005868B1">
        <w:t xml:space="preserve">PTIC d.o.o., OIB: 96653133294, </w:t>
      </w:r>
      <w:proofErr w:type="spellStart"/>
      <w:r w:rsidR="005868B1" w:rsidRPr="005868B1">
        <w:t>Bernandina</w:t>
      </w:r>
      <w:proofErr w:type="spellEnd"/>
      <w:r w:rsidR="005868B1" w:rsidRPr="005868B1">
        <w:t xml:space="preserve"> Frankopana 3, Ogulin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2C3072"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868B1">
        <w:t>4064</w:t>
      </w:r>
      <w:r w:rsidR="00535D8E" w:rsidRPr="00B9015B">
        <w:t>-</w:t>
      </w:r>
      <w:r w:rsidR="000B4BEE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065B42" w:rsidR="00065B42" w:rsidRPr="00B9015B">
      <w:r w:rsidRPr="00B9015B">
        <w:t xml:space="preserve"> </w:t>
      </w:r>
    </w:p>
    <w:p w:rsidRDefault="005543BD" w:rsidP="005543BD" w:rsidR="005543BD" w:rsidRPr="005543BD">
      <w:pPr>
        <w:pStyle w:val="Tijeloteksta"/>
      </w:pPr>
    </w:p>
    <w:p w:rsidRDefault="005868B1" w:rsidP="005868B1" w:rsidR="005868B1">
      <w:pPr>
        <w:ind w:firstLine="708"/>
        <w:jc w:val="both"/>
      </w:pPr>
      <w:r>
        <w:t xml:space="preserve">Financijska agencija, Regionalni centar Zagreb, podnijela je ovom sudu prijedlog za otvaranje stečajnog postupka nad dužnikom PTIC d.o.o., OIB: 96653133294, </w:t>
      </w:r>
      <w:proofErr w:type="spellStart"/>
      <w:r>
        <w:t>Bernandina</w:t>
      </w:r>
      <w:proofErr w:type="spellEnd"/>
      <w:r>
        <w:t xml:space="preserve"> Frankopana 3, Ogulin, na temelju čl. 444. stavka 2. Stečajnog zakona („Narodne novine“ broj 71/15, dalje: SZ).</w:t>
      </w:r>
    </w:p>
    <w:p w:rsidRDefault="005868B1" w:rsidP="005868B1" w:rsidR="005868B1">
      <w:pPr>
        <w:ind w:firstLine="708"/>
        <w:jc w:val="both"/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3778 dana, u ukupnom iznosu od 3.619.690,62 kn, kao i da dužnik ima 1 zaposlenog.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B9015B" w:rsidP="00F324F6" w:rsidR="00B9015B" w:rsidRPr="00B9015B">
      <w:pPr>
        <w:pStyle w:val="Tijeloteksta"/>
        <w:ind w:firstLine="708"/>
      </w:pPr>
      <w:r w:rsidRPr="00B9015B">
        <w:t xml:space="preserve">Slijedom navedenog, </w:t>
      </w:r>
      <w:r w:rsidR="00F324F6">
        <w:t>sud je 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AB6CDD" w:rsidP="005868B1" w:rsidR="005868B1">
      <w:pPr>
        <w:pStyle w:val="Tijeloteksta"/>
        <w:ind w:firstLine="708"/>
      </w:pPr>
      <w:r>
        <w:t xml:space="preserve">U ovom stečajnom predmetu dužnik je </w:t>
      </w:r>
      <w:r w:rsidR="005868B1">
        <w:t>11</w:t>
      </w:r>
      <w:r w:rsidR="000B4BEE">
        <w:t xml:space="preserve">. </w:t>
      </w:r>
      <w:r w:rsidR="005868B1">
        <w:t>rujna 2017</w:t>
      </w:r>
      <w:r w:rsidR="00F24250">
        <w:t xml:space="preserve">. </w:t>
      </w:r>
      <w:r>
        <w:t xml:space="preserve">dostavio </w:t>
      </w:r>
      <w:r w:rsidR="005868B1">
        <w:t>podnesak  o stanju imovine dužnika s prilozima</w:t>
      </w:r>
      <w:r w:rsidR="00F24250" w:rsidRPr="00F24250">
        <w:t xml:space="preserve"> </w:t>
      </w:r>
      <w:r w:rsidR="005868B1">
        <w:t>(list 17</w:t>
      </w:r>
      <w:r w:rsidR="000B4BEE">
        <w:t>-2</w:t>
      </w:r>
      <w:r w:rsidR="005868B1">
        <w:t>6</w:t>
      </w:r>
      <w:r w:rsidR="00F24250" w:rsidRPr="00F24250">
        <w:t xml:space="preserve"> spisa) </w:t>
      </w:r>
      <w:r w:rsidR="00F24250">
        <w:t>iz kojeg proizlazi da dužnik nema nekretnina</w:t>
      </w:r>
      <w:r w:rsidR="005868B1">
        <w:t xml:space="preserve"> ni</w:t>
      </w:r>
      <w:r w:rsidR="00F24250">
        <w:t xml:space="preserve"> pokretnina u svom vlasništvu</w:t>
      </w:r>
      <w:r w:rsidR="005868B1">
        <w:t xml:space="preserve"> da nema zaposlenih te da ima novčana potraživanja u iznosu </w:t>
      </w:r>
      <w:r w:rsidR="005868B1" w:rsidRPr="005868B1">
        <w:lastRenderedPageBreak/>
        <w:t>1.748.731,80 kn (Genije kompjuter d.o.o. 880.591,89 kn, za poticaje iznos od 868.139,91 kn).</w:t>
      </w:r>
      <w:r w:rsidR="005868B1">
        <w:t xml:space="preserve"> </w:t>
      </w:r>
      <w:r w:rsidR="00F24250">
        <w:t xml:space="preserve"> </w:t>
      </w:r>
      <w:r w:rsidR="005868B1" w:rsidRPr="005868B1">
        <w:t xml:space="preserve">Na ročištu radi očitovanja o prijedlogu za otvaranje stečajnog postupka održanom 3. listopada 2017. zastupnik po zakonu dužnika Ivica Božičević izjavio je da se ne protivi prijedlogu da se nad društvom PTIC d.o.o., OIB: 96653133294, </w:t>
      </w:r>
      <w:proofErr w:type="spellStart"/>
      <w:r w:rsidR="005868B1" w:rsidRPr="005868B1">
        <w:t>Bernandina</w:t>
      </w:r>
      <w:proofErr w:type="spellEnd"/>
      <w:r w:rsidR="005868B1" w:rsidRPr="005868B1">
        <w:t xml:space="preserve"> Frankopana 3, Ogulin, otvori stečaj. Na istom ročištu spojeno je ročište radi očitovanja o prijedlogu za otvaranje stečajnog postupka sa ročištem radi rasprave o uvjetima za otvaranje stečajnog postupka te je zastupnik po zakonu dužnika izjavio da</w:t>
      </w:r>
      <w:r w:rsidR="005868B1">
        <w:t xml:space="preserve"> u cijelosti ostaje kod navoda iz podneska os 11. rujna 2017. te dodao da je društvo Genije kompjuter d.o.o. brisano iz sudskog registra te da su potraživanja za poticaje u zastari. </w:t>
      </w:r>
    </w:p>
    <w:p w:rsidRDefault="005868B1" w:rsidP="004C428C" w:rsidR="005868B1">
      <w:pPr>
        <w:pStyle w:val="Tijeloteksta"/>
        <w:ind w:firstLine="708"/>
      </w:pPr>
      <w:r>
        <w:t xml:space="preserve"> </w:t>
      </w:r>
      <w:r w:rsidRPr="005868B1">
        <w:t xml:space="preserve"> </w:t>
      </w:r>
      <w:r w:rsidR="004C428C" w:rsidRPr="004C428C">
        <w:t xml:space="preserve">Sud je uvidom u </w:t>
      </w:r>
      <w:r w:rsidRPr="005868B1">
        <w:t xml:space="preserve">dopis FINE od 3. srpnja 2017. (list 8 spisa) </w:t>
      </w:r>
      <w:r>
        <w:t xml:space="preserve">utvrdio da </w:t>
      </w:r>
      <w:r w:rsidRPr="005868B1">
        <w:t>je dužnik na dan 30. lipnja 2017. u Očevidniku redoslijeda osnova za plaćanje imao neizvršene osnove za plaćanje u neprekinutom razdoblju od 4445 dana u ukupnom iznosu od 3.980.647,06 kn.</w:t>
      </w:r>
    </w:p>
    <w:p w:rsidRDefault="005868B1" w:rsidP="004C428C" w:rsidR="00ED5FDE" w:rsidRPr="004C428C">
      <w:pPr>
        <w:pStyle w:val="Tijeloteksta"/>
        <w:ind w:firstLine="708"/>
      </w:pPr>
      <w:r w:rsidRPr="00ED5FDE">
        <w:t xml:space="preserve"> </w:t>
      </w:r>
      <w:r w:rsidR="00ED5FDE" w:rsidRPr="00ED5FDE">
        <w:t>U konkretnom slučaju, 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134F3A" w:rsidR="00134F3A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</w:t>
      </w:r>
      <w:r w:rsidR="001861A1">
        <w:t>-a</w:t>
      </w:r>
      <w:r>
        <w:t xml:space="preserve">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 w:rsidR="0034597D">
        <w:t>e</w:t>
      </w:r>
      <w:r w:rsidRPr="00134F3A">
        <w:t xml:space="preserve"> prethodnog i stečajn</w:t>
      </w:r>
      <w:r w:rsidR="002C3072">
        <w:t>og postupka u ukupnom iznosu  23</w:t>
      </w:r>
      <w:r w:rsidRPr="00134F3A">
        <w:t xml:space="preserve">.000,00 kn i to za: nagradu stečajnom upravitelju </w:t>
      </w:r>
      <w:r w:rsidR="001861A1">
        <w:t xml:space="preserve">ukupno </w:t>
      </w:r>
      <w:r w:rsidR="002C3072">
        <w:t>5</w:t>
      </w:r>
      <w:r w:rsidRPr="00134F3A">
        <w:t>.000,00 kn, troško</w:t>
      </w:r>
      <w:r w:rsidR="001861A1">
        <w:t>ve knjigovodstva mjesečno 1</w:t>
      </w:r>
      <w:r w:rsidRPr="00134F3A">
        <w:t xml:space="preserve">.500,00 kn, </w:t>
      </w:r>
      <w:r w:rsidR="002C3072">
        <w:t>troškove platnog prometa, blag</w:t>
      </w:r>
      <w:r w:rsidR="001861A1">
        <w:t>ajne i ostalih administra</w:t>
      </w:r>
      <w:r w:rsidR="002C3072">
        <w:t>tivnih poslova mjesečno 1</w:t>
      </w:r>
      <w:r w:rsidR="001861A1">
        <w:t>.500,00 kn</w:t>
      </w:r>
      <w:r w:rsidRPr="00134F3A">
        <w:t xml:space="preserve">, a sve bazirano na </w:t>
      </w:r>
      <w:r w:rsidR="002C3072">
        <w:t>trajanju postupka u vremenu od 6 mjeseci</w:t>
      </w:r>
      <w:r w:rsidRPr="00134F3A">
        <w:t xml:space="preserve">. </w:t>
      </w:r>
    </w:p>
    <w:p w:rsidRDefault="00FE48F4" w:rsidP="00FE48F4" w:rsidR="00FE48F4" w:rsidRPr="00B9015B">
      <w:pPr>
        <w:ind w:firstLine="708"/>
        <w:jc w:val="both"/>
      </w:pPr>
      <w:r>
        <w:t>I</w:t>
      </w:r>
      <w:r w:rsidRPr="0089526A">
        <w:t>majući u vidu navode zastupnika po zakonu dužnika</w:t>
      </w:r>
      <w:r>
        <w:t xml:space="preserve"> (koji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da dužnikova imovina </w:t>
      </w:r>
      <w:r w:rsidRPr="0089526A">
        <w:t>nije dostatna za namirenje troškova</w:t>
      </w:r>
      <w:r>
        <w:t xml:space="preserve"> prethodnog i stečajnog postupka, </w:t>
      </w:r>
      <w:r w:rsidRPr="0089526A">
        <w:t xml:space="preserve">u smislu odredbe čl. </w:t>
      </w:r>
      <w:r>
        <w:t>132. st. 1. SZ-a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="005868B1" w:rsidRPr="005868B1">
        <w:t xml:space="preserve">PTIC d.o.o., OIB: 96653133294, </w:t>
      </w:r>
      <w:proofErr w:type="spellStart"/>
      <w:r w:rsidR="005868B1" w:rsidRPr="005868B1">
        <w:t>Bernandina</w:t>
      </w:r>
      <w:proofErr w:type="spellEnd"/>
      <w:r w:rsidR="005868B1" w:rsidRPr="005868B1">
        <w:t xml:space="preserve"> Frankopana 3, Ogulin</w:t>
      </w:r>
      <w:r>
        <w:rPr>
          <w:lang w:val="pt-BR"/>
        </w:rPr>
        <w:t xml:space="preserve">, </w:t>
      </w:r>
      <w:r w:rsidRPr="00B9015B">
        <w:t>predujmiti navedeni iznos  (točka I. 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FE48F4" w:rsidP="00134F3A" w:rsidR="00FE48F4" w:rsidRPr="00134F3A">
      <w:pPr>
        <w:jc w:val="both"/>
      </w:pPr>
    </w:p>
    <w:p w:rsidRDefault="001013EE" w:rsidP="002C3072" w:rsidR="00065B42" w:rsidRPr="00B9015B">
      <w:pPr>
        <w:jc w:val="center"/>
      </w:pPr>
      <w:r w:rsidRPr="00B9015B">
        <w:t xml:space="preserve"> </w:t>
      </w:r>
      <w:r w:rsidR="00526C6A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5868B1">
        <w:t xml:space="preserve"> 3. listopada</w:t>
      </w:r>
      <w:r w:rsidR="009C47FB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CD4BDD">
        <w:t>,v.r.</w:t>
      </w:r>
    </w:p>
    <w:p w:rsidRDefault="00BB5767" w:rsidP="00380C3C" w:rsidR="00BB576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80C3C" w:rsidP="00065B42" w:rsidR="00380C3C"/>
    <w:p w:rsidRDefault="00CD4BDD" w:rsidP="00C359B6" w:rsidR="00CD4BDD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CD4BDD" w:rsidP="00C359B6" w:rsidR="00CD4BDD">
      <w:pPr>
        <w:pStyle w:val="Bezproreda"/>
        <w:ind w:left="4956"/>
        <w:jc w:val="right"/>
      </w:pPr>
      <w:r>
        <w:t>Karmela Dolenc</w:t>
      </w:r>
    </w:p>
    <w:p w:rsidRDefault="00CD4BDD" w:rsidP="00065B42" w:rsidR="00CD4BDD"/>
    <w:sectPr w:rsidSect="000E57F1" w:rsidR="00CD4BDD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0C3C" w:rsidR="00380C3C">
    <w:pPr>
      <w:pStyle w:val="Zaglavlje"/>
    </w:pPr>
    <w:r>
      <w:tab/>
    </w:r>
    <w:r>
      <w:tab/>
    </w:r>
    <w:r w:rsidR="00CF535B">
      <w:t>89</w:t>
    </w:r>
    <w:r w:rsidRPr="00380C3C">
      <w:rPr>
        <w:sz w:val="24"/>
      </w:rPr>
      <w:t>. St-</w:t>
    </w:r>
    <w:r w:rsidR="005868B1">
      <w:rPr>
        <w:sz w:val="24"/>
      </w:rPr>
      <w:t>4064</w:t>
    </w:r>
    <w:r w:rsidR="00D70B0B">
      <w:rPr>
        <w:sz w:val="24"/>
      </w:rPr>
      <w:t>/16</w:t>
    </w:r>
    <w:r w:rsidR="00526C6A">
      <w:rPr>
        <w:sz w:val="24"/>
      </w:rPr>
      <w:t>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65B42"/>
    <w:rsid w:val="000B22E7"/>
    <w:rsid w:val="000B4BEE"/>
    <w:rsid w:val="000E335E"/>
    <w:rsid w:val="000E57F1"/>
    <w:rsid w:val="001013EE"/>
    <w:rsid w:val="00134F3A"/>
    <w:rsid w:val="001861A1"/>
    <w:rsid w:val="001A762F"/>
    <w:rsid w:val="0021298E"/>
    <w:rsid w:val="00260C00"/>
    <w:rsid w:val="002817DE"/>
    <w:rsid w:val="002C3072"/>
    <w:rsid w:val="002D5087"/>
    <w:rsid w:val="002D60CE"/>
    <w:rsid w:val="0034597D"/>
    <w:rsid w:val="00380C3C"/>
    <w:rsid w:val="003D4223"/>
    <w:rsid w:val="003F3702"/>
    <w:rsid w:val="00412D47"/>
    <w:rsid w:val="004C428C"/>
    <w:rsid w:val="00501EBB"/>
    <w:rsid w:val="00526C6A"/>
    <w:rsid w:val="00535D8E"/>
    <w:rsid w:val="005543BD"/>
    <w:rsid w:val="005868B1"/>
    <w:rsid w:val="005E2724"/>
    <w:rsid w:val="00602113"/>
    <w:rsid w:val="00662884"/>
    <w:rsid w:val="006B1344"/>
    <w:rsid w:val="00704DD0"/>
    <w:rsid w:val="007150E9"/>
    <w:rsid w:val="00754CF2"/>
    <w:rsid w:val="007B068E"/>
    <w:rsid w:val="007E5685"/>
    <w:rsid w:val="007E6A6F"/>
    <w:rsid w:val="008B669A"/>
    <w:rsid w:val="00947BCF"/>
    <w:rsid w:val="009B3D51"/>
    <w:rsid w:val="009C47FB"/>
    <w:rsid w:val="00A0793E"/>
    <w:rsid w:val="00A6064D"/>
    <w:rsid w:val="00A75EA1"/>
    <w:rsid w:val="00A75F17"/>
    <w:rsid w:val="00A851A3"/>
    <w:rsid w:val="00AB6CDD"/>
    <w:rsid w:val="00B40AF9"/>
    <w:rsid w:val="00B62E90"/>
    <w:rsid w:val="00B9015B"/>
    <w:rsid w:val="00BB5767"/>
    <w:rsid w:val="00BC67EF"/>
    <w:rsid w:val="00BE5577"/>
    <w:rsid w:val="00BF01D0"/>
    <w:rsid w:val="00BF0DDB"/>
    <w:rsid w:val="00C23ADD"/>
    <w:rsid w:val="00C40A44"/>
    <w:rsid w:val="00CD4BDD"/>
    <w:rsid w:val="00CF535B"/>
    <w:rsid w:val="00D340BD"/>
    <w:rsid w:val="00D3501A"/>
    <w:rsid w:val="00D677F7"/>
    <w:rsid w:val="00D70B0B"/>
    <w:rsid w:val="00D803A5"/>
    <w:rsid w:val="00DC6690"/>
    <w:rsid w:val="00DE0F86"/>
    <w:rsid w:val="00E24B5E"/>
    <w:rsid w:val="00ED5FDE"/>
    <w:rsid w:val="00F24250"/>
    <w:rsid w:val="00F324F6"/>
    <w:rsid w:val="00FC7A95"/>
    <w:rsid w:val="00FE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  <w:style w:styleId="Bezproreda" w:type="paragraph">
    <w:name w:val="No Spacing"/>
    <w:uiPriority w:val="1"/>
    <w:qFormat/>
    <w:rsid w:val="00CD4BDD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4064</izvorni_sadrzaj>
    <derivirana_varijabla naziv="DomainObject.Predmet.Broj_1">4064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St-4064/2016</izvorni_sadrzaj>
    <derivirana_varijabla naziv="DomainObject.Predmet.OznakaBroj_1">St-4064/2016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PTIC  d.o.o. zastupanog po punomoćniku Ivica Božičević</izvorni_sadrzaj>
    <derivirana_varijabla naziv="DomainObject.Predmet.ProtustrankaFormated_1">  PTIC  d.o.o. zastupanog po punomoćniku Ivica Božičević</derivirana_varijabla>
  </DomainObject.Predmet.ProtustrankaFormated>
  <DomainObject.Predmet.ProtustrankaFormatedOIB>
    <izvorni_sadrzaj>  PTIC  d.o.o., OIB 96653133294 zastupanog po punomoćniku Ivica Božičević</izvorni_sadrzaj>
    <derivirana_varijabla naziv="DomainObject.Predmet.ProtustrankaFormatedOIB_1">  PTIC  d.o.o., OIB 96653133294 zastupanog po punomoćniku Ivica Božičević</derivirana_varijabla>
  </DomainObject.Predmet.ProtustrankaFormatedOIB>
  <DomainObject.Predmet.ProtustrankaFormatedWithAdress>
    <izvorni_sadrzaj> PTIC  d.o.o., Bernandina Frankopana 3, 47300 Ogulin zastupanog po punomoćniku Ivica Božičević</izvorni_sadrzaj>
    <derivirana_varijabla naziv="DomainObject.Predmet.ProtustrankaFormatedWithAdress_1"> PTIC  d.o.o., Bernandina Frankopana 3, 47300 Ogulin zastupanog po punomoćniku Ivica Božičević</derivirana_varijabla>
  </DomainObject.Predmet.ProtustrankaFormatedWithAdress>
  <DomainObject.Predmet.ProtustrankaFormatedWithAdressOIB>
    <izvorni_sadrzaj> PTIC  d.o.o., OIB 96653133294, Bernandina Frankopana 3, 47300 Ogulin zastupanog po punomoćniku Ivica Božičević</izvorni_sadrzaj>
    <derivirana_varijabla naziv="DomainObject.Predmet.ProtustrankaFormatedWithAdressOIB_1"> PTIC  d.o.o., OIB 96653133294, Bernandina Frankopana 3, 47300 Ogulin zastupanog po punomoćniku Ivica Božičević</derivirana_varijabla>
  </DomainObject.Predmet.ProtustrankaFormatedWithAdressOIB>
  <DomainObject.Predmet.ProtustrankaWithAdress>
    <izvorni_sadrzaj>PTIC  d.o.o. Bernandina Frankopana 3, 47300 Ogulin</izvorni_sadrzaj>
    <derivirana_varijabla naziv="DomainObject.Predmet.ProtustrankaWithAdress_1">PTIC  d.o.o. Bernandina Frankopana 3, 47300 Ogulin</derivirana_varijabla>
  </DomainObject.Predmet.ProtustrankaWithAdress>
  <DomainObject.Predmet.ProtustrankaWithAdressOIB>
    <izvorni_sadrzaj>PTIC  d.o.o., OIB 96653133294, Bernandina Frankopana 3, 47300 Ogulin</izvorni_sadrzaj>
    <derivirana_varijabla naziv="DomainObject.Predmet.ProtustrankaWithAdressOIB_1">PTIC  d.o.o., OIB 96653133294, Bernandina Frankopana 3, 47300 Ogulin</derivirana_varijabla>
  </DomainObject.Predmet.ProtustrankaWithAdressOIB>
  <DomainObject.Predmet.ProtustrankaNazivFormated>
    <izvorni_sadrzaj>PTIC  d.o.o.</izvorni_sadrzaj>
    <derivirana_varijabla naziv="DomainObject.Predmet.ProtustrankaNazivFormated_1">PTIC  d.o.o.</derivirana_varijabla>
  </DomainObject.Predmet.ProtustrankaNazivFormated>
  <DomainObject.Predmet.ProtustrankaNazivFormatedOIB>
    <izvorni_sadrzaj>PTIC  d.o.o., OIB 96653133294</izvorni_sadrzaj>
    <derivirana_varijabla naziv="DomainObject.Predmet.ProtustrankaNazivFormatedOIB_1">PTIC  d.o.o., OIB 96653133294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Ivica Božičević</izvorni_sadrzaj>
    <derivirana_varijabla naziv="DomainObject.Predmet.StrankaFormated_1">  FINA Regionalni centar Zagreb, Podružnica Karlovac; Ivica Božičević</derivirana_varijabla>
  </DomainObject.Predmet.StrankaFormated>
  <DomainObject.Predmet.StrankaFormatedOIB>
    <izvorni_sadrzaj>  FINA Regionalni centar Zagreb, Podružnica Karlovac, OIB 85821130368; Ivica Božičević, OIB 43044438867</izvorni_sadrzaj>
    <derivirana_varijabla naziv="DomainObject.Predmet.StrankaFormatedOIB_1">  FINA Regionalni centar Zagreb, Podružnica Karlovac, OIB 85821130368; Ivica Božičević, OIB 43044438867</derivirana_varijabla>
  </DomainObject.Predmet.StrankaFormatedOIB>
  <DomainObject.Predmet.StrankaFormatedWithAdress>
    <izvorni_sadrzaj> FINA Regionalni centar Zagreb, Podružnica Karlovac, Ulica Pavla Vitezovića 1, 47000 Karlovac; Ivica Božičević, BELOBRAJDIĆI 32 (ranije: MUNJAVA MODRUŠKA, MUNJAVA MODRUŠKA, 32), 47303 Munjava Modruška</izvorni_sadrzaj>
    <derivirana_varijabla naziv="DomainObject.Predmet.StrankaFormatedWithAdress_1"> FINA Regionalni centar Zagreb, Podružnica Karlovac, Ulica Pavla Vitezovića 1, 47000 Karlovac; Ivica Božičević, BELOBRAJDIĆI 32 (ranije: MUNJAVA MODRUŠKA, MUNJAVA MODRUŠKA, 32), 47303 Munjava Modruška</derivirana_varijabla>
  </DomainObject.Predmet.StrankaFormatedWithAdress>
  <DomainObject.Predmet.StrankaFormatedWithAdressOIB>
    <izvorni_sadrzaj> FINA Regionalni centar Zagreb, Podružnica Karlovac, OIB 85821130368, Ulica Pavla Vitezovića 1, 47000 Karlovac; Ivica Božičević, OIB 43044438867, BELOBRAJDIĆI 32 (ranije: MUNJAVA MODRUŠKA, MUNJAVA MODRUŠKA, 32), 47303 Munjava Modruška</izvorni_sadrzaj>
    <derivirana_varijabla naziv="DomainObject.Predmet.StrankaFormatedWithAdressOIB_1"> FINA Regionalni centar Zagreb, Podružnica Karlovac, OIB 85821130368, Ulica Pavla Vitezovića 1, 47000 Karlovac; Ivica Božičević, OIB 43044438867, BELOBRAJDIĆI 32 (ranije: MUNJAVA MODRUŠKA, MUNJAVA MODRUŠKA, 32), 47303 Munjava Modruška</derivirana_varijabla>
  </DomainObject.Predmet.StrankaFormatedWithAdressOIB>
  <DomainObject.Predmet.StrankaWithAdress>
    <izvorni_sadrzaj>FINA Regionalni centar Zagreb, Podružnica Karlovac Ulica Pavla Vitezovića 1,47000 Karlovac,Ivica Božičević BELOBRAJDIĆI 32 (ranije: MUNJAVA MODRUŠKA, MUNJAVA MODRUŠKA, 32),47303 Munjava Modruška</izvorni_sadrzaj>
    <derivirana_varijabla naziv="DomainObject.Predmet.StrankaWithAdress_1">FINA Regionalni centar Zagreb, Podružnica Karlovac Ulica Pavla Vitezovića 1,47000 Karlovac,Ivica Božičević BELOBRAJDIĆI 32 (ranije: MUNJAVA MODRUŠKA, MUNJAVA MODRUŠKA, 32),47303 Munjava Modruška</derivirana_varijabla>
  </DomainObject.Predmet.StrankaWithAdress>
  <DomainObject.Predmet.StrankaWithAdressOIB>
    <izvorni_sadrzaj>FINA Regionalni centar Zagreb, Podružnica Karlovac, OIB 85821130368, Ulica Pavla Vitezovića 1,47000 Karlovac,Ivica Božičević, OIB 43044438867, BELOBRAJDIĆI 32 (ranije: MUNJAVA MODRUŠKA, MUNJAVA MODRUŠKA, 32),47303 Munjava Modruška</izvorni_sadrzaj>
    <derivirana_varijabla naziv="DomainObject.Predmet.StrankaWithAdressOIB_1">FINA Regionalni centar Zagreb, Podružnica Karlovac, OIB 85821130368, Ulica Pavla Vitezovića 1,47000 Karlovac,Ivica Božičević, OIB 43044438867, BELOBRAJDIĆI 32 (ranije: MUNJAVA MODRUŠKA, MUNJAVA MODRUŠKA, 32),47303 Munjava Modruška</derivirana_varijabla>
  </DomainObject.Predmet.StrankaWithAdressOIB>
  <DomainObject.Predmet.StrankaNazivFormated>
    <izvorni_sadrzaj>FINA Regionalni centar Zagreb, Podružnica Karlovac,Ivica Božičević</izvorni_sadrzaj>
    <derivirana_varijabla naziv="DomainObject.Predmet.StrankaNazivFormated_1">FINA Regionalni centar Zagreb, Podružnica Karlovac,Ivica Božičević</derivirana_varijabla>
  </DomainObject.Predmet.StrankaNazivFormated>
  <DomainObject.Predmet.StrankaNazivFormatedOIB>
    <izvorni_sadrzaj>FINA Regionalni centar Zagreb, Podružnica Karlovac, OIB 85821130368,Ivica Božičević, OIB 43044438867</izvorni_sadrzaj>
    <derivirana_varijabla naziv="DomainObject.Predmet.StrankaNazivFormatedOIB_1">FINA Regionalni centar Zagreb, Podružnica Karlovac, OIB 85821130368,Ivica Božičević, OIB 43044438867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Zagreb, Podružnica Karlovac</item>
      <item>Ivica Božičević</item>
    </izvorni_sadrzaj>
    <derivirana_varijabla naziv="DomainObject.Predmet.StrankaListFormated_1">
      <item>FINA Regionalni centar Zagreb, Podružnica Karlovac</item>
      <item>Ivica Božičević</item>
    </derivirana_varijabla>
  </DomainObject.Predmet.StrankaListFormated>
  <DomainObject.Predmet.StrankaListFormatedOIB>
    <izvorni_sadrzaj>
      <item>FINA Regionalni centar Zagreb, Podružnica Karlovac, OIB 85821130368</item>
      <item>Ivica Božičević, OIB 43044438867</item>
    </izvorni_sadrzaj>
    <derivirana_varijabla naziv="DomainObject.Predmet.StrankaListFormatedOIB_1">
      <item>FINA Regionalni centar Zagreb, Podružnica Karlovac, OIB 85821130368</item>
      <item>Ivica Božičević, OIB 43044438867</item>
    </derivirana_varijabla>
  </DomainObject.Predmet.StrankaListFormatedOIB>
  <DomainObject.Predmet.StrankaListFormatedWithAdress>
    <izvorni_sadrzaj>
      <item>FINA Regionalni centar Zagreb, Podružnica Karlovac, Ulica Pavla Vitezovića 1, 47000 Karlovac</item>
      <item>Ivica Božičević, BELOBRAJDIĆI 32 (ranije: MUNJAVA MODRUŠKA, MUNJAVA MODRUŠKA, 32), 47303 Munjava Modruška</item>
    </izvorni_sadrzaj>
    <derivirana_varijabla naziv="DomainObject.Predmet.StrankaListFormatedWithAdress_1">
      <item>FINA Regionalni centar Zagreb, Podružnica Karlovac, Ulica Pavla Vitezovića 1, 47000 Karlovac</item>
      <item>Ivica Božičević, BELOBRAJDIĆI 32 (ranije: MUNJAVA MODRUŠKA, MUNJAVA MODRUŠKA, 32), 47303 Munjava Modruška</item>
    </derivirana_varijabla>
  </DomainObject.Predmet.StrankaListFormatedWithAdress>
  <DomainObject.Predmet.StrankaListFormatedWithAdressOIB>
    <izvorni_sadrzaj>
      <item>FINA Regionalni centar Zagreb, Podružnica Karlovac, OIB 85821130368, Ulica Pavla Vitezovića 1, 47000 Karlovac</item>
      <item>Ivica Božičević, OIB 43044438867, BELOBRAJDIĆI 32 (ranije: MUNJAVA MODRUŠKA, MUNJAVA MODRUŠKA, 32), 47303 Munjava Modruška</item>
    </izvorni_sadrzaj>
    <derivirana_varijabla naziv="DomainObject.Predmet.StrankaListFormatedWithAdressOIB_1">
      <item>FINA Regionalni centar Zagreb, Podružnica Karlovac, OIB 85821130368, Ulica Pavla Vitezovića 1, 47000 Karlovac</item>
      <item>Ivica Božičević, OIB 43044438867, BELOBRAJDIĆI 32 (ranije: MUNJAVA MODRUŠKA, MUNJAVA MODRUŠKA, 32), 47303 Munjava Modruška</item>
    </derivirana_varijabla>
  </DomainObject.Predmet.StrankaListFormatedWithAdressOIB>
  <DomainObject.Predmet.StrankaListNazivFormated>
    <izvorni_sadrzaj>
      <item>FINA Regionalni centar Zagreb, Podružnica Karlovac</item>
      <item>Ivica Božičević</item>
    </izvorni_sadrzaj>
    <derivirana_varijabla naziv="DomainObject.Predmet.StrankaListNazivFormated_1">
      <item>FINA Regionalni centar Zagreb, Podružnica Karlovac</item>
      <item>Ivica Božičević</item>
    </derivirana_varijabla>
  </DomainObject.Predmet.StrankaListNazivFormated>
  <DomainObject.Predmet.StrankaListNazivFormatedOIB>
    <izvorni_sadrzaj>
      <item>FINA Regionalni centar Zagreb, Podružnica Karlovac, OIB 85821130368</item>
      <item>Ivica Božičević, OIB 43044438867</item>
    </izvorni_sadrzaj>
    <derivirana_varijabla naziv="DomainObject.Predmet.StrankaListNazivFormatedOIB_1">
      <item>FINA Regionalni centar Zagreb, Podružnica Karlovac, OIB 85821130368</item>
      <item>Ivica Božičević, OIB 43044438867</item>
    </derivirana_varijabla>
  </DomainObject.Predmet.StrankaListNazivFormatedOIB>
  <DomainObject.Predmet.ProtuStrankaListFormated>
    <izvorni_sadrzaj>
      <item>PTIC  d.o.o. zastupanog po punomoćniku Ivica Božičević</item>
    </izvorni_sadrzaj>
    <derivirana_varijabla naziv="DomainObject.Predmet.ProtuStrankaListFormated_1">
      <item>PTIC  d.o.o. zastupanog po punomoćniku Ivica Božičević</item>
    </derivirana_varijabla>
  </DomainObject.Predmet.ProtuStrankaListFormated>
  <DomainObject.Predmet.ProtuStrankaListFormatedOIB>
    <izvorni_sadrzaj>
      <item>PTIC  d.o.o., OIB 96653133294 zastupanog po punomoćniku Ivica Božičević</item>
    </izvorni_sadrzaj>
    <derivirana_varijabla naziv="DomainObject.Predmet.ProtuStrankaListFormatedOIB_1">
      <item>PTIC  d.o.o., OIB 96653133294 zastupanog po punomoćniku Ivica Božičević</item>
    </derivirana_varijabla>
  </DomainObject.Predmet.ProtuStrankaListFormatedOIB>
  <DomainObject.Predmet.ProtuStrankaListFormatedWithAdress>
    <izvorni_sadrzaj>
      <item>PTIC  d.o.o., Bernandina Frankopana 3, 47300 Ogulin zastupanog po punomoćniku Ivica Božičević</item>
    </izvorni_sadrzaj>
    <derivirana_varijabla naziv="DomainObject.Predmet.ProtuStrankaListFormatedWithAdress_1">
      <item>PTIC  d.o.o., Bernandina Frankopana 3, 47300 Ogulin zastupanog po punomoćniku Ivica Božičević</item>
    </derivirana_varijabla>
  </DomainObject.Predmet.ProtuStrankaListFormatedWithAdress>
  <DomainObject.Predmet.ProtuStrankaListFormatedWithAdressOIB>
    <izvorni_sadrzaj>
      <item>PTIC  d.o.o., OIB 96653133294, Bernandina Frankopana 3, 47300 Ogulin zastupanog po punomoćniku Ivica Božičević</item>
    </izvorni_sadrzaj>
    <derivirana_varijabla naziv="DomainObject.Predmet.ProtuStrankaListFormatedWithAdressOIB_1">
      <item>PTIC  d.o.o., OIB 96653133294, Bernandina Frankopana 3, 47300 Ogulin zastupanog po punomoćniku Ivica Božičević</item>
    </derivirana_varijabla>
  </DomainObject.Predmet.ProtuStrankaListFormatedWithAdressOIB>
  <DomainObject.Predmet.ProtuStrankaListNazivFormated>
    <izvorni_sadrzaj>
      <item>PTIC  d.o.o.</item>
    </izvorni_sadrzaj>
    <derivirana_varijabla naziv="DomainObject.Predmet.ProtuStrankaListNazivFormated_1">
      <item>PTIC  d.o.o.</item>
    </derivirana_varijabla>
  </DomainObject.Predmet.ProtuStrankaListNazivFormated>
  <DomainObject.Predmet.ProtuStrankaListNazivFormatedOIB>
    <izvorni_sadrzaj>
      <item>PTIC  d.o.o., OIB 96653133294</item>
    </izvorni_sadrzaj>
    <derivirana_varijabla naziv="DomainObject.Predmet.ProtuStrankaListNazivFormatedOIB_1">
      <item>PTIC  d.o.o., OIB 96653133294</item>
    </derivirana_varijabla>
  </DomainObject.Predmet.ProtuStrankaListNazivFormatedOIB>
  <DomainObject.Predmet.OstaliListFormated>
    <izvorni_sadrzaj>
      <item>Ivica Božičević punomoćnik sudionika u postupku PTIC  d.o.o.</item>
      <item>KARLOVAČKA BANKA dioničko društvo</item>
    </izvorni_sadrzaj>
    <derivirana_varijabla naziv="DomainObject.Predmet.OstaliListFormated_1">
      <item>Ivica Božičević punomoćnik sudionika u postupku PTIC  d.o.o.</item>
      <item>KARLOVAČKA BANKA dioničko društvo</item>
    </derivirana_varijabla>
  </DomainObject.Predmet.OstaliListFormated>
  <DomainObject.Predmet.OstaliListFormatedOIB>
    <izvorni_sadrzaj>
      <item>Ivica Božičević, OIB 43044438867 punomoćnik sudionika u postupku PTIC  d.o.o.</item>
      <item>KARLOVAČKA BANKA dioničko društvo, OIB 08106331075</item>
    </izvorni_sadrzaj>
    <derivirana_varijabla naziv="DomainObject.Predmet.OstaliListFormatedOIB_1">
      <item>Ivica Božičević, OIB 43044438867 punomoćnik sudionika u postupku PTIC  d.o.o.</item>
      <item>KARLOVAČKA BANKA dioničko društvo, OIB 08106331075</item>
    </derivirana_varijabla>
  </DomainObject.Predmet.OstaliListFormatedOIB>
  <DomainObject.Predmet.OstaliListFormatedWithAdress>
    <izvorni_sadrzaj>
      <item>Ivica Božičević, BELOBRAJDIĆI 32 (ranije: MUNJAVA MODRUŠKA, MUNJAVA MODRUŠKA, 32), 47303 Munjava Modruška punomoćnik sudionika u postupku PTIC  d.o.o.</item>
      <item>KARLOVAČKA BANKA dioničko društvo, Ivana Gorana Kovačića 1, 47000 Karlovac</item>
    </izvorni_sadrzaj>
    <derivirana_varijabla naziv="DomainObject.Predmet.OstaliListFormatedWithAdress_1">
      <item>Ivica Božičević, BELOBRAJDIĆI 32 (ranije: MUNJAVA MODRUŠKA, MUNJAVA MODRUŠKA, 32), 47303 Munjava Modruška punomoćnik sudionika u postupku PTIC  d.o.o.</item>
      <item>KARLOVAČKA BANKA dioničko društvo, Ivana Gorana Kovačića 1, 47000 Karlovac</item>
    </derivirana_varijabla>
  </DomainObject.Predmet.OstaliListFormatedWithAdress>
  <DomainObject.Predmet.OstaliListFormatedWithAdressOIB>
    <izvorni_sadrzaj>
      <item>Ivica Božičević, OIB 43044438867, BELOBRAJDIĆI 32 (ranije: MUNJAVA MODRUŠKA, MUNJAVA MODRUŠKA, 32), 47303 Munjava Modruška punomoćnik sudionika u postupku PTIC  d.o.o.</item>
      <item>KARLOVAČKA BANKA dioničko društvo, OIB 08106331075, Ivana Gorana Kovačića 1, 47000 Karlovac</item>
    </izvorni_sadrzaj>
    <derivirana_varijabla naziv="DomainObject.Predmet.OstaliListFormatedWithAdressOIB_1">
      <item>Ivica Božičević, OIB 43044438867, BELOBRAJDIĆI 32 (ranije: MUNJAVA MODRUŠKA, MUNJAVA MODRUŠKA, 32), 47303 Munjava Modruška punomoćnik sudionika u postupku PTIC  d.o.o.</item>
      <item>KARLOVAČKA BANKA dioničko društvo, OIB 08106331075, Ivana Gorana Kovačića 1, 47000 Karlovac</item>
    </derivirana_varijabla>
  </DomainObject.Predmet.OstaliListFormatedWithAdressOIB>
  <DomainObject.Predmet.OstaliListNazivFormated>
    <izvorni_sadrzaj>
      <item>Ivica Božičević</item>
      <item>KARLOVAČKA BANKA dioničko društvo</item>
    </izvorni_sadrzaj>
    <derivirana_varijabla naziv="DomainObject.Predmet.OstaliListNazivFormated_1">
      <item>Ivica Božičević</item>
      <item>KARLOVAČKA BANKA dioničko društvo</item>
    </derivirana_varijabla>
  </DomainObject.Predmet.OstaliListNazivFormated>
  <DomainObject.Predmet.OstaliListNazivFormatedOIB>
    <izvorni_sadrzaj>
      <item>Ivica Božičević, OIB 43044438867</item>
      <item>KARLOVAČKA BANKA dioničko društvo, OIB 08106331075</item>
    </izvorni_sadrzaj>
    <derivirana_varijabla naziv="DomainObject.Predmet.OstaliListNazivFormatedOIB_1">
      <item>Ivica Božičević, OIB 43044438867</item>
      <item>KARLOVAČKA BANKA dioničko društvo, OIB 08106331075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PTIC  d.o.o.</izvorni_sadrzaj>
    <derivirana_varijabla naziv="DomainObject.Predmet.ProtustrankaIDrugi_1">PTIC  d.o.o.</derivirana_varijabla>
  </DomainObject.Predmet.ProtustrankaIDrugi>
  <DomainObject.Predmet.StrankaIDrugiAdressOIB>
    <izvorni_sadrzaj>FINA Regionalni centar Zagreb, Podružnica Karlovac, OIB 85821130368, Ulica Pavla Vitezovića 1, 47000 Karlovac i dr.</izvorni_sadrzaj>
    <derivirana_varijabla naziv="DomainObject.Predmet.StrankaIDrugiAdressOIB_1">FINA Regionalni centar Zagreb, Podružnica Karlovac, OIB 85821130368, Ulica Pavla Vitezovića 1, 47000 Karlovac i dr.</derivirana_varijabla>
  </DomainObject.Predmet.StrankaIDrugiAdressOIB>
  <DomainObject.Predmet.ProtustrankaIDrugiAdressOIB>
    <izvorni_sadrzaj>PTIC  d.o.o., OIB 96653133294, Bernandina Frankopana 3, 47300 Ogulin</izvorni_sadrzaj>
    <derivirana_varijabla naziv="DomainObject.Predmet.ProtustrankaIDrugiAdressOIB_1">PTIC  d.o.o., OIB 96653133294, Bernandina Frankopana 3,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PTIC  d.o.o.</item>
      <item>FINA Regionalni centar Zagreb, Podružnica Karlovac</item>
      <item>Ivica Božičević</item>
      <item>Ivica Božičević</item>
      <item>KARLOVAČKA BANKA dioničko društvo</item>
    </izvorni_sadrzaj>
    <derivirana_varijabla naziv="DomainObject.Predmet.SudioniciListNaziv_1">
      <item>PTIC  d.o.o.</item>
      <item>FINA Regionalni centar Zagreb, Podružnica Karlovac</item>
      <item>Ivica Božičević</item>
      <item>Ivica Božičević</item>
      <item>KARLOVAČKA BANKA dioničko društvo</item>
    </derivirana_varijabla>
  </DomainObject.Predmet.SudioniciListNaziv>
  <DomainObject.Predmet.SudioniciListAdressOIB>
    <izvorni_sadrzaj>
      <item>PTIC  d.o.o., OIB 96653133294, Bernandina Frankopana 3,47300 Ogulin</item>
      <item>FINA Regionalni centar Zagreb, Podružnica Karlovac, OIB 85821130368, Ulica Pavla Vitezovića 1,47000 Karlovac</item>
      <item>Ivica Božičević, OIB 43044438867, BELOBRAJDIĆI 32 (ranije: MUNJAVA MODRUŠKA, MUNJAVA MODRUŠKA, 32),47303 Munjava Modruška</item>
      <item>Ivica Božičević, OIB 43044438867, BELOBRAJDIĆI 32 (ranije: MUNJAVA MODRUŠKA, MUNJAVA MODRUŠKA, 32),47303 Munjava Modruška</item>
      <item>KARLOVAČKA BANKA dioničko društvo, OIB 08106331075, Ivana Gorana Kovačića 1,47000 Karlovac</item>
    </izvorni_sadrzaj>
    <derivirana_varijabla naziv="DomainObject.Predmet.SudioniciListAdressOIB_1">
      <item>PTIC  d.o.o., OIB 96653133294, Bernandina Frankopana 3,47300 Ogulin</item>
      <item>FINA Regionalni centar Zagreb, Podružnica Karlovac, OIB 85821130368, Ulica Pavla Vitezovića 1,47000 Karlovac</item>
      <item>Ivica Božičević, OIB 43044438867, BELOBRAJDIĆI 32 (ranije: MUNJAVA MODRUŠKA, MUNJAVA MODRUŠKA, 32),47303 Munjava Modruška</item>
      <item>Ivica Božičević, OIB 43044438867, BELOBRAJDIĆI 32 (ranije: MUNJAVA MODRUŠKA, MUNJAVA MODRUŠKA, 32),47303 Munjava Modruška</item>
      <item>KARLOVAČKA BANKA dioničko društvo, OIB 08106331075, Ivana Gorana Kovačića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96653133294</item>
      <item>, OIB 85821130368</item>
      <item>, OIB 43044438867</item>
      <item>, OIB 43044438867</item>
      <item>, OIB 08106331075</item>
    </izvorni_sadrzaj>
    <derivirana_varijabla naziv="DomainObject.Predmet.SudioniciListNazivOIB_1">
      <item>, OIB 96653133294</item>
      <item>, OIB 85821130368</item>
      <item>, OIB 43044438867</item>
      <item>, OIB 43044438867</item>
      <item>, OIB 08106331075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C45585-C0BE-415C-8D86-6E4F1CAA33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869</properties:Words>
  <properties:Characters>4795</properties:Characters>
  <properties:Lines>94</properties:Lines>
  <properties:Paragraphs>26</properties:Paragraphs>
  <properties:TotalTime>350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2016-05-17T09:59:00Z</cp:lastPrinted>
  <dcterms:modified xmlns:xsi="http://www.w3.org/2001/XMLSchema-instance" xsi:type="dcterms:W3CDTF">2017-10-03T08:25:00Z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