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84b3" w14:paraId="20a84b3" w:rsidRDefault="0026341A" w:rsidP="005D7BF8" w:rsidR="0026341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6341A" w:rsidP="005D7BF8" w:rsidR="0026341A" w:rsidRPr="0026341A">
      <w:pPr>
        <w:pStyle w:val="Bezproreda"/>
        <w:jc w:val="both"/>
        <w:rPr>
          <w:rFonts w:hAnsi="Times New Roman" w:ascii="Times New Roman"/>
          <w:b w:val="false"/>
        </w:rPr>
      </w:pPr>
      <w:r w:rsidRPr="0026341A">
        <w:rPr>
          <w:rFonts w:eastAsia="MS Mincho" w:hAnsi="Times New Roman" w:ascii="Times New Roman"/>
          <w:b w:val="false"/>
        </w:rPr>
        <w:t xml:space="preserve">   REPUBLIKA HRVATSKA</w:t>
      </w:r>
    </w:p>
    <w:p w:rsidRDefault="0026341A" w:rsidP="005D7BF8" w:rsidR="0026341A" w:rsidRPr="0026341A">
      <w:pPr>
        <w:pStyle w:val="Bezproreda"/>
        <w:jc w:val="both"/>
        <w:rPr>
          <w:rFonts w:hAnsi="Times New Roman" w:ascii="Times New Roman"/>
          <w:b w:val="false"/>
        </w:rPr>
      </w:pPr>
      <w:r w:rsidRPr="0026341A">
        <w:rPr>
          <w:rFonts w:eastAsia="MS Mincho" w:hAnsi="Times New Roman" w:ascii="Times New Roman"/>
          <w:b w:val="false"/>
        </w:rPr>
        <w:t>TRGOVAČKI SUD U RIJECI</w:t>
      </w:r>
    </w:p>
    <w:p w:rsidRDefault="0026341A" w:rsidP="005D7BF8" w:rsidR="0026341A" w:rsidRPr="0026341A">
      <w:pPr>
        <w:pStyle w:val="Bezproreda"/>
        <w:jc w:val="both"/>
        <w:rPr>
          <w:rFonts w:eastAsia="MS Mincho" w:hAnsi="Times New Roman" w:ascii="Times New Roman"/>
          <w:b w:val="false"/>
        </w:rPr>
      </w:pPr>
      <w:r w:rsidRPr="0026341A">
        <w:rPr>
          <w:rFonts w:eastAsia="MS Mincho" w:hAnsi="Times New Roman" w:ascii="Times New Roman"/>
          <w:b w:val="false"/>
        </w:rPr>
        <w:t xml:space="preserve">       Rijeka, Zadarska 1 i 3</w:t>
      </w:r>
    </w:p>
    <w:p w:rsidRDefault="00A053A9" w:rsidP="0087210C" w:rsidR="00A053A9">
      <w:pPr>
        <w:jc w:val="center"/>
        <w:rPr>
          <w:b/>
        </w:rPr>
      </w:pP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w:t>
      </w:r>
      <w:r w:rsidR="00426976">
        <w:t xml:space="preserve">stečajnom </w:t>
      </w:r>
      <w:r w:rsidRPr="00926A99">
        <w:t xml:space="preserve">sucu Danieli Korlević, u stečajnom postupku nad dužnikom </w:t>
      </w:r>
      <w:r w:rsidR="00426976" w:rsidRPr="00426976">
        <w:rPr>
          <w:b/>
        </w:rPr>
        <w:t>AUTO SERVIS LABIN d.o.o. LABIN, Pulska 19, OIB 84126482247</w:t>
      </w:r>
      <w:r w:rsidRPr="00926A99">
        <w:rPr>
          <w:b/>
        </w:rPr>
        <w:t xml:space="preserve">, </w:t>
      </w:r>
      <w:r w:rsidR="00426976">
        <w:t>o</w:t>
      </w:r>
      <w:r w:rsidRPr="00926A99">
        <w:t xml:space="preserve">dlučujući o </w:t>
      </w:r>
      <w:r>
        <w:t>zahtjevu stečajnog upravitelja za naknadu troškova</w:t>
      </w:r>
      <w:r w:rsidRPr="00926A99">
        <w:t xml:space="preserve">, dana </w:t>
      </w:r>
      <w:r w:rsidR="0044545E">
        <w:t>19. rujna</w:t>
      </w:r>
      <w:r w:rsidR="009E648B">
        <w:t xml:space="preserve"> 2017</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426976">
        <w:t xml:space="preserve">Kristijanu Mijandrušić, Pula, Kaštanjer 23, OIB 96007816779  </w:t>
      </w:r>
      <w:r w:rsidRPr="0087210C">
        <w:t>odobrava se obračun st</w:t>
      </w:r>
      <w:r w:rsidR="008E043C" w:rsidRPr="0087210C">
        <w:t xml:space="preserve">varnih troškova </w:t>
      </w:r>
      <w:r w:rsidR="004E30EC" w:rsidRPr="0087210C">
        <w:t xml:space="preserve">u ukupnom iznosu </w:t>
      </w:r>
      <w:r w:rsidR="004E30EC" w:rsidRPr="00E43748">
        <w:t xml:space="preserve">od </w:t>
      </w:r>
      <w:r w:rsidR="00426976">
        <w:t>3.297,00</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E33B70" w:rsidR="004E30EC">
      <w:pPr>
        <w:jc w:val="both"/>
        <w:rPr>
          <w:b/>
        </w:rPr>
      </w:pPr>
    </w:p>
    <w:p w:rsidRDefault="008E17EB" w:rsidP="00E33B70" w:rsidR="0044545E">
      <w:pPr>
        <w:jc w:val="both"/>
      </w:pPr>
      <w:r w:rsidRPr="0087210C">
        <w:tab/>
        <w:t>Stečajni upravitelj je</w:t>
      </w:r>
      <w:r w:rsidR="00726A98" w:rsidRPr="0087210C">
        <w:t xml:space="preserve"> podnio </w:t>
      </w:r>
      <w:r w:rsidR="0044545E">
        <w:t xml:space="preserve">sudu </w:t>
      </w:r>
      <w:r w:rsidR="00726A98" w:rsidRPr="0087210C">
        <w:t>zahtjev za naknadu stvarnih troškova koje je imao</w:t>
      </w:r>
      <w:r w:rsidR="0087210C">
        <w:t xml:space="preserve"> </w:t>
      </w:r>
      <w:r w:rsidR="0044545E">
        <w:t xml:space="preserve">u </w:t>
      </w:r>
      <w:r w:rsidR="00426976">
        <w:t>stečajnom postupku</w:t>
      </w:r>
      <w:r w:rsidR="0044545E" w:rsidRPr="0044545E">
        <w:t xml:space="preserve"> u ukupnom iznosu od </w:t>
      </w:r>
      <w:r w:rsidR="00426976">
        <w:t>3.297</w:t>
      </w:r>
      <w:r w:rsidR="0044545E" w:rsidRPr="0044545E">
        <w:t>,00 kn.</w:t>
      </w:r>
      <w:r w:rsidR="009E648B">
        <w:tab/>
      </w:r>
    </w:p>
    <w:p w:rsidRDefault="0044545E" w:rsidP="00E33B70" w:rsidR="00726A98" w:rsidRPr="0087210C">
      <w:pPr>
        <w:jc w:val="both"/>
      </w:pPr>
      <w:r>
        <w:tab/>
      </w:r>
      <w:r w:rsidR="00726A98" w:rsidRPr="0087210C">
        <w:t xml:space="preserve">Stečajni upravitelj sačinio je obračun stvarnih troškova te je svaki nastali trošak specificirao i naznačio na što se odnosi. </w:t>
      </w:r>
    </w:p>
    <w:p w:rsidRDefault="00726A98" w:rsidP="00E33B70" w:rsidR="00E60BF0">
      <w:pPr>
        <w:jc w:val="both"/>
      </w:pPr>
      <w:r w:rsidRPr="0087210C">
        <w:t xml:space="preserve">           U obračunu stvarnih troškova specificirani su slijedeći nastali troškovi:</w:t>
      </w:r>
      <w:r w:rsidR="0087187A">
        <w:t xml:space="preserve"> </w:t>
      </w:r>
      <w:r w:rsidR="00865FE0">
        <w:t xml:space="preserve">putni trošak na relaciji </w:t>
      </w:r>
      <w:r w:rsidR="00426976">
        <w:t>Pazin – Labin – Pazin dana 27. ožujka 2014. godin</w:t>
      </w:r>
      <w:r w:rsidR="0044545E">
        <w:t>e</w:t>
      </w:r>
      <w:r w:rsidR="002738F1">
        <w:t xml:space="preserve"> </w:t>
      </w:r>
      <w:r w:rsidR="00426976" w:rsidRPr="00426976">
        <w:t xml:space="preserve">u iznosu </w:t>
      </w:r>
      <w:r w:rsidR="00426976">
        <w:t>140</w:t>
      </w:r>
      <w:r w:rsidR="00426976" w:rsidRPr="00426976">
        <w:t>,00 kn (</w:t>
      </w:r>
      <w:r w:rsidR="00426976">
        <w:t>70</w:t>
      </w:r>
      <w:r w:rsidR="00426976" w:rsidRPr="00426976">
        <w:t xml:space="preserve"> km x 2,00 kn), putni trošak na relaciji Pazin – </w:t>
      </w:r>
      <w:r w:rsidR="00426976">
        <w:t>Labin</w:t>
      </w:r>
      <w:r w:rsidR="00426976" w:rsidRPr="00426976">
        <w:t xml:space="preserve"> – Pazin dana </w:t>
      </w:r>
      <w:r w:rsidR="00426976">
        <w:t>01. travnja 2014</w:t>
      </w:r>
      <w:r w:rsidR="00426976" w:rsidRPr="00426976">
        <w:t xml:space="preserve">. </w:t>
      </w:r>
      <w:r w:rsidR="00426976">
        <w:t xml:space="preserve">godine </w:t>
      </w:r>
      <w:r w:rsidR="00426976" w:rsidRPr="00426976">
        <w:t>u iznosu</w:t>
      </w:r>
      <w:r w:rsidR="00426976">
        <w:t>140,00</w:t>
      </w:r>
      <w:r w:rsidR="00426976" w:rsidRPr="00426976">
        <w:t xml:space="preserve"> kn (</w:t>
      </w:r>
      <w:r w:rsidR="00426976">
        <w:t>70</w:t>
      </w:r>
      <w:r w:rsidR="00426976" w:rsidRPr="00426976">
        <w:t xml:space="preserve"> km x 2,00 kn), putni trošak na relaciji Pazin – </w:t>
      </w:r>
      <w:r w:rsidR="00426976">
        <w:t>Labin</w:t>
      </w:r>
      <w:r w:rsidR="00426976" w:rsidRPr="00426976">
        <w:t xml:space="preserve"> – Pazin dana </w:t>
      </w:r>
      <w:r w:rsidR="00426976">
        <w:t>29. travnja 2014</w:t>
      </w:r>
      <w:r w:rsidR="00426976" w:rsidRPr="00426976">
        <w:t xml:space="preserve">. godine </w:t>
      </w:r>
      <w:r w:rsidR="00426976">
        <w:t xml:space="preserve">u </w:t>
      </w:r>
      <w:r w:rsidR="00426976" w:rsidRPr="00426976">
        <w:t>iznosu</w:t>
      </w:r>
      <w:r w:rsidR="00426976">
        <w:t xml:space="preserve"> 140</w:t>
      </w:r>
      <w:r w:rsidR="00426976" w:rsidRPr="00426976">
        <w:t>,00 kn (</w:t>
      </w:r>
      <w:r w:rsidR="00426976">
        <w:t>70</w:t>
      </w:r>
      <w:r w:rsidR="00426976" w:rsidRPr="00426976">
        <w:t xml:space="preserve"> km x 2,00 kn), putni trošak na relaciji Pazin – </w:t>
      </w:r>
      <w:r w:rsidR="00426976">
        <w:t xml:space="preserve">Rijeka </w:t>
      </w:r>
      <w:r w:rsidR="00426976" w:rsidRPr="00426976">
        <w:t>– Pazin dana</w:t>
      </w:r>
      <w:r w:rsidR="00426976">
        <w:t xml:space="preserve"> 29. svibnja 2014</w:t>
      </w:r>
      <w:r w:rsidR="00426976" w:rsidRPr="00426976">
        <w:t xml:space="preserve">. godine </w:t>
      </w:r>
      <w:r w:rsidR="00426976">
        <w:t xml:space="preserve">u </w:t>
      </w:r>
      <w:r w:rsidR="00426976" w:rsidRPr="00426976">
        <w:t xml:space="preserve">iznosu </w:t>
      </w:r>
      <w:r w:rsidR="00426976">
        <w:t>228</w:t>
      </w:r>
      <w:r w:rsidR="00426976" w:rsidRPr="00426976">
        <w:t>,00 kn (</w:t>
      </w:r>
      <w:r w:rsidR="00426976">
        <w:t>11</w:t>
      </w:r>
      <w:r w:rsidR="00426976" w:rsidRPr="00426976">
        <w:t xml:space="preserve">4 km x 2,00 kn), putni trošak na relaciji Pazin – </w:t>
      </w:r>
      <w:r w:rsidR="00426976">
        <w:t>Labin</w:t>
      </w:r>
      <w:r w:rsidR="00426976" w:rsidRPr="00426976">
        <w:t xml:space="preserve"> – Pazin dana</w:t>
      </w:r>
      <w:r w:rsidR="00426976">
        <w:t xml:space="preserve"> 05. rujna 2014</w:t>
      </w:r>
      <w:r w:rsidR="00426976" w:rsidRPr="00426976">
        <w:t xml:space="preserve">. godine u iznosu 228,00 kn (114 km x 2,00 kn), putni troškovi na relaciji Pazin – </w:t>
      </w:r>
      <w:r w:rsidR="00426976">
        <w:t xml:space="preserve">Labin </w:t>
      </w:r>
      <w:r w:rsidR="00426976" w:rsidRPr="00426976">
        <w:t>–</w:t>
      </w:r>
      <w:r w:rsidR="00426976">
        <w:t xml:space="preserve"> </w:t>
      </w:r>
      <w:r w:rsidR="00426976" w:rsidRPr="00426976">
        <w:t xml:space="preserve">Pazin dana </w:t>
      </w:r>
      <w:r w:rsidR="00426976">
        <w:t>07. ožujka 2015</w:t>
      </w:r>
      <w:r w:rsidR="00426976" w:rsidRPr="00426976">
        <w:t xml:space="preserve">. godine u iznosu </w:t>
      </w:r>
      <w:r w:rsidR="00426976">
        <w:t>140</w:t>
      </w:r>
      <w:r w:rsidR="00426976" w:rsidRPr="00426976">
        <w:t>,00 kn (</w:t>
      </w:r>
      <w:r w:rsidR="00426976">
        <w:t>70</w:t>
      </w:r>
      <w:r w:rsidR="00426976" w:rsidRPr="00426976">
        <w:t xml:space="preserve"> km x 2,00 kn), putni troškovi na relaciji Pazin – </w:t>
      </w:r>
      <w:r w:rsidR="00426976">
        <w:t xml:space="preserve">Labin </w:t>
      </w:r>
      <w:r w:rsidR="00426976" w:rsidRPr="00426976">
        <w:t>– Pazin dana 1</w:t>
      </w:r>
      <w:r w:rsidR="00426976">
        <w:t>4</w:t>
      </w:r>
      <w:r w:rsidR="00426976" w:rsidRPr="00426976">
        <w:t xml:space="preserve">. </w:t>
      </w:r>
      <w:r w:rsidR="00426976">
        <w:t xml:space="preserve">lipnja </w:t>
      </w:r>
      <w:r w:rsidR="00426976" w:rsidRPr="00426976">
        <w:t>201</w:t>
      </w:r>
      <w:r w:rsidR="00426976">
        <w:t>5</w:t>
      </w:r>
      <w:r w:rsidR="00426976" w:rsidRPr="00426976">
        <w:t xml:space="preserve">. godine </w:t>
      </w:r>
      <w:r w:rsidR="00426976">
        <w:t xml:space="preserve">u </w:t>
      </w:r>
      <w:r w:rsidR="00426976" w:rsidRPr="00426976">
        <w:t xml:space="preserve">iznosu </w:t>
      </w:r>
      <w:r w:rsidR="00426976">
        <w:t>140</w:t>
      </w:r>
      <w:r w:rsidR="00426976" w:rsidRPr="00426976">
        <w:t>,00 kn (</w:t>
      </w:r>
      <w:r w:rsidR="00426976">
        <w:t>70</w:t>
      </w:r>
      <w:r w:rsidR="00426976" w:rsidRPr="00426976">
        <w:t xml:space="preserve"> km x 2,00 kn), putni troškovi na relaciji Pazin – </w:t>
      </w:r>
      <w:r w:rsidR="00426976">
        <w:t xml:space="preserve">Labin </w:t>
      </w:r>
      <w:r w:rsidR="00426976" w:rsidRPr="00426976">
        <w:t xml:space="preserve">– Pazin dana </w:t>
      </w:r>
      <w:r w:rsidR="00426976">
        <w:t xml:space="preserve">08. listopada </w:t>
      </w:r>
      <w:r w:rsidR="00426976" w:rsidRPr="00426976">
        <w:t>201</w:t>
      </w:r>
      <w:r w:rsidR="00426976">
        <w:t>5</w:t>
      </w:r>
      <w:r w:rsidR="00426976" w:rsidRPr="00426976">
        <w:t xml:space="preserve">. godine </w:t>
      </w:r>
      <w:r w:rsidR="00426976">
        <w:t xml:space="preserve">u </w:t>
      </w:r>
      <w:r w:rsidR="00426976" w:rsidRPr="00426976">
        <w:t xml:space="preserve">iznosu </w:t>
      </w:r>
      <w:r w:rsidR="00426976">
        <w:t>140</w:t>
      </w:r>
      <w:r w:rsidR="00426976" w:rsidRPr="00426976">
        <w:t>,00 kn (</w:t>
      </w:r>
      <w:r w:rsidR="00426976">
        <w:t>70</w:t>
      </w:r>
      <w:r w:rsidR="00426976" w:rsidRPr="00426976">
        <w:t xml:space="preserve"> km x 2,00 kn), putni troškovi na relaciji Pazin – </w:t>
      </w:r>
      <w:r w:rsidR="00426976">
        <w:t xml:space="preserve">Labin </w:t>
      </w:r>
      <w:r w:rsidR="00426976" w:rsidRPr="00426976">
        <w:t xml:space="preserve">– Pazin dana </w:t>
      </w:r>
      <w:r w:rsidR="00E60BF0">
        <w:t>12. siječnja 2016</w:t>
      </w:r>
      <w:r w:rsidR="00426976" w:rsidRPr="00426976">
        <w:t xml:space="preserve">. godine </w:t>
      </w:r>
      <w:r w:rsidR="00426976">
        <w:t xml:space="preserve">u </w:t>
      </w:r>
      <w:r w:rsidR="00426976" w:rsidRPr="00426976">
        <w:t xml:space="preserve">iznosu </w:t>
      </w:r>
      <w:r w:rsidR="00426976">
        <w:t>140</w:t>
      </w:r>
      <w:r w:rsidR="00426976" w:rsidRPr="00426976">
        <w:t>,00 kn (</w:t>
      </w:r>
      <w:r w:rsidR="00426976">
        <w:t>70</w:t>
      </w:r>
      <w:r w:rsidR="00426976" w:rsidRPr="00426976">
        <w:t xml:space="preserve"> km x 2,00 kn), </w:t>
      </w:r>
      <w:r w:rsidR="00E60BF0" w:rsidRPr="00426976">
        <w:t xml:space="preserve">putni troškovi na relaciji Pazin – </w:t>
      </w:r>
      <w:r w:rsidR="00E60BF0">
        <w:t xml:space="preserve">Labin </w:t>
      </w:r>
      <w:r w:rsidR="00E60BF0" w:rsidRPr="00426976">
        <w:t xml:space="preserve">– Pazin dana </w:t>
      </w:r>
      <w:r w:rsidR="00E60BF0">
        <w:t>17. svibnja 2016</w:t>
      </w:r>
      <w:r w:rsidR="00E60BF0" w:rsidRPr="00426976">
        <w:t xml:space="preserve">. godine </w:t>
      </w:r>
      <w:r w:rsidR="00E60BF0">
        <w:t xml:space="preserve">u </w:t>
      </w:r>
      <w:r w:rsidR="00E60BF0" w:rsidRPr="00426976">
        <w:t xml:space="preserve">iznosu </w:t>
      </w:r>
      <w:r w:rsidR="00E60BF0">
        <w:t>140</w:t>
      </w:r>
      <w:r w:rsidR="00E60BF0" w:rsidRPr="00426976">
        <w:t>,00 kn (</w:t>
      </w:r>
      <w:r w:rsidR="00E60BF0">
        <w:t>70</w:t>
      </w:r>
      <w:r w:rsidR="00E60BF0" w:rsidRPr="00426976">
        <w:t xml:space="preserve"> km x 2,00 kn),</w:t>
      </w:r>
      <w:r w:rsidR="00E60BF0">
        <w:t xml:space="preserve"> </w:t>
      </w:r>
      <w:r w:rsidR="00E60BF0" w:rsidRPr="00426976">
        <w:t xml:space="preserve">putni troškovi na relaciji Pazin – </w:t>
      </w:r>
      <w:r w:rsidR="00E60BF0">
        <w:t xml:space="preserve">Labin </w:t>
      </w:r>
      <w:r w:rsidR="00E60BF0" w:rsidRPr="00426976">
        <w:t xml:space="preserve">– Pazin dana </w:t>
      </w:r>
      <w:r w:rsidR="00E60BF0">
        <w:t>31. kolovoza 2016</w:t>
      </w:r>
      <w:r w:rsidR="00E60BF0" w:rsidRPr="00426976">
        <w:t xml:space="preserve">. godine </w:t>
      </w:r>
      <w:r w:rsidR="00E60BF0">
        <w:t xml:space="preserve">u </w:t>
      </w:r>
      <w:r w:rsidR="00E60BF0" w:rsidRPr="00426976">
        <w:t xml:space="preserve">iznosu </w:t>
      </w:r>
      <w:r w:rsidR="00E60BF0">
        <w:t>140</w:t>
      </w:r>
      <w:r w:rsidR="00E60BF0" w:rsidRPr="00426976">
        <w:t>,00 kn (</w:t>
      </w:r>
      <w:r w:rsidR="00E60BF0">
        <w:t>70</w:t>
      </w:r>
      <w:r w:rsidR="00E60BF0" w:rsidRPr="00426976">
        <w:t xml:space="preserve"> km x 2,00 kn),</w:t>
      </w:r>
      <w:r w:rsidR="00E60BF0">
        <w:t xml:space="preserve"> </w:t>
      </w:r>
      <w:r w:rsidR="00E60BF0" w:rsidRPr="00426976">
        <w:t xml:space="preserve">putni troškovi na relaciji Pazin – </w:t>
      </w:r>
      <w:r w:rsidR="00E60BF0">
        <w:t xml:space="preserve">Rijeka </w:t>
      </w:r>
      <w:r w:rsidR="00E60BF0" w:rsidRPr="00426976">
        <w:t xml:space="preserve">– Pazin dana </w:t>
      </w:r>
      <w:r w:rsidR="00E60BF0">
        <w:t>04. studenoga 2016</w:t>
      </w:r>
      <w:r w:rsidR="00E60BF0" w:rsidRPr="00426976">
        <w:t xml:space="preserve">. godine </w:t>
      </w:r>
      <w:r w:rsidR="00E60BF0">
        <w:t xml:space="preserve">u </w:t>
      </w:r>
      <w:r w:rsidR="00E60BF0" w:rsidRPr="00426976">
        <w:t xml:space="preserve">iznosu </w:t>
      </w:r>
      <w:r w:rsidR="00E60BF0">
        <w:t>228</w:t>
      </w:r>
      <w:r w:rsidR="00E60BF0" w:rsidRPr="00426976">
        <w:t>,00 kn (</w:t>
      </w:r>
      <w:r w:rsidR="00E60BF0">
        <w:t>114</w:t>
      </w:r>
      <w:r w:rsidR="00E60BF0" w:rsidRPr="00426976">
        <w:t xml:space="preserve"> km x 2,00 kn),</w:t>
      </w:r>
      <w:r w:rsidR="00E60BF0">
        <w:t xml:space="preserve"> </w:t>
      </w:r>
      <w:r w:rsidR="00E60BF0" w:rsidRPr="00426976">
        <w:t xml:space="preserve">putni troškovi na relaciji Pazin – </w:t>
      </w:r>
      <w:r w:rsidR="00E60BF0">
        <w:t xml:space="preserve">Labin </w:t>
      </w:r>
      <w:r w:rsidR="00E60BF0" w:rsidRPr="00426976">
        <w:t xml:space="preserve">– Pazin dana </w:t>
      </w:r>
      <w:r w:rsidR="00E60BF0">
        <w:t>21. studenoga 2016</w:t>
      </w:r>
      <w:r w:rsidR="00E60BF0" w:rsidRPr="00426976">
        <w:t xml:space="preserve">. godine </w:t>
      </w:r>
      <w:r w:rsidR="00E60BF0">
        <w:t xml:space="preserve">u </w:t>
      </w:r>
      <w:r w:rsidR="00E60BF0" w:rsidRPr="00426976">
        <w:t xml:space="preserve">iznosu </w:t>
      </w:r>
      <w:r w:rsidR="00E60BF0">
        <w:t>140</w:t>
      </w:r>
      <w:r w:rsidR="00E60BF0" w:rsidRPr="00426976">
        <w:t>,00 kn (</w:t>
      </w:r>
      <w:r w:rsidR="00E60BF0">
        <w:t>70</w:t>
      </w:r>
      <w:r w:rsidR="00E60BF0" w:rsidRPr="00426976">
        <w:t xml:space="preserve"> km x 2,00 kn),</w:t>
      </w:r>
      <w:r w:rsidR="00E60BF0">
        <w:t xml:space="preserve"> </w:t>
      </w:r>
      <w:r w:rsidR="00E60BF0" w:rsidRPr="00426976">
        <w:t xml:space="preserve">putni troškovi na relaciji Pazin – </w:t>
      </w:r>
      <w:r w:rsidR="00E60BF0">
        <w:t xml:space="preserve">Rijeka </w:t>
      </w:r>
      <w:r w:rsidR="00E60BF0" w:rsidRPr="00426976">
        <w:t xml:space="preserve">– Pazin dana </w:t>
      </w:r>
      <w:r w:rsidR="00E60BF0">
        <w:t>02. ožujka 2017</w:t>
      </w:r>
      <w:r w:rsidR="00E60BF0" w:rsidRPr="00426976">
        <w:t xml:space="preserve">. godine </w:t>
      </w:r>
      <w:r w:rsidR="00E60BF0">
        <w:t xml:space="preserve">u </w:t>
      </w:r>
      <w:r w:rsidR="00E60BF0" w:rsidRPr="00426976">
        <w:t xml:space="preserve">iznosu </w:t>
      </w:r>
      <w:r w:rsidR="00E60BF0">
        <w:t>228</w:t>
      </w:r>
      <w:r w:rsidR="00E60BF0" w:rsidRPr="00426976">
        <w:t>,00 kn (</w:t>
      </w:r>
      <w:r w:rsidR="00E60BF0">
        <w:t>114</w:t>
      </w:r>
      <w:r w:rsidR="00E60BF0" w:rsidRPr="00426976">
        <w:t xml:space="preserve"> km x 2,00 kn),</w:t>
      </w:r>
      <w:r w:rsidR="00E60BF0">
        <w:t xml:space="preserve"> </w:t>
      </w:r>
      <w:r w:rsidR="00E60BF0" w:rsidRPr="00426976">
        <w:t xml:space="preserve">putni troškovi na relaciji Pazin – </w:t>
      </w:r>
      <w:r w:rsidR="00E60BF0">
        <w:t xml:space="preserve">Rijeka </w:t>
      </w:r>
      <w:r w:rsidR="00E60BF0" w:rsidRPr="00426976">
        <w:t xml:space="preserve">– Pazin dana </w:t>
      </w:r>
      <w:r w:rsidR="00E60BF0">
        <w:t>25. svibnja 2017</w:t>
      </w:r>
      <w:r w:rsidR="00E60BF0" w:rsidRPr="00426976">
        <w:t xml:space="preserve">. godine </w:t>
      </w:r>
      <w:r w:rsidR="00E60BF0">
        <w:t xml:space="preserve">u </w:t>
      </w:r>
      <w:r w:rsidR="00E60BF0" w:rsidRPr="00426976">
        <w:t xml:space="preserve">iznosu </w:t>
      </w:r>
      <w:r w:rsidR="00E60BF0">
        <w:t>228</w:t>
      </w:r>
      <w:r w:rsidR="00E60BF0" w:rsidRPr="00426976">
        <w:t>,00 kn (</w:t>
      </w:r>
      <w:r w:rsidR="00E60BF0">
        <w:t>114</w:t>
      </w:r>
      <w:r w:rsidR="00E60BF0" w:rsidRPr="00426976">
        <w:t xml:space="preserve"> km x 2,00 kn),</w:t>
      </w:r>
      <w:r w:rsidR="00E60BF0">
        <w:t xml:space="preserve"> </w:t>
      </w:r>
      <w:r w:rsidR="00426976" w:rsidRPr="00426976">
        <w:t>trošak telefona stečajnog upravitelja 201</w:t>
      </w:r>
      <w:r w:rsidR="00E60BF0">
        <w:t>4</w:t>
      </w:r>
      <w:r w:rsidR="00426976" w:rsidRPr="00426976">
        <w:t xml:space="preserve">. godinu u iznosu </w:t>
      </w:r>
      <w:r w:rsidR="00E60BF0">
        <w:t>75</w:t>
      </w:r>
      <w:r w:rsidR="00426976" w:rsidRPr="00426976">
        <w:t>,00 kn, trošak telefona stečajnog upravitelja za 201</w:t>
      </w:r>
      <w:r w:rsidR="00E60BF0">
        <w:t>5</w:t>
      </w:r>
      <w:r w:rsidR="00426976" w:rsidRPr="00426976">
        <w:t>. godinu u iznosu 150,00 kn</w:t>
      </w:r>
      <w:r w:rsidR="00E60BF0">
        <w:t xml:space="preserve">, </w:t>
      </w:r>
      <w:r w:rsidR="00426976" w:rsidRPr="00426976">
        <w:t>trošak telefona stečajnog upravitelja za 201</w:t>
      </w:r>
      <w:r w:rsidR="00E60BF0">
        <w:t>6</w:t>
      </w:r>
      <w:r w:rsidR="00426976" w:rsidRPr="00426976">
        <w:t xml:space="preserve">. </w:t>
      </w:r>
      <w:r w:rsidR="00426976" w:rsidRPr="00426976">
        <w:lastRenderedPageBreak/>
        <w:t>godinu u iznosu 150,00 kn</w:t>
      </w:r>
      <w:r w:rsidR="00E60BF0">
        <w:t xml:space="preserve"> i </w:t>
      </w:r>
      <w:r w:rsidR="00E60BF0" w:rsidRPr="00426976">
        <w:t>trošak telefona stečajnog upravitelja za 201</w:t>
      </w:r>
      <w:r w:rsidR="00E60BF0">
        <w:t>7</w:t>
      </w:r>
      <w:r w:rsidR="00E60BF0" w:rsidRPr="00426976">
        <w:t xml:space="preserve">. godinu u iznosu </w:t>
      </w:r>
      <w:r w:rsidR="00E60BF0">
        <w:t>75</w:t>
      </w:r>
      <w:r w:rsidR="00E60BF0" w:rsidRPr="00426976">
        <w:t>,00 kn</w:t>
      </w:r>
      <w:r w:rsidR="00E60BF0">
        <w:t>.</w:t>
      </w:r>
    </w:p>
    <w:p w:rsidRDefault="00E60BF0" w:rsidP="00E33B70" w:rsidR="00726A98" w:rsidRPr="0087210C">
      <w:pPr>
        <w:jc w:val="both"/>
      </w:pPr>
      <w:r>
        <w:tab/>
        <w:t xml:space="preserve"> </w:t>
      </w:r>
      <w:r w:rsidR="00726A98" w:rsidRPr="0087210C">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r>
      <w:r w:rsidR="0044545E">
        <w:t>Sud je</w:t>
      </w:r>
      <w:r w:rsidRPr="0087210C">
        <w:t xml:space="preserve"> izvršio uvid u dokaze o ostvarenim troškovima koje je podnio stečajni upravitelj</w:t>
      </w:r>
      <w:r w:rsidR="00B329DE">
        <w:t xml:space="preserve"> (list</w:t>
      </w:r>
      <w:r w:rsidR="00FC72DD">
        <w:t xml:space="preserve"> </w:t>
      </w:r>
      <w:r w:rsidR="00E60BF0">
        <w:t>469-484</w:t>
      </w:r>
      <w:r w:rsidR="0044545E">
        <w:t xml:space="preserve"> </w:t>
      </w:r>
      <w:r w:rsidR="00B329DE">
        <w:t>spisa)</w:t>
      </w:r>
      <w:r w:rsidR="006C4A1B">
        <w:t>,</w:t>
      </w:r>
      <w:r w:rsidRPr="0087210C">
        <w:t xml:space="preserve"> te utvrdio da je </w:t>
      </w:r>
      <w:r w:rsidR="00E60BF0">
        <w:t>od otvaranja stečajnog postupka</w:t>
      </w:r>
      <w:r w:rsidR="00FF505D" w:rsidRPr="0087210C">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E60BF0">
        <w:t>očevid nekretnine, ispitno - izvještajno ročište, Skupštine vjerovnika, ročište za diobu kupovnine</w:t>
      </w:r>
      <w:r w:rsidR="00603DA1">
        <w:t>).</w:t>
      </w:r>
      <w:r w:rsidR="00FF505D">
        <w:t xml:space="preserve"> </w:t>
      </w:r>
    </w:p>
    <w:p w:rsidRDefault="00726A98" w:rsidP="00B329DE" w:rsidR="00726A98" w:rsidRPr="0087210C">
      <w:pPr>
        <w:ind w:firstLine="708"/>
        <w:jc w:val="both"/>
      </w:pPr>
      <w:r w:rsidRPr="0087210C">
        <w:t xml:space="preserve">Slijedom navedenog, na temelju pisanog, obrazloženog i dokumentiranog izvješća stečajnog upravitelja, </w:t>
      </w:r>
      <w:r w:rsidR="0044545E">
        <w:t>sud je</w:t>
      </w:r>
      <w:r w:rsidRPr="0087210C">
        <w:t xml:space="preserv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44545E">
        <w:t>19. rujna</w:t>
      </w:r>
      <w:r w:rsidR="009E648B">
        <w:t xml:space="preserve"> 2017</w:t>
      </w:r>
      <w:r w:rsidR="00E76133">
        <w:t>.</w:t>
      </w:r>
      <w:r w:rsidR="004E30EC" w:rsidRPr="0087210C">
        <w:t xml:space="preserve"> godine</w:t>
      </w:r>
    </w:p>
    <w:p w:rsidRDefault="0044545E" w:rsidP="008C0F18" w:rsidR="0044545E">
      <w:pPr>
        <w:jc w:val="right"/>
      </w:pPr>
    </w:p>
    <w:p w:rsidRDefault="0044545E" w:rsidP="008C0F18" w:rsidR="00726A98" w:rsidRPr="0087210C">
      <w:pPr>
        <w:jc w:val="right"/>
      </w:pPr>
      <w:r>
        <w:t>S</w:t>
      </w:r>
      <w:r w:rsidR="00E60BF0">
        <w:t>tečajni s</w:t>
      </w:r>
      <w:r w:rsidR="00726A98" w:rsidRPr="0087210C">
        <w:t>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44545E" w:rsidP="008C0F18" w:rsidR="0044545E">
      <w:pPr>
        <w:jc w:val="right"/>
      </w:pPr>
    </w:p>
    <w:p w:rsidRDefault="0026341A" w:rsidP="008C0F18" w:rsidR="0026341A">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w:t>
      </w:r>
      <w:r w:rsidR="009E648B">
        <w:t>.</w:t>
      </w:r>
      <w:r w:rsidRPr="00CE0BC2">
        <w:t xml:space="preserve"> </w:t>
      </w:r>
      <w:r w:rsidR="009E648B" w:rsidRPr="000A7232">
        <w:t xml:space="preserve">Žalba se </w:t>
      </w:r>
      <w:r w:rsidR="009E648B">
        <w:t xml:space="preserve">izjavljuje u dva primjerka u roku od osam dana od dostave prvostupanjskog rješenja. Dostava se smatra obavljenom </w:t>
      </w:r>
      <w:r w:rsidR="009E648B" w:rsidRPr="000A7232">
        <w:t>istekom osmoga dana od dana objave pismena na mrežnoj stranici e-Oglasna ploča</w:t>
      </w:r>
      <w:r w:rsidR="009E648B">
        <w:t xml:space="preserve"> sudova, </w:t>
      </w:r>
      <w:r w:rsidR="009E648B" w:rsidRPr="000A7232">
        <w:t xml:space="preserve">a o žalbi odlučuje Visoki trgovački sud Republike Hrvatske. </w:t>
      </w:r>
      <w:r w:rsidR="00F6330C">
        <w:t xml:space="preserve">   </w:t>
      </w:r>
    </w:p>
    <w:p w:rsidRDefault="00A053A9" w:rsidP="00F6330C" w:rsidR="00A053A9">
      <w:pPr>
        <w:jc w:val="both"/>
      </w:pPr>
    </w:p>
    <w:p w:rsidRDefault="009E648B" w:rsidP="00F6330C" w:rsidR="009E648B">
      <w:pPr>
        <w:jc w:val="both"/>
      </w:pPr>
    </w:p>
    <w:p w:rsidRDefault="009E648B" w:rsidP="00F6330C" w:rsidR="009E648B">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w:t>
      </w:r>
      <w:r w:rsidR="009E648B">
        <w:rPr>
          <w:sz w:val="20"/>
          <w:szCs w:val="20"/>
        </w:rPr>
        <w:t>ov</w:t>
      </w:r>
      <w:r>
        <w:rPr>
          <w:sz w:val="20"/>
          <w:szCs w:val="20"/>
        </w:rPr>
        <w:t>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44545E">
        <w:rPr>
          <w:sz w:val="20"/>
          <w:szCs w:val="20"/>
        </w:rPr>
        <w:t>19.9</w:t>
      </w:r>
      <w:r w:rsidR="009E648B">
        <w:rPr>
          <w:sz w:val="20"/>
          <w:szCs w:val="20"/>
        </w:rPr>
        <w:t>.2017</w:t>
      </w:r>
      <w:r w:rsidRPr="005056FB">
        <w:rPr>
          <w:sz w:val="20"/>
          <w:szCs w:val="20"/>
        </w:rPr>
        <w:t>.</w:t>
      </w:r>
      <w:r w:rsidR="009E648B">
        <w:rPr>
          <w:sz w:val="20"/>
          <w:szCs w:val="20"/>
        </w:rPr>
        <w:t xml:space="preserve"> </w:t>
      </w:r>
      <w:r w:rsidRPr="005056FB">
        <w:rPr>
          <w:sz w:val="20"/>
          <w:szCs w:val="20"/>
        </w:rPr>
        <w:t>g</w:t>
      </w:r>
      <w:r w:rsidR="009E648B">
        <w:rPr>
          <w:sz w:val="20"/>
          <w:szCs w:val="20"/>
        </w:rPr>
        <w:t>odine</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341A">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426976">
      <w:t>46/13-76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30D98"/>
    <w:rsid w:val="00165543"/>
    <w:rsid w:val="001F4E79"/>
    <w:rsid w:val="00240BB0"/>
    <w:rsid w:val="002549BC"/>
    <w:rsid w:val="0026341A"/>
    <w:rsid w:val="002738F1"/>
    <w:rsid w:val="00295EC0"/>
    <w:rsid w:val="002B555F"/>
    <w:rsid w:val="002D3686"/>
    <w:rsid w:val="002D494B"/>
    <w:rsid w:val="00300D0E"/>
    <w:rsid w:val="00317BF0"/>
    <w:rsid w:val="003737F2"/>
    <w:rsid w:val="003B52A0"/>
    <w:rsid w:val="00426976"/>
    <w:rsid w:val="0044545E"/>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9E648B"/>
    <w:rsid w:val="00A053A9"/>
    <w:rsid w:val="00A50178"/>
    <w:rsid w:val="00A97AE9"/>
    <w:rsid w:val="00AD4630"/>
    <w:rsid w:val="00B329DE"/>
    <w:rsid w:val="00B8178D"/>
    <w:rsid w:val="00BE27EC"/>
    <w:rsid w:val="00BE6310"/>
    <w:rsid w:val="00C00193"/>
    <w:rsid w:val="00C3222B"/>
    <w:rsid w:val="00C43913"/>
    <w:rsid w:val="00C879DE"/>
    <w:rsid w:val="00C921DE"/>
    <w:rsid w:val="00CE0BC2"/>
    <w:rsid w:val="00D15BB1"/>
    <w:rsid w:val="00D47925"/>
    <w:rsid w:val="00D57061"/>
    <w:rsid w:val="00D90E68"/>
    <w:rsid w:val="00E27E94"/>
    <w:rsid w:val="00E33B70"/>
    <w:rsid w:val="00E43748"/>
    <w:rsid w:val="00E4458D"/>
    <w:rsid w:val="00E60BF0"/>
    <w:rsid w:val="00E76133"/>
    <w:rsid w:val="00EA2B71"/>
    <w:rsid w:val="00F14A21"/>
    <w:rsid w:val="00F15F1E"/>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26341A"/>
    <w:rPr>
      <w:color w:val="808080"/>
      <w:bdr w:space="0" w:sz="0" w:color="auto" w:val="none"/>
      <w:shd w:fill="auto" w:color="auto" w:val="clear"/>
    </w:rPr>
  </w:style>
  <w:style w:customStyle="true" w:styleId="eSPISCCParagraphDefaultFont" w:type="character">
    <w:name w:val="eSPIS_CC_Paragraph Default Font"/>
    <w:basedOn w:val="Zadanifontodlomka"/>
    <w:rsid w:val="00263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41A"/>
    <w:rPr>
      <w:bdr w:space="0" w:sz="0" w:color="auto" w:val="none"/>
      <w:shd w:fill="FFFFCC" w:color="auto" w:val="clear"/>
      <w:lang w:val="hr-HR"/>
    </w:rPr>
  </w:style>
  <w:style w:customStyle="true" w:styleId="PozadinaSvijetloCrvena" w:type="character">
    <w:name w:val="Pozadina_SvijetloCrvena"/>
    <w:basedOn w:val="eSPISCCParagraphDefaultFont"/>
    <w:rsid w:val="00263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41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6341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26341A"/>
    <w:rPr>
      <w:color w:val="808080"/>
      <w:bdr w:color="auto" w:space="0" w:sz="0" w:val="none"/>
      <w:shd w:color="auto" w:fill="auto" w:val="clear"/>
    </w:rPr>
  </w:style>
  <w:style w:customStyle="1" w:styleId="eSPISCCParagraphDefaultFont" w:type="character">
    <w:name w:val="eSPIS_CC_Paragraph Default Font"/>
    <w:basedOn w:val="Zadanifontodlomka"/>
    <w:rsid w:val="00263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41A"/>
    <w:rPr>
      <w:bdr w:color="auto" w:space="0" w:sz="0" w:val="none"/>
      <w:shd w:color="auto" w:fill="FFFFCC" w:val="clear"/>
      <w:lang w:val="hr-HR"/>
    </w:rPr>
  </w:style>
  <w:style w:customStyle="1" w:styleId="PozadinaSvijetloCrvena" w:type="character">
    <w:name w:val="Pozadina_SvijetloCrvena"/>
    <w:basedOn w:val="eSPISCCParagraphDefaultFont"/>
    <w:rsid w:val="00263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41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6341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745</properties:Words>
  <properties:Characters>3746</properties:Characters>
  <properties:Lines>88</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2017-09-19T11:43:00Z</dcterms:created>
  <dc:creator>dcmelik</dc:creator>
  <cp:lastModifiedBy>Jasna Radulović</cp:lastModifiedBy>
  <cp:lastPrinted>2016-11-25T10:38:00Z</cp:lastPrinted>
  <dcterms:modified xmlns:xsi="http://www.w3.org/2001/XMLSchema-instance" xsi:type="dcterms:W3CDTF">2017-09-19T11:45:00Z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