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1a08" w14:paraId="6aa1a08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8B025F">
        <w:t>541</w:t>
      </w:r>
      <w:r w:rsidR="006D3CB6">
        <w:t>/16</w:t>
      </w:r>
      <w:r w:rsidR="00A9215B">
        <w:t>-</w:t>
      </w:r>
      <w:r w:rsidR="000C5419">
        <w:t>1</w:t>
      </w:r>
      <w:r w:rsidR="008B025F">
        <w:t>0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D93D50" w:rsidRPr="008D62D6">
        <w:t>HMELINA j.d.o.o., Višnjevac, A.Starčevića 13, OIB: 94376451698, MBS: 030139094</w:t>
      </w:r>
      <w:r w:rsidR="00686ACA">
        <w:t xml:space="preserve">, </w:t>
      </w:r>
      <w:r w:rsidR="003B4C28">
        <w:t xml:space="preserve">dana </w:t>
      </w:r>
      <w:r w:rsidR="009C598D">
        <w:t>2</w:t>
      </w:r>
      <w:r w:rsidR="00D93D50">
        <w:t>4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D93D50">
        <w:t>Jasmina Hmelina, OIB: 75170442953, Osijek, Umaška 17</w:t>
      </w:r>
      <w:r w:rsidR="008E4E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B101AE">
        <w:t>4</w:t>
      </w:r>
      <w:r w:rsidR="006E7865">
        <w:t>.</w:t>
      </w:r>
      <w:r w:rsidR="00B101A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93D50">
        <w:t>541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93D50" w:rsidRPr="008D62D6">
        <w:t>HMELINA j.d.o.o., Višnjevac, A.Starčevića 13, OIB: 94376451698, MBS: 030139094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D93D50">
        <w:t>Jasmina Hmelina, OIB: 75170442953, Osijek, Umaška 17</w:t>
      </w:r>
      <w:r w:rsidR="00F37D9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BA0C83">
        <w:t>2</w:t>
      </w:r>
      <w:r w:rsidR="00D93D50">
        <w:t>4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C598D">
        <w:t>2</w:t>
      </w:r>
      <w:r w:rsidR="00D93D50">
        <w:t>4</w:t>
      </w:r>
      <w:r w:rsidR="00E74BCA">
        <w:t>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025F"/>
    <w:rsid w:val="008B63B0"/>
    <w:rsid w:val="008E4E04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1B3C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F21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21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21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F21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21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21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HMELINA jednostavno društvo s ograničenom odgovornošću ugostiteljstvo i ostale usluge</izvorni_sadrzaj>
    <derivirana_varijabla naziv="DomainObject.Predmet.ProtustrankaFormated_1">  HMELINA jednostavno društvo s ograničenom odgovornošću ugostiteljstvo i ostale usluge</derivirana_varijabla>
  </DomainObject.Predmet.ProtustrankaFormated>
  <DomainObject.Predmet.ProtustrankaFormatedOIB>
    <izvorni_sadrzaj>  HMELINA jednostavno društvo s ograničenom odgovornošću ugostiteljstvo i ostale usluge, OIB 94376451698</izvorni_sadrzaj>
    <derivirana_varijabla naziv="DomainObject.Predmet.ProtustrankaFormatedOIB_1">  HMELINA jednostavno društvo s ograničenom odgovornošću ugostiteljstvo i ostale usluge, OIB 94376451698</derivirana_varijabla>
  </DomainObject.Predmet.ProtustrankaFormatedOIB>
  <DomainObject.Predmet.ProtustrankaFormatedWithAdress>
    <izvorni_sadrzaj> HMELINA jednostavno društvo s ograničenom odgovornošću ugostiteljstvo i ostale usluge, A.Starčevića 13, 31220 Višnjevac</izvorni_sadrzaj>
    <derivirana_varijabla naziv="DomainObject.Predmet.ProtustrankaFormatedWithAdress_1"> HMELINA jednostavno društvo s ograničenom odgovornošću ugostiteljstvo i ostale usluge, A.Starčevića 13, 31220 Višnjevac</derivirana_varijabla>
  </DomainObject.Predmet.ProtustrankaFormatedWithAdress>
  <DomainObject.Predmet.ProtustrankaFormatedWithAdressOIB>
    <izvorni_sadrzaj> HMELINA jednostavno društvo s ograničenom odgovornošću ugostiteljstvo i ostale usluge, OIB 94376451698, A.Starčevića 13, 31220 Višnjevac</izvorni_sadrzaj>
    <derivirana_varijabla naziv="DomainObject.Predmet.ProtustrankaFormatedWithAdressOIB_1"> HMELINA jednostavno društvo s ograničenom odgovornošću ugostiteljstvo i ostale usluge, OIB 94376451698, A.Starčevića 13, 31220 Višnjevac</derivirana_varijabla>
  </DomainObject.Predmet.ProtustrankaFormatedWithAdressOIB>
  <DomainObject.Predmet.ProtustrankaWithAdress>
    <izvorni_sadrzaj>HMELINA jednostavno društvo s ograničenom odgovornošću ugostiteljstvo i ostale usluge A.Starčevića 13, 31220 Višnjevac</izvorni_sadrzaj>
    <derivirana_varijabla naziv="DomainObject.Predmet.ProtustrankaWithAdress_1">HMELINA jednostavno društvo s ograničenom odgovornošću ugostiteljstvo i ostale usluge A.Starčevića 13, 31220 Višnjevac</derivirana_varijabla>
  </DomainObject.Predmet.ProtustrankaWithAdress>
  <DomainObject.Predmet.ProtustrankaWithAdressOIB>
    <izvorni_sadrzaj>HMELINA jednostavno društvo s ograničenom odgovornošću ugostiteljstvo i ostale usluge, OIB 94376451698, A.Starčevića 13, 31220 Višnjevac</izvorni_sadrzaj>
    <derivirana_varijabla naziv="DomainObject.Predmet.ProtustrankaWithAdressOIB_1">HMELINA jednostavno društvo s ograničenom odgovornošću ugostiteljstvo i ostale usluge, OIB 94376451698, A.Starčevića 13, 31220 Višnjevac</derivirana_varijabla>
  </DomainObject.Predmet.ProtustrankaWithAdressOIB>
  <DomainObject.Predmet.ProtustrankaNazivFormated>
    <izvorni_sadrzaj>HMELINA jednostavno društvo s ograničenom odgovornošću ugostiteljstvo i ostale usluge</izvorni_sadrzaj>
    <derivirana_varijabla naziv="DomainObject.Predmet.ProtustrankaNazivFormated_1">HMELINA jednostavno društvo s ograničenom odgovornošću ugostiteljstvo i ostale usluge</derivirana_varijabla>
  </DomainObject.Predmet.ProtustrankaNazivFormated>
  <DomainObject.Predmet.ProtustrankaNazivFormatedOIB>
    <izvorni_sadrzaj>HMELINA jednostavno društvo s ograničenom odgovornošću ugostiteljstvo i ostale usluge, OIB 94376451698</izvorni_sadrzaj>
    <derivirana_varijabla naziv="DomainObject.Predmet.ProtustrankaNazivFormatedOIB_1">HMELINA jednostavno društvo s ograničenom odgovornošću ugostiteljstvo i ostale usluge, OIB 94376451698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HMELINA jednostavno društvo s ograničenom odgovornošću ugostiteljstvo i ostale usluge</item>
    </izvorni_sadrzaj>
    <derivirana_varijabla naziv="DomainObject.Predmet.ProtuStrankaListFormated_1">
      <item>HMELINA jednostavno društvo s ograničenom odgovornošću ugostiteljstvo i ostale usluge</item>
    </derivirana_varijabla>
  </DomainObject.Predmet.ProtuStrankaListFormated>
  <DomainObject.Predmet.ProtuStrankaListFormatedOIB>
    <izvorni_sadrzaj>
      <item>HMELINA jednostavno društvo s ograničenom odgovornošću ugostiteljstvo i ostale usluge, OIB 94376451698</item>
    </izvorni_sadrzaj>
    <derivirana_varijabla naziv="DomainObject.Predmet.ProtuStrankaListFormatedOIB_1">
      <item>HMELINA jednostavno društvo s ograničenom odgovornošću ugostiteljstvo i ostale usluge, OIB 94376451698</item>
    </derivirana_varijabla>
  </DomainObject.Predmet.ProtuStrankaListFormatedOIB>
  <DomainObject.Predmet.ProtuStrankaListFormatedWithAdress>
    <izvorni_sadrzaj>
      <item>HMELINA jednostavno društvo s ograničenom odgovornošću ugostiteljstvo i ostale usluge, A.Starčevića 13, 31220 Višnjevac</item>
    </izvorni_sadrzaj>
    <derivirana_varijabla naziv="DomainObject.Predmet.ProtuStrankaListFormatedWithAdress_1">
      <item>HMELINA jednostavno društvo s ograničenom odgovornošću ugostiteljstvo i ostale usluge, A.Starčevića 13, 31220 Višnjevac</item>
    </derivirana_varijabla>
  </DomainObject.Predmet.ProtuStrankaListFormatedWithAdress>
  <DomainObject.Predmet.ProtuStrankaListFormatedWithAdressOIB>
    <izvorni_sadrzaj>
      <item>HMELINA jednostavno društvo s ograničenom odgovornošću ugostiteljstvo i ostale usluge, OIB 94376451698, A.Starčevića 13, 31220 Višnjevac</item>
    </izvorni_sadrzaj>
    <derivirana_varijabla naziv="DomainObject.Predmet.ProtuStrankaListFormatedWithAdressOIB_1">
      <item>HMELINA jednostavno društvo s ograničenom odgovornošću ugostiteljstvo i ostale usluge, OIB 94376451698, A.Starčevića 13, 31220 Višnjevac</item>
    </derivirana_varijabla>
  </DomainObject.Predmet.ProtuStrankaListFormatedWithAdressOIB>
  <DomainObject.Predmet.ProtuStrankaListNazivFormated>
    <izvorni_sadrzaj>
      <item>HMELINA jednostavno društvo s ograničenom odgovornošću ugostiteljstvo i ostale usluge</item>
    </izvorni_sadrzaj>
    <derivirana_varijabla naziv="DomainObject.Predmet.ProtuStrankaListNazivFormated_1">
      <item>HMELINA jednostavno društvo s ograničenom odgovornošću ugostiteljstvo i ostale usluge</item>
    </derivirana_varijabla>
  </DomainObject.Predmet.ProtuStrankaListNazivFormated>
  <DomainObject.Predmet.ProtuStrankaListNazivFormatedOIB>
    <izvorni_sadrzaj>
      <item>HMELINA jednostavno društvo s ograničenom odgovornošću ugostiteljstvo i ostale usluge, OIB 94376451698</item>
    </izvorni_sadrzaj>
    <derivirana_varijabla naziv="DomainObject.Predmet.ProtuStrankaListNazivFormatedOIB_1">
      <item>HMELINA jednostavno društvo s ograničenom odgovornošću ugostiteljstvo i ostale usluge, OIB 94376451698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HMELINA jednostavno društvo s ograničenom odgovornošću ugostiteljstvo i ostale usluge</izvorni_sadrzaj>
    <derivirana_varijabla naziv="DomainObject.Predmet.ProtustrankaIDrugi_1">HMELINA jednostavno društvo s ograničenom odgovornošću ugostiteljstvo i ostale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HMELINA jednostavno društvo s ograničenom odgovornošću ugostiteljstvo i ostale usluge, OIB 94376451698, A.Starčevića 13, 31220 Višnjevac</izvorni_sadrzaj>
    <derivirana_varijabla naziv="DomainObject.Predmet.ProtustrankaIDrugiAdressOIB_1">HMELINA jednostavno društvo s ograničenom odgovornošću ugostiteljstvo i ostale usluge, OIB 94376451698, A.Starčevića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HMELINA jednostavno društvo s ograničenom odgovornošću ugostiteljstvo i ostale usluge</item>
    </izvorni_sadrzaj>
    <derivirana_varijabla naziv="DomainObject.Predmet.SudioniciListNaziv_1">
      <item>FINA RC OSIJEK</item>
      <item>HMELINA jednostavno društvo s ograničenom odgovornošću ugostiteljstvo i ostale usluge</item>
    </derivirana_varijabla>
  </DomainObject.Predmet.SudioniciListNaziv>
  <DomainObject.Predmet.SudioniciListAdressOIB>
    <izvorni_sadrzaj>
      <item>FINA RC OSIJEK, OIB 85821130368, L. JEGERA 3,31000 Osijek</item>
      <item>HMELINA jednostavno društvo s ograničenom odgovornošću ugostiteljstvo i ostale usluge, OIB 94376451698, A.Starčevića 13,31220 Višnjevac</item>
    </izvorni_sadrzaj>
    <derivirana_varijabla naziv="DomainObject.Predmet.SudioniciListAdressOIB_1">
      <item>FINA RC OSIJEK, OIB 85821130368, L. JEGERA 3,31000 Osijek</item>
      <item>HMELINA jednostavno društvo s ograničenom odgovornošću ugostiteljstvo i ostale usluge, OIB 94376451698, A.Starčevića 13,31220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94376451698</item>
    </izvorni_sadrzaj>
    <derivirana_varijabla naziv="DomainObject.Predmet.SudioniciListNazivOIB_1">
      <item>, OIB 85821130368</item>
      <item>, OIB 94376451698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EF7F7-A4B4-4537-B33A-BDA23C896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1222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2017-02-24T07:28:00Z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2017-02-24T07:30:00Z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