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1c7f" w14:paraId="23f1c7f" w:rsidRDefault="00EF5572" w:rsidP="00EF5572" w:rsidR="00EF5572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</w:p>
    <w:p w:rsidRDefault="00EF5572" w:rsidP="00EF5572" w:rsidR="00EF5572">
      <w:pPr>
        <w:jc w:val="both"/>
        <w:rPr>
          <w:b/>
        </w:rPr>
      </w:pPr>
    </w:p>
    <w:p w:rsidRDefault="00EF5572" w:rsidP="00EF5572" w:rsidR="00EF5572">
      <w:pPr>
        <w:jc w:val="both"/>
        <w:rPr>
          <w:b/>
        </w:rPr>
      </w:pPr>
    </w:p>
    <w:p w:rsidRDefault="00EF5572" w:rsidP="00EF5572" w:rsidR="00EF5572">
      <w:pPr>
        <w:jc w:val="both"/>
        <w:rPr>
          <w:b/>
        </w:rPr>
      </w:pPr>
    </w:p>
    <w:p w:rsidRDefault="00EF5572" w:rsidP="00EF5572" w:rsidR="00EF5572">
      <w:pPr>
        <w:jc w:val="both"/>
        <w:rPr>
          <w:b/>
        </w:rPr>
      </w:pPr>
    </w:p>
    <w:p w:rsidRDefault="00EF5572" w:rsidP="00EF5572" w:rsidR="00EF5572">
      <w:pPr>
        <w:jc w:val="both"/>
        <w:rPr>
          <w:b/>
        </w:rPr>
      </w:pPr>
    </w:p>
    <w:p w:rsidRDefault="00EF5572" w:rsidP="00EF5572" w:rsidR="00EF5572">
      <w:pPr>
        <w:jc w:val="both"/>
        <w:rPr>
          <w:b/>
        </w:rPr>
      </w:pPr>
    </w:p>
    <w:p w:rsidRDefault="00EF5572" w:rsidP="00EF5572" w:rsidR="00EF5572">
      <w:pPr>
        <w:pStyle w:val="Naslov1"/>
        <w:rPr>
          <w:sz w:val="24"/>
          <w:szCs w:val="24"/>
        </w:rPr>
      </w:pPr>
      <w:r>
        <w:rPr>
          <w:sz w:val="24"/>
          <w:szCs w:val="24"/>
        </w:rPr>
        <w:t>R E P U B L I K A    H R V A T S K A</w:t>
      </w:r>
    </w:p>
    <w:p w:rsidRDefault="00EF5572" w:rsidP="00EF5572" w:rsidR="00EF5572">
      <w:pPr>
        <w:rPr>
          <w:lang w:eastAsia="en-US"/>
        </w:rPr>
      </w:pPr>
    </w:p>
    <w:p w:rsidRDefault="00EF5572" w:rsidP="00EF5572" w:rsidR="00EF5572">
      <w:pPr>
        <w:pStyle w:val="Naslov1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EF5572" w:rsidP="00EF5572" w:rsidR="00EF5572"/>
    <w:p w:rsidRDefault="00EF5572" w:rsidP="00EF5572" w:rsidR="00EF5572">
      <w:pPr>
        <w:jc w:val="both"/>
      </w:pPr>
      <w:r>
        <w:tab/>
        <w:t xml:space="preserve">Trgovački sud u Rijeci, OIB 88785964957 po sucu pojedincu Danieli Korlević, u stečajnom postupku nad dužnikom </w:t>
      </w:r>
      <w:r>
        <w:rPr>
          <w:b/>
        </w:rPr>
        <w:t xml:space="preserve">3. MAJ TIBO d.d. u stečaju Matulji, Cesta dalmatinskih brigada 17, OIB 59992797221, </w:t>
      </w:r>
      <w:r>
        <w:t xml:space="preserve">nakon ispitnog ročišta održanog 05. rujna 2016. godine, dana 07. rujna 2016. godine </w:t>
      </w:r>
    </w:p>
    <w:p w:rsidRDefault="00EF5572" w:rsidP="00EF5572" w:rsidR="00EF5572">
      <w:pPr>
        <w:jc w:val="center"/>
        <w:rPr>
          <w:b/>
        </w:rPr>
      </w:pPr>
    </w:p>
    <w:p w:rsidRDefault="00EF5572" w:rsidP="00EF5572" w:rsidR="00EF5572">
      <w:pPr>
        <w:jc w:val="center"/>
        <w:rPr>
          <w:b/>
        </w:rPr>
      </w:pPr>
      <w:r>
        <w:rPr>
          <w:b/>
        </w:rPr>
        <w:t>r i j e š i o     j e</w:t>
      </w:r>
    </w:p>
    <w:p w:rsidRDefault="00EF5572" w:rsidP="00EF5572" w:rsidR="00EF5572">
      <w:pPr>
        <w:jc w:val="both"/>
      </w:pPr>
    </w:p>
    <w:p w:rsidRDefault="00EF5572" w:rsidP="00EF5572" w:rsidR="00EF5572">
      <w:pPr>
        <w:pStyle w:val="Odlomakpopisa"/>
        <w:numPr>
          <w:ilvl w:val="0"/>
          <w:numId w:val="8"/>
        </w:numPr>
        <w:jc w:val="both"/>
      </w:pPr>
      <w:r>
        <w:t>Utvrđene su tražbine sljedećih vjerovnika viših isplatnih redova:</w:t>
      </w:r>
    </w:p>
    <w:p w:rsidRDefault="00EF5572" w:rsidP="00EF5572" w:rsidR="00EF5572">
      <w:pPr>
        <w:ind w:left="360"/>
        <w:jc w:val="both"/>
      </w:pPr>
      <w:r>
        <w:t xml:space="preserve"> </w:t>
      </w:r>
    </w:p>
    <w:p w:rsidRDefault="00EF5572" w:rsidP="00EF5572" w:rsidR="00EF5572">
      <w:pPr>
        <w:ind w:left="360"/>
        <w:jc w:val="both"/>
        <w:rPr>
          <w:b/>
        </w:rPr>
      </w:pPr>
      <w:r>
        <w:tab/>
      </w:r>
      <w:r>
        <w:rPr>
          <w:b/>
        </w:rPr>
        <w:t>prvi viši isplatni red</w:t>
      </w:r>
    </w:p>
    <w:p w:rsidRDefault="00EF5572" w:rsidP="00EF5572" w:rsidR="00EF5572">
      <w:pPr>
        <w:ind w:left="360"/>
        <w:jc w:val="both"/>
        <w:rPr>
          <w:b/>
        </w:rPr>
      </w:pPr>
      <w:r>
        <w:rPr>
          <w:b/>
        </w:rPr>
        <w:t xml:space="preserve"> </w:t>
      </w:r>
    </w:p>
    <w:p w:rsidRDefault="00EF5572" w:rsidP="00EF5572" w:rsidR="00EF5572">
      <w:pPr>
        <w:ind w:left="360"/>
        <w:jc w:val="both"/>
      </w:pPr>
      <w:r>
        <w:t xml:space="preserve">AGENCIJA ZA OSIGURANJE RADNIČKIH </w:t>
      </w:r>
    </w:p>
    <w:p w:rsidRDefault="00EF5572" w:rsidP="00EF5572" w:rsidR="00EF5572">
      <w:pPr>
        <w:ind w:left="360"/>
        <w:jc w:val="both"/>
      </w:pPr>
      <w:r>
        <w:t xml:space="preserve">POTRAŽIVANJA U SLUČAJU STEČAJA </w:t>
      </w:r>
    </w:p>
    <w:p w:rsidRDefault="00EF5572" w:rsidP="00EF5572" w:rsidR="00EF5572">
      <w:pPr>
        <w:ind w:left="360"/>
        <w:jc w:val="both"/>
      </w:pPr>
      <w:r>
        <w:t xml:space="preserve">POSLODAVCA (AORPS) Zagreb, </w:t>
      </w:r>
    </w:p>
    <w:p w:rsidRDefault="00EF5572" w:rsidP="00EF5572" w:rsidR="00EF5572">
      <w:pPr>
        <w:ind w:left="360"/>
        <w:jc w:val="both"/>
      </w:pPr>
      <w:r>
        <w:t>Frankopanska 11, OIB 04323472109</w:t>
      </w:r>
      <w:r>
        <w:tab/>
      </w:r>
      <w:r>
        <w:tab/>
      </w:r>
      <w:r>
        <w:tab/>
      </w:r>
      <w:r>
        <w:tab/>
        <w:t>760.849,35 kn</w:t>
      </w:r>
    </w:p>
    <w:p w:rsidRDefault="00EF5572" w:rsidP="00EF5572" w:rsidR="00EF5572">
      <w:pPr>
        <w:ind w:left="360"/>
        <w:jc w:val="both"/>
        <w:rPr>
          <w:b/>
        </w:rPr>
      </w:pPr>
    </w:p>
    <w:p w:rsidRDefault="00EF5572" w:rsidP="00EF5572" w:rsidR="00EF5572">
      <w:pPr>
        <w:ind w:left="360"/>
        <w:jc w:val="both"/>
      </w:pPr>
      <w:r>
        <w:t xml:space="preserve">DAMIR ANIČIĆ, Veprinac, </w:t>
      </w:r>
    </w:p>
    <w:p w:rsidRDefault="00EF5572" w:rsidP="00EF5572" w:rsidR="00EF5572">
      <w:pPr>
        <w:ind w:left="360"/>
        <w:jc w:val="both"/>
      </w:pPr>
      <w:r>
        <w:t>Pehi 4, OIB 859592179</w:t>
      </w:r>
      <w:r>
        <w:tab/>
      </w:r>
      <w:r>
        <w:tab/>
      </w:r>
      <w:r>
        <w:tab/>
      </w:r>
      <w:r>
        <w:tab/>
      </w:r>
      <w:r>
        <w:tab/>
      </w:r>
      <w:r>
        <w:tab/>
        <w:t>157.813,70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MILAN ANTUNOVIĆ, Kastav </w:t>
      </w:r>
    </w:p>
    <w:p w:rsidRDefault="00EF5572" w:rsidP="00EF5572" w:rsidR="00EF5572">
      <w:pPr>
        <w:ind w:left="360"/>
        <w:jc w:val="both"/>
      </w:pPr>
      <w:r>
        <w:t>Spinčići 164, OIB 62926139951</w:t>
      </w:r>
      <w:r>
        <w:tab/>
      </w:r>
      <w:r>
        <w:tab/>
      </w:r>
      <w:r>
        <w:tab/>
      </w:r>
      <w:r>
        <w:tab/>
      </w:r>
      <w:r>
        <w:tab/>
        <w:t xml:space="preserve">  69.611,03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BORIS BANKOVIĆ, Rijeka, </w:t>
      </w:r>
    </w:p>
    <w:p w:rsidRDefault="00EF5572" w:rsidP="00EF5572" w:rsidR="00EF5572">
      <w:pPr>
        <w:ind w:left="360"/>
        <w:jc w:val="both"/>
      </w:pPr>
      <w:r>
        <w:t>J. P. Kamova 70, OIB 84654338123</w:t>
      </w:r>
      <w:r>
        <w:tab/>
      </w:r>
      <w:r>
        <w:tab/>
      </w:r>
      <w:r>
        <w:tab/>
      </w:r>
      <w:r>
        <w:tab/>
        <w:t>208.924,74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ŽELJKO BILIĆ, Matulji, Rukavac, </w:t>
      </w:r>
    </w:p>
    <w:p w:rsidRDefault="00EF5572" w:rsidP="00EF5572" w:rsidR="00EF5572">
      <w:pPr>
        <w:ind w:left="360"/>
        <w:jc w:val="both"/>
      </w:pPr>
      <w:r>
        <w:t>Kukići 134f, OIB 45009583965</w:t>
      </w:r>
      <w:r>
        <w:tab/>
      </w:r>
      <w:r>
        <w:tab/>
      </w:r>
      <w:r>
        <w:tab/>
      </w:r>
      <w:r>
        <w:tab/>
      </w:r>
      <w:r>
        <w:tab/>
        <w:t xml:space="preserve">  93.733,94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MILOŠ BRAJAN, Jurdani, </w:t>
      </w:r>
    </w:p>
    <w:p w:rsidRDefault="00EF5572" w:rsidP="00EF5572" w:rsidR="00EF5572">
      <w:pPr>
        <w:ind w:left="360"/>
        <w:jc w:val="both"/>
      </w:pPr>
      <w:r>
        <w:t>Ružići 6, OIB 64809218201</w:t>
      </w:r>
      <w:r>
        <w:tab/>
      </w:r>
      <w:r>
        <w:tab/>
      </w:r>
      <w:r>
        <w:tab/>
      </w:r>
      <w:r>
        <w:tab/>
      </w:r>
      <w:r>
        <w:tab/>
        <w:t>285.414,82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MARIN BRAJKOVIĆ, Jurdani, </w:t>
      </w:r>
    </w:p>
    <w:p w:rsidRDefault="00EF5572" w:rsidP="00EF5572" w:rsidR="00EF5572">
      <w:pPr>
        <w:ind w:left="360"/>
        <w:jc w:val="both"/>
      </w:pPr>
      <w:r>
        <w:t xml:space="preserve">Mavrići 91f, OIB 61131425115  </w:t>
      </w:r>
      <w:r>
        <w:tab/>
      </w:r>
      <w:r>
        <w:tab/>
      </w:r>
      <w:r>
        <w:tab/>
      </w:r>
      <w:r>
        <w:tab/>
      </w:r>
      <w:r>
        <w:tab/>
        <w:t xml:space="preserve">  47.113,29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IVO BRTAN, Bakar, Nautička 3, </w:t>
      </w:r>
    </w:p>
    <w:p w:rsidRDefault="00EF5572" w:rsidP="00EF5572" w:rsidR="00EF5572">
      <w:pPr>
        <w:ind w:left="360"/>
        <w:jc w:val="both"/>
      </w:pPr>
      <w:r>
        <w:t>OIB 65701262395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182.361,81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ANTON BUJAČIĆ, Rijeka, Turkovo 34, </w:t>
      </w:r>
    </w:p>
    <w:p w:rsidRDefault="00EF5572" w:rsidP="00EF5572" w:rsidR="00EF5572">
      <w:pPr>
        <w:ind w:left="360"/>
        <w:jc w:val="both"/>
      </w:pPr>
      <w:r>
        <w:t>OIB 4214406280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111.184,53 kn</w:t>
      </w:r>
    </w:p>
    <w:p w:rsidRDefault="00EF5572" w:rsidP="00EF5572" w:rsidR="00EF5572">
      <w:pPr>
        <w:ind w:left="360"/>
        <w:jc w:val="both"/>
      </w:pPr>
      <w:r>
        <w:lastRenderedPageBreak/>
        <w:t xml:space="preserve">DAMIR CEPANEC, Rijeka, Pomerio 22, </w:t>
      </w:r>
    </w:p>
    <w:p w:rsidRDefault="00EF5572" w:rsidP="00EF5572" w:rsidR="00EF5572">
      <w:pPr>
        <w:ind w:left="360"/>
        <w:jc w:val="both"/>
      </w:pPr>
      <w:r>
        <w:t>OIB 17553097658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152.522,59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MARIJAN CEPANEC, Kastav, </w:t>
      </w:r>
    </w:p>
    <w:p w:rsidRDefault="00EF5572" w:rsidP="00EF5572" w:rsidR="00EF5572">
      <w:pPr>
        <w:ind w:left="360"/>
        <w:jc w:val="both"/>
      </w:pPr>
      <w:r>
        <w:t>Čikovići 64, OIB 00187371827</w:t>
      </w:r>
      <w:r>
        <w:tab/>
      </w:r>
      <w:r>
        <w:tab/>
      </w:r>
      <w:r>
        <w:tab/>
      </w:r>
      <w:r>
        <w:tab/>
      </w:r>
      <w:r>
        <w:tab/>
        <w:t xml:space="preserve">296.719,10 kn 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>JASNA CVITKOVIĆ, Rijeka,</w:t>
      </w:r>
    </w:p>
    <w:p w:rsidRDefault="00EF5572" w:rsidP="00EF5572" w:rsidR="00EF5572">
      <w:pPr>
        <w:ind w:left="360"/>
        <w:jc w:val="both"/>
      </w:pPr>
      <w:r>
        <w:t>Stanka Frankovića 14, OIB 01579548033</w:t>
      </w:r>
      <w:r>
        <w:tab/>
      </w:r>
      <w:r>
        <w:tab/>
      </w:r>
      <w:r>
        <w:tab/>
        <w:t>183.520,98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IRENA ČAČIJA, Rijeka, </w:t>
      </w:r>
    </w:p>
    <w:p w:rsidRDefault="00EF5572" w:rsidP="00EF5572" w:rsidR="00EF5572">
      <w:pPr>
        <w:ind w:left="360"/>
        <w:jc w:val="both"/>
      </w:pPr>
      <w:r>
        <w:t>Z. Kučića 14, OIB 07919326579</w:t>
      </w:r>
      <w:r>
        <w:tab/>
      </w:r>
      <w:r>
        <w:tab/>
      </w:r>
      <w:r>
        <w:tab/>
      </w:r>
      <w:r>
        <w:tab/>
      </w:r>
      <w:r>
        <w:tab/>
        <w:t>168.480,59 kn</w:t>
      </w:r>
    </w:p>
    <w:p w:rsidRDefault="00EF5572" w:rsidP="00EF5572" w:rsidR="00EF5572">
      <w:pPr>
        <w:ind w:left="360"/>
        <w:jc w:val="both"/>
        <w:rPr>
          <w:b/>
        </w:rPr>
      </w:pPr>
    </w:p>
    <w:p w:rsidRDefault="00EF5572" w:rsidP="00EF5572" w:rsidR="00EF5572">
      <w:pPr>
        <w:ind w:left="360"/>
        <w:jc w:val="both"/>
      </w:pPr>
      <w:r>
        <w:t xml:space="preserve">IVAN ĆUTIĆ, Rijeka, </w:t>
      </w:r>
    </w:p>
    <w:p w:rsidRDefault="00EF5572" w:rsidP="00EF5572" w:rsidR="00EF5572">
      <w:pPr>
        <w:ind w:left="360"/>
        <w:jc w:val="both"/>
      </w:pPr>
      <w:r>
        <w:t>Dubrovačka 2, OIB 97580315218</w:t>
      </w:r>
      <w:r>
        <w:tab/>
      </w:r>
      <w:r>
        <w:tab/>
      </w:r>
      <w:r>
        <w:tab/>
      </w:r>
      <w:r>
        <w:tab/>
        <w:t xml:space="preserve">  93.133,06 kn</w:t>
      </w:r>
      <w:r>
        <w:tab/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DARKO DROBINA, Rijeka, </w:t>
      </w:r>
    </w:p>
    <w:p w:rsidRDefault="00EF5572" w:rsidP="00EF5572" w:rsidR="00EF5572">
      <w:pPr>
        <w:ind w:left="360"/>
        <w:jc w:val="both"/>
      </w:pPr>
      <w:r>
        <w:t>Ivana Luppisa 11, OIB 22697754230</w:t>
      </w:r>
      <w:r>
        <w:tab/>
      </w:r>
      <w:r>
        <w:tab/>
      </w:r>
      <w:r>
        <w:tab/>
      </w:r>
      <w:r>
        <w:tab/>
        <w:t>281.494,20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MIRKO FABIJANČIĆ, Mune, </w:t>
      </w:r>
    </w:p>
    <w:p w:rsidRDefault="00EF5572" w:rsidP="00EF5572" w:rsidR="00EF5572">
      <w:pPr>
        <w:ind w:left="360"/>
        <w:jc w:val="both"/>
      </w:pPr>
      <w:r>
        <w:t xml:space="preserve">Male Mune 36, OIB 34059432435 </w:t>
      </w:r>
      <w:r>
        <w:tab/>
      </w:r>
      <w:r>
        <w:tab/>
      </w:r>
      <w:r>
        <w:tab/>
      </w:r>
      <w:r>
        <w:tab/>
        <w:t>301.378,24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GORDAN FRLAN, Matulji, </w:t>
      </w:r>
    </w:p>
    <w:p w:rsidRDefault="00EF5572" w:rsidP="00EF5572" w:rsidR="00EF5572">
      <w:pPr>
        <w:ind w:left="360"/>
        <w:jc w:val="both"/>
      </w:pPr>
      <w:r>
        <w:t>Rukavac 100, OIB 89902755868</w:t>
      </w:r>
      <w:r>
        <w:tab/>
      </w:r>
      <w:r>
        <w:tab/>
      </w:r>
      <w:r>
        <w:tab/>
      </w:r>
      <w:r>
        <w:tab/>
      </w:r>
      <w:r>
        <w:tab/>
        <w:t>204.677,48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DARKO GLASER, Kastav, </w:t>
      </w:r>
    </w:p>
    <w:p w:rsidRDefault="00EF5572" w:rsidP="00EF5572" w:rsidR="00EF5572">
      <w:pPr>
        <w:ind w:left="360"/>
        <w:jc w:val="both"/>
      </w:pPr>
      <w:r>
        <w:t>Jurčići 16, OIB 92519622882</w:t>
      </w:r>
      <w:r>
        <w:tab/>
      </w:r>
      <w:r>
        <w:tab/>
      </w:r>
      <w:r>
        <w:tab/>
      </w:r>
      <w:r>
        <w:tab/>
      </w:r>
      <w:r>
        <w:tab/>
        <w:t>294.396,22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DARIO GLUŠIĆ, Opatija, </w:t>
      </w:r>
    </w:p>
    <w:p w:rsidRDefault="00EF5572" w:rsidP="00EF5572" w:rsidR="00EF5572">
      <w:pPr>
        <w:ind w:left="360"/>
        <w:jc w:val="both"/>
      </w:pPr>
      <w:r>
        <w:t>Veprinački put 12, OIB 85316207176</w:t>
      </w:r>
      <w:r>
        <w:tab/>
      </w:r>
      <w:r>
        <w:tab/>
      </w:r>
      <w:r>
        <w:tab/>
      </w:r>
      <w:r>
        <w:tab/>
        <w:t>266.744,90 kn</w:t>
      </w:r>
      <w:r>
        <w:tab/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NIKOLA GOVIĆ, Opatija, </w:t>
      </w:r>
    </w:p>
    <w:p w:rsidRDefault="00EF5572" w:rsidP="00EF5572" w:rsidR="00EF5572">
      <w:pPr>
        <w:ind w:left="360"/>
        <w:jc w:val="both"/>
      </w:pPr>
      <w:r>
        <w:t>Dr. Ivana Poščića 9, OIB 28267522754</w:t>
      </w:r>
      <w:r>
        <w:tab/>
      </w:r>
      <w:r>
        <w:tab/>
      </w:r>
      <w:r>
        <w:tab/>
      </w:r>
      <w:r>
        <w:tab/>
        <w:t>126.066,48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DAMIR GRAČANIN, Matulji, Rukavac 67, </w:t>
      </w:r>
    </w:p>
    <w:p w:rsidRDefault="00EF5572" w:rsidP="00EF5572" w:rsidR="00EF5572">
      <w:pPr>
        <w:ind w:left="360"/>
        <w:jc w:val="both"/>
      </w:pPr>
      <w:r>
        <w:t>OIB 19507546552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242.548,87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ĐANI GRŽEVIĆ, Matulji, </w:t>
      </w:r>
    </w:p>
    <w:p w:rsidRDefault="00EF5572" w:rsidP="00EF5572" w:rsidR="00EF5572">
      <w:pPr>
        <w:ind w:left="360"/>
        <w:jc w:val="both"/>
      </w:pPr>
      <w:r>
        <w:t>Mihotićev prolaz 7, OIB 27072110756</w:t>
      </w:r>
      <w:r>
        <w:tab/>
      </w:r>
      <w:r>
        <w:tab/>
      </w:r>
      <w:r>
        <w:tab/>
      </w:r>
      <w:r>
        <w:tab/>
        <w:t>145.329,86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ZORAN GRŽINIĆ, Matulji, </w:t>
      </w:r>
    </w:p>
    <w:p w:rsidRDefault="00EF5572" w:rsidP="00EF5572" w:rsidR="00EF5572">
      <w:pPr>
        <w:ind w:left="360"/>
        <w:jc w:val="both"/>
      </w:pPr>
      <w:r>
        <w:t>Milana Frlana 18, OIB 71959185211</w:t>
      </w:r>
      <w:r>
        <w:tab/>
      </w:r>
      <w:r>
        <w:tab/>
      </w:r>
      <w:r>
        <w:tab/>
      </w:r>
      <w:r>
        <w:tab/>
        <w:t>246.541,43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DAMIR HLANUDA, Veprinac, </w:t>
      </w:r>
    </w:p>
    <w:p w:rsidRDefault="00EF5572" w:rsidP="00EF5572" w:rsidR="00EF5572">
      <w:pPr>
        <w:ind w:left="360"/>
        <w:jc w:val="both"/>
      </w:pPr>
      <w:r>
        <w:t>Stari grad 28, OIB 22400288117</w:t>
      </w:r>
      <w:r>
        <w:tab/>
      </w:r>
      <w:r>
        <w:tab/>
      </w:r>
      <w:r>
        <w:tab/>
      </w:r>
      <w:r>
        <w:tab/>
      </w:r>
      <w:r>
        <w:tab/>
        <w:t>114.619,98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BRANKO ILJKIĆ, Viškovo, </w:t>
      </w:r>
    </w:p>
    <w:p w:rsidRDefault="00EF5572" w:rsidP="00EF5572" w:rsidR="00EF5572">
      <w:pPr>
        <w:ind w:left="360"/>
        <w:jc w:val="both"/>
      </w:pPr>
      <w:r>
        <w:t>Dovičići 19a, OIB 83115833415</w:t>
      </w:r>
      <w:r>
        <w:tab/>
      </w:r>
      <w:r>
        <w:tab/>
      </w:r>
      <w:r>
        <w:tab/>
      </w:r>
      <w:r>
        <w:tab/>
      </w:r>
      <w:r>
        <w:tab/>
        <w:t>146.182,65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LIJANA JANKO TROGRLIĆ, Rijeka, </w:t>
      </w:r>
    </w:p>
    <w:p w:rsidRDefault="00EF5572" w:rsidP="00EF5572" w:rsidR="00EF5572">
      <w:pPr>
        <w:ind w:left="360"/>
        <w:jc w:val="both"/>
      </w:pPr>
      <w:r>
        <w:t>Becićeva 3, OIB 88478935121</w:t>
      </w:r>
      <w:r>
        <w:tab/>
      </w:r>
      <w:r>
        <w:tab/>
      </w:r>
      <w:r>
        <w:tab/>
      </w:r>
      <w:r>
        <w:tab/>
      </w:r>
      <w:r>
        <w:tab/>
        <w:t>282.882,72 kn</w:t>
      </w:r>
    </w:p>
    <w:p w:rsidRDefault="00EF5572" w:rsidP="00EF5572" w:rsidR="00EF5572">
      <w:pPr>
        <w:ind w:left="360"/>
        <w:jc w:val="both"/>
      </w:pPr>
      <w:r>
        <w:lastRenderedPageBreak/>
        <w:t xml:space="preserve">ROMINA JARDAS, Rijeka, I. Čikovića Belog 9, </w:t>
      </w:r>
    </w:p>
    <w:p w:rsidRDefault="00EF5572" w:rsidP="00EF5572" w:rsidR="00EF5572">
      <w:pPr>
        <w:ind w:left="360"/>
        <w:jc w:val="both"/>
      </w:pPr>
      <w:r>
        <w:t>OIB 75968035096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9.038,62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ŽARKO JARDAS, Rijeka, </w:t>
      </w:r>
    </w:p>
    <w:p w:rsidRDefault="00EF5572" w:rsidP="00EF5572" w:rsidR="00EF5572">
      <w:pPr>
        <w:ind w:left="360"/>
        <w:jc w:val="both"/>
      </w:pPr>
      <w:r>
        <w:t>I. Čikovića Belog 9, OIB 75968035096</w:t>
      </w:r>
      <w:r>
        <w:tab/>
      </w:r>
      <w:r>
        <w:tab/>
      </w:r>
      <w:r>
        <w:tab/>
      </w:r>
      <w:r>
        <w:tab/>
        <w:t>299.561,16 kn</w:t>
      </w:r>
      <w:r>
        <w:tab/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PEJO JELAVIĆ, Kastav, Tometići 1, </w:t>
      </w:r>
    </w:p>
    <w:p w:rsidRDefault="00EF5572" w:rsidP="00EF5572" w:rsidR="00EF5572">
      <w:pPr>
        <w:ind w:left="360"/>
        <w:jc w:val="both"/>
      </w:pPr>
      <w:r>
        <w:t>OIB 32285586508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126.895,53 kn 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RADMILA JEŽOVIT, Rijeka, </w:t>
      </w:r>
    </w:p>
    <w:p w:rsidRDefault="00EF5572" w:rsidP="00EF5572" w:rsidR="00EF5572">
      <w:pPr>
        <w:ind w:left="360"/>
        <w:jc w:val="both"/>
      </w:pPr>
      <w:r>
        <w:t>Jože Vlahovića 15, OIB 67438836419</w:t>
      </w:r>
      <w:r>
        <w:tab/>
      </w:r>
      <w:r>
        <w:tab/>
      </w:r>
      <w:r>
        <w:tab/>
      </w:r>
      <w:r>
        <w:tab/>
        <w:t>291.868,72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TOMISLAV JOSIPOVIĆ, Kastav, </w:t>
      </w:r>
    </w:p>
    <w:p w:rsidRDefault="00EF5572" w:rsidP="00EF5572" w:rsidR="00EF5572">
      <w:pPr>
        <w:ind w:left="360"/>
        <w:jc w:val="both"/>
      </w:pPr>
      <w:r>
        <w:t>Tijanovo 4, OIB 30243169024</w:t>
      </w:r>
      <w:r>
        <w:tab/>
      </w:r>
      <w:r>
        <w:tab/>
      </w:r>
      <w:r>
        <w:tab/>
      </w:r>
      <w:r>
        <w:tab/>
      </w:r>
      <w:r>
        <w:tab/>
        <w:t>159.848,66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MLADEN JUGO, Kastav, </w:t>
      </w:r>
    </w:p>
    <w:p w:rsidRDefault="00EF5572" w:rsidP="00EF5572" w:rsidR="00EF5572">
      <w:pPr>
        <w:ind w:left="360"/>
        <w:jc w:val="both"/>
      </w:pPr>
      <w:r>
        <w:t>Rubeši 16, OIB 98508988493</w:t>
      </w:r>
      <w:r>
        <w:tab/>
      </w:r>
      <w:r>
        <w:tab/>
      </w:r>
      <w:r>
        <w:tab/>
      </w:r>
      <w:r>
        <w:tab/>
      </w:r>
      <w:r>
        <w:tab/>
        <w:t>264.114,89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IGOR JURADA, Rijeka, </w:t>
      </w:r>
    </w:p>
    <w:p w:rsidRDefault="00EF5572" w:rsidP="00EF5572" w:rsidR="00EF5572">
      <w:pPr>
        <w:ind w:left="360"/>
        <w:jc w:val="both"/>
      </w:pPr>
      <w:r>
        <w:t>Pašac 73, OIB 60724471769</w:t>
      </w:r>
      <w:r>
        <w:tab/>
      </w:r>
      <w:r>
        <w:tab/>
      </w:r>
      <w:r>
        <w:tab/>
      </w:r>
      <w:r>
        <w:tab/>
      </w:r>
      <w:r>
        <w:tab/>
        <w:t>250.123,45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VALTER KALČIĆ, Rijeka, </w:t>
      </w:r>
    </w:p>
    <w:p w:rsidRDefault="00EF5572" w:rsidP="00EF5572" w:rsidR="00EF5572">
      <w:pPr>
        <w:ind w:left="360"/>
        <w:jc w:val="both"/>
      </w:pPr>
      <w:r>
        <w:t>Bože Vidasa 44, OIB 245475400302</w:t>
      </w:r>
      <w:r>
        <w:tab/>
      </w:r>
      <w:r>
        <w:tab/>
      </w:r>
      <w:r>
        <w:tab/>
      </w:r>
      <w:r>
        <w:tab/>
        <w:t xml:space="preserve"> 49.497,66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KRISTIJAN KAVAŠ, Rijeka, </w:t>
      </w:r>
    </w:p>
    <w:p w:rsidRDefault="00EF5572" w:rsidP="00EF5572" w:rsidR="00EF5572">
      <w:pPr>
        <w:ind w:left="360"/>
        <w:jc w:val="both"/>
      </w:pPr>
      <w:r>
        <w:t>Tonžino 8, OIB 7597567400</w:t>
      </w:r>
      <w:r>
        <w:tab/>
      </w:r>
      <w:r>
        <w:tab/>
      </w:r>
      <w:r>
        <w:tab/>
      </w:r>
      <w:r>
        <w:tab/>
      </w:r>
      <w:r>
        <w:tab/>
        <w:t xml:space="preserve"> 87.082,50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ALDO KINKELA, Matulji, </w:t>
      </w:r>
    </w:p>
    <w:p w:rsidRDefault="00EF5572" w:rsidP="00EF5572" w:rsidR="00EF5572">
      <w:pPr>
        <w:ind w:left="360"/>
        <w:jc w:val="both"/>
      </w:pPr>
      <w:r>
        <w:t>Rukavac 56, OIB 04378723103</w:t>
      </w:r>
      <w:r>
        <w:tab/>
      </w:r>
      <w:r>
        <w:tab/>
      </w:r>
      <w:r>
        <w:tab/>
      </w:r>
      <w:r>
        <w:tab/>
      </w:r>
      <w:r>
        <w:tab/>
        <w:t>116.614,42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VLADO KOVAČEK, Kastav, </w:t>
      </w:r>
    </w:p>
    <w:p w:rsidRDefault="00EF5572" w:rsidP="00EF5572" w:rsidR="00EF5572">
      <w:pPr>
        <w:ind w:left="360"/>
        <w:jc w:val="both"/>
      </w:pPr>
      <w:r>
        <w:t>Rubeši 183d, OIB 37576792696</w:t>
      </w:r>
      <w:r>
        <w:tab/>
      </w:r>
      <w:r>
        <w:tab/>
      </w:r>
      <w:r>
        <w:tab/>
      </w:r>
      <w:r>
        <w:tab/>
      </w:r>
      <w:r>
        <w:tab/>
        <w:t>119.594,32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NELA KRIVIČIĆ, Rijeka, </w:t>
      </w:r>
    </w:p>
    <w:p w:rsidRDefault="00EF5572" w:rsidP="00EF5572" w:rsidR="00EF5572">
      <w:pPr>
        <w:ind w:left="360"/>
        <w:jc w:val="both"/>
      </w:pPr>
      <w:r>
        <w:t>Blaža Polića 9, OIB 14197618490</w:t>
      </w:r>
      <w:r>
        <w:tab/>
      </w:r>
      <w:r>
        <w:tab/>
      </w:r>
      <w:r>
        <w:tab/>
      </w:r>
      <w:r>
        <w:tab/>
        <w:t xml:space="preserve">281.518,89 kn </w:t>
      </w:r>
      <w:r>
        <w:tab/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MLADEN KRULJAC, Rijeka, </w:t>
      </w:r>
    </w:p>
    <w:p w:rsidRDefault="00EF5572" w:rsidP="00EF5572" w:rsidR="00EF5572">
      <w:pPr>
        <w:ind w:left="360"/>
        <w:jc w:val="both"/>
      </w:pPr>
      <w:r>
        <w:t>Brig 72, OIB 38595503151</w:t>
      </w:r>
      <w:r>
        <w:tab/>
      </w:r>
      <w:r>
        <w:tab/>
      </w:r>
      <w:r>
        <w:tab/>
      </w:r>
      <w:r>
        <w:tab/>
      </w:r>
      <w:r>
        <w:tab/>
        <w:t>183.545,54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NENAD KRULJAC, Rijeka, </w:t>
      </w:r>
    </w:p>
    <w:p w:rsidRDefault="00EF5572" w:rsidP="00EF5572" w:rsidR="00EF5572">
      <w:pPr>
        <w:ind w:left="360"/>
        <w:jc w:val="both"/>
      </w:pPr>
      <w:r>
        <w:t>Hahlić 19, OIB 23190054326</w:t>
      </w:r>
      <w:r>
        <w:tab/>
      </w:r>
      <w:r>
        <w:tab/>
      </w:r>
      <w:r>
        <w:tab/>
      </w:r>
      <w:r>
        <w:tab/>
      </w:r>
      <w:r>
        <w:tab/>
        <w:t>273.977,92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MARTINA KRUŽIĆ SMOKROVIĆ, </w:t>
      </w:r>
    </w:p>
    <w:p w:rsidRDefault="00EF5572" w:rsidP="00EF5572" w:rsidR="00EF5572">
      <w:pPr>
        <w:ind w:left="360"/>
        <w:jc w:val="both"/>
      </w:pPr>
      <w:r>
        <w:t>Lovran, Stari grad 35, OIB 88643452672</w:t>
      </w:r>
      <w:r>
        <w:tab/>
      </w:r>
      <w:r>
        <w:tab/>
      </w:r>
      <w:r>
        <w:tab/>
        <w:t xml:space="preserve"> 47.377,08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NADA LEDIĆ, Jurdani, Ružići 7, </w:t>
      </w:r>
      <w:r>
        <w:tab/>
      </w:r>
      <w:r>
        <w:tab/>
      </w:r>
      <w:r>
        <w:tab/>
      </w:r>
      <w:r>
        <w:tab/>
        <w:t xml:space="preserve"> </w:t>
      </w:r>
    </w:p>
    <w:p w:rsidRDefault="00EF5572" w:rsidP="00EF5572" w:rsidR="00EF5572">
      <w:pPr>
        <w:ind w:left="360"/>
        <w:jc w:val="both"/>
      </w:pPr>
      <w:r>
        <w:t>OIB 23894477346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100.344,40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EMIR LOVIĆ, Rijeka, Ivana Žorža 5, </w:t>
      </w:r>
      <w:r>
        <w:tab/>
      </w:r>
      <w:r>
        <w:tab/>
      </w:r>
      <w:r>
        <w:tab/>
      </w:r>
      <w:r>
        <w:tab/>
        <w:t>129.256,25 kn</w:t>
      </w:r>
    </w:p>
    <w:p w:rsidRDefault="00EF5572" w:rsidP="00EF5572" w:rsidR="00EF5572">
      <w:pPr>
        <w:ind w:left="360"/>
        <w:jc w:val="both"/>
      </w:pPr>
      <w:r>
        <w:t>OIB 55116008960</w:t>
      </w:r>
    </w:p>
    <w:p w:rsidRDefault="00EF5572" w:rsidP="00EF5572" w:rsidR="00EF5572">
      <w:pPr>
        <w:ind w:left="360"/>
        <w:jc w:val="both"/>
      </w:pPr>
      <w:r>
        <w:lastRenderedPageBreak/>
        <w:t xml:space="preserve">ALESSANDRO LUCANICH, Matulji, </w:t>
      </w:r>
    </w:p>
    <w:p w:rsidRDefault="00EF5572" w:rsidP="00EF5572" w:rsidR="00EF5572">
      <w:pPr>
        <w:ind w:left="360"/>
        <w:jc w:val="both"/>
      </w:pPr>
      <w:r>
        <w:t>Put Luskino 25, OIB 17578855258</w:t>
      </w:r>
      <w:r>
        <w:tab/>
      </w:r>
      <w:r>
        <w:tab/>
      </w:r>
      <w:r>
        <w:tab/>
      </w:r>
      <w:r>
        <w:tab/>
        <w:t>131.324,44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MIRKO MARJANOVIĆ, Matulji, </w:t>
      </w:r>
    </w:p>
    <w:p w:rsidRDefault="00EF5572" w:rsidP="00EF5572" w:rsidR="00EF5572">
      <w:pPr>
        <w:ind w:left="360"/>
        <w:jc w:val="both"/>
      </w:pPr>
      <w:r>
        <w:t>Rukavac 89, OIB 00404307995</w:t>
      </w:r>
      <w:r>
        <w:tab/>
      </w:r>
      <w:r>
        <w:tab/>
      </w:r>
      <w:r>
        <w:tab/>
      </w:r>
      <w:r>
        <w:tab/>
      </w:r>
      <w:r>
        <w:tab/>
        <w:t>167.605,96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MILAN MATIJEVIĆ, Lovran, </w:t>
      </w:r>
    </w:p>
    <w:p w:rsidRDefault="00EF5572" w:rsidP="00EF5572" w:rsidR="00EF5572">
      <w:pPr>
        <w:ind w:left="360"/>
        <w:jc w:val="both"/>
      </w:pPr>
      <w:r>
        <w:t>Šetalište maršala Tita 29, OIB 40860512115</w:t>
      </w:r>
      <w:r>
        <w:tab/>
      </w:r>
      <w:r>
        <w:tab/>
      </w:r>
      <w:r>
        <w:tab/>
        <w:t>123.365,15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NENAD MATKOVIĆ, Rijeka, </w:t>
      </w:r>
    </w:p>
    <w:p w:rsidRDefault="00EF5572" w:rsidP="00EF5572" w:rsidR="00EF5572">
      <w:pPr>
        <w:ind w:left="360"/>
        <w:jc w:val="both"/>
      </w:pPr>
      <w:r>
        <w:t>Jelićeva 3, OIB 55348985407</w:t>
      </w:r>
      <w:r>
        <w:tab/>
      </w:r>
      <w:r>
        <w:tab/>
      </w:r>
      <w:r>
        <w:tab/>
      </w:r>
      <w:r>
        <w:tab/>
      </w:r>
      <w:r>
        <w:tab/>
        <w:t>250.695,89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MLADEN MILIŠIĆ, Rijeka, </w:t>
      </w:r>
    </w:p>
    <w:p w:rsidRDefault="00EF5572" w:rsidP="00EF5572" w:rsidR="00EF5572">
      <w:pPr>
        <w:ind w:left="360"/>
        <w:jc w:val="both"/>
      </w:pPr>
      <w:r>
        <w:t>J. P. Kamova 95/a, OIB 58916319500</w:t>
      </w:r>
      <w:r>
        <w:tab/>
      </w:r>
      <w:r>
        <w:tab/>
      </w:r>
      <w:r>
        <w:tab/>
      </w:r>
      <w:r>
        <w:tab/>
        <w:t>324.848,40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ADEN MOHORIĆ, Čavle, </w:t>
      </w:r>
    </w:p>
    <w:p w:rsidRDefault="00EF5572" w:rsidP="00EF5572" w:rsidR="00EF5572">
      <w:pPr>
        <w:ind w:left="360"/>
        <w:jc w:val="both"/>
      </w:pPr>
      <w:r>
        <w:t>Podrvanj 49, OIB 93523151351</w:t>
      </w:r>
      <w:r>
        <w:tab/>
      </w:r>
      <w:r>
        <w:tab/>
      </w:r>
      <w:r>
        <w:tab/>
      </w:r>
      <w:r>
        <w:tab/>
      </w:r>
      <w:r>
        <w:tab/>
        <w:t>263.603,26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BRANKO MOHOROVIČIĆ, Jurdani, </w:t>
      </w:r>
    </w:p>
    <w:p w:rsidRDefault="00EF5572" w:rsidP="00EF5572" w:rsidR="00EF5572">
      <w:pPr>
        <w:ind w:left="360"/>
        <w:jc w:val="both"/>
      </w:pPr>
      <w:r>
        <w:t>Jušići 96a, OIB 28963301566</w:t>
      </w:r>
      <w:r>
        <w:tab/>
      </w:r>
      <w:r>
        <w:tab/>
      </w:r>
      <w:r>
        <w:tab/>
      </w:r>
      <w:r>
        <w:tab/>
      </w:r>
      <w:r>
        <w:tab/>
        <w:t>317.403,83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PAULO MUSTAPIĆ, Rijeka, </w:t>
      </w:r>
    </w:p>
    <w:p w:rsidRDefault="00EF5572" w:rsidP="00EF5572" w:rsidR="00EF5572">
      <w:pPr>
        <w:ind w:left="360"/>
        <w:jc w:val="both"/>
      </w:pPr>
      <w:r>
        <w:t>Vukovarska 57, OIB 91739594422</w:t>
      </w:r>
      <w:r>
        <w:tab/>
      </w:r>
      <w:r>
        <w:tab/>
      </w:r>
      <w:r>
        <w:tab/>
      </w:r>
      <w:r>
        <w:tab/>
        <w:t>318.709,60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ANDRIJA NIKOLIĆ, Jurdani, </w:t>
      </w:r>
    </w:p>
    <w:p w:rsidRDefault="00EF5572" w:rsidP="00EF5572" w:rsidR="00EF5572">
      <w:pPr>
        <w:ind w:left="360"/>
        <w:jc w:val="both"/>
      </w:pPr>
      <w:r>
        <w:t>Jušići 115, OIB 02843277502</w:t>
      </w:r>
      <w:r>
        <w:tab/>
      </w:r>
      <w:r>
        <w:tab/>
      </w:r>
      <w:r>
        <w:tab/>
      </w:r>
      <w:r>
        <w:tab/>
      </w:r>
      <w:r>
        <w:tab/>
        <w:t>275.575,73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SINIŠA PALADA, Rijeka, </w:t>
      </w:r>
    </w:p>
    <w:p w:rsidRDefault="00EF5572" w:rsidP="00EF5572" w:rsidR="00EF5572">
      <w:pPr>
        <w:ind w:left="360"/>
        <w:jc w:val="both"/>
      </w:pPr>
      <w:r>
        <w:t>I. M. Ronjgova 2, OIB 54995150659</w:t>
      </w:r>
      <w:r>
        <w:tab/>
      </w:r>
      <w:r>
        <w:tab/>
      </w:r>
      <w:r>
        <w:tab/>
      </w:r>
      <w:r>
        <w:tab/>
        <w:t>189.165,03 kn</w:t>
      </w:r>
      <w:r>
        <w:tab/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ŽELJKO PANIĆ, Rijeka, </w:t>
      </w:r>
    </w:p>
    <w:p w:rsidRDefault="00EF5572" w:rsidP="00EF5572" w:rsidR="00EF5572">
      <w:pPr>
        <w:ind w:left="360"/>
        <w:jc w:val="both"/>
      </w:pPr>
      <w:r>
        <w:t>Diračje 87, OIB 59270505661</w:t>
      </w:r>
      <w:r>
        <w:tab/>
      </w:r>
      <w:r>
        <w:tab/>
      </w:r>
      <w:r>
        <w:tab/>
      </w:r>
      <w:r>
        <w:tab/>
      </w:r>
      <w:r>
        <w:tab/>
        <w:t xml:space="preserve">  82.797,89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MATKO PEKIĆ, Lovran, </w:t>
      </w:r>
    </w:p>
    <w:p w:rsidRDefault="00EF5572" w:rsidP="00EF5572" w:rsidR="00EF5572">
      <w:pPr>
        <w:ind w:left="360"/>
        <w:jc w:val="both"/>
      </w:pPr>
      <w:r>
        <w:t>Dr. Nila Cara 15, OIB 65581306509</w:t>
      </w:r>
      <w:r>
        <w:tab/>
      </w:r>
      <w:r>
        <w:tab/>
      </w:r>
      <w:r>
        <w:tab/>
      </w:r>
      <w:r>
        <w:tab/>
        <w:t>289.538,50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RADIVOJ PERČIĆ, Jurdani, </w:t>
      </w:r>
    </w:p>
    <w:p w:rsidRDefault="00EF5572" w:rsidP="00EF5572" w:rsidR="00EF5572">
      <w:pPr>
        <w:ind w:left="360"/>
        <w:jc w:val="both"/>
      </w:pPr>
      <w:r>
        <w:t>Mučić 37, OIB 70480561929</w:t>
      </w:r>
      <w:r>
        <w:tab/>
      </w:r>
      <w:r>
        <w:tab/>
      </w:r>
      <w:r>
        <w:tab/>
      </w:r>
      <w:r>
        <w:tab/>
      </w:r>
      <w:r>
        <w:tab/>
        <w:t>282.014,24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VILIM PEZELJ, Jurdani, </w:t>
      </w:r>
    </w:p>
    <w:p w:rsidRDefault="00EF5572" w:rsidP="00EF5572" w:rsidR="00EF5572">
      <w:pPr>
        <w:ind w:left="360"/>
        <w:jc w:val="both"/>
      </w:pPr>
      <w:r>
        <w:t>Jurdani 87, OIB 80226997437</w:t>
      </w:r>
      <w:r>
        <w:tab/>
      </w:r>
      <w:r>
        <w:tab/>
      </w:r>
      <w:r>
        <w:tab/>
      </w:r>
      <w:r>
        <w:tab/>
      </w:r>
      <w:r>
        <w:tab/>
        <w:t xml:space="preserve">  80.743,29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NIVES RABENSEIFNER, Jurdani, </w:t>
      </w:r>
    </w:p>
    <w:p w:rsidRDefault="00EF5572" w:rsidP="00EF5572" w:rsidR="00EF5572">
      <w:pPr>
        <w:ind w:left="360"/>
        <w:jc w:val="both"/>
      </w:pPr>
      <w:r>
        <w:t>Poljani 27, OIB 69032410876</w:t>
      </w:r>
      <w:r>
        <w:tab/>
      </w:r>
      <w:r>
        <w:tab/>
      </w:r>
      <w:r>
        <w:tab/>
      </w:r>
      <w:r>
        <w:tab/>
      </w:r>
      <w:r>
        <w:tab/>
        <w:t>254.642,06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DARKO RADOČAJ, Rijeka, </w:t>
      </w:r>
    </w:p>
    <w:p w:rsidRDefault="00EF5572" w:rsidP="00EF5572" w:rsidR="00EF5572">
      <w:pPr>
        <w:ind w:left="360"/>
        <w:jc w:val="both"/>
      </w:pPr>
      <w:r>
        <w:t xml:space="preserve">S. J. Bujkove 2, OIB 11832427762  </w:t>
      </w:r>
      <w:r>
        <w:tab/>
      </w:r>
      <w:r>
        <w:tab/>
      </w:r>
      <w:r>
        <w:tab/>
      </w:r>
      <w:r>
        <w:tab/>
        <w:t xml:space="preserve">159.938,29 kn 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MILOŠ RUŽIĆ, Jurdani, </w:t>
      </w:r>
    </w:p>
    <w:p w:rsidRDefault="00EF5572" w:rsidP="00EF5572" w:rsidR="00EF5572">
      <w:pPr>
        <w:ind w:left="360"/>
        <w:jc w:val="both"/>
      </w:pPr>
      <w:r>
        <w:t>Zaluki 6, OIB 68754504520</w:t>
      </w:r>
      <w:r>
        <w:tab/>
      </w:r>
      <w:r>
        <w:tab/>
      </w:r>
      <w:r>
        <w:tab/>
      </w:r>
      <w:r>
        <w:tab/>
      </w:r>
      <w:r>
        <w:tab/>
        <w:t>138.999,49 kn</w:t>
      </w:r>
    </w:p>
    <w:p w:rsidRDefault="00EF5572" w:rsidP="00EF5572" w:rsidR="00EF5572">
      <w:pPr>
        <w:ind w:left="360"/>
        <w:jc w:val="both"/>
      </w:pPr>
      <w:r>
        <w:lastRenderedPageBreak/>
        <w:t xml:space="preserve">VLASTA SANKOVIĆ, Jurdani, </w:t>
      </w:r>
    </w:p>
    <w:p w:rsidRDefault="00EF5572" w:rsidP="00EF5572" w:rsidR="00EF5572">
      <w:pPr>
        <w:ind w:left="360"/>
        <w:jc w:val="both"/>
      </w:pPr>
      <w:r>
        <w:t>Zvoneće 11, OIB 05111182419</w:t>
      </w:r>
      <w:r>
        <w:tab/>
      </w:r>
      <w:r>
        <w:tab/>
      </w:r>
      <w:r>
        <w:tab/>
      </w:r>
      <w:r>
        <w:tab/>
      </w:r>
      <w:r>
        <w:tab/>
        <w:t>276.640,54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ZDRAVKO SKLIZOVIĆ, Rijeka, </w:t>
      </w:r>
    </w:p>
    <w:p w:rsidRDefault="00EF5572" w:rsidP="00EF5572" w:rsidR="00EF5572">
      <w:pPr>
        <w:ind w:left="360"/>
        <w:jc w:val="both"/>
      </w:pPr>
      <w:r>
        <w:t>V. C. Emina 18, OIB 31212109321</w:t>
      </w:r>
      <w:r>
        <w:tab/>
      </w:r>
      <w:r>
        <w:tab/>
      </w:r>
      <w:r>
        <w:tab/>
      </w:r>
      <w:r>
        <w:tab/>
        <w:t>143.917,48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BRUNO SLAVIĆ, Opatija, </w:t>
      </w:r>
    </w:p>
    <w:p w:rsidRDefault="00EF5572" w:rsidP="00EF5572" w:rsidR="00EF5572">
      <w:pPr>
        <w:ind w:left="360"/>
        <w:jc w:val="both"/>
      </w:pPr>
      <w:r>
        <w:t>A. Šenoe 2, OIB 76067781621</w:t>
      </w:r>
      <w:r>
        <w:tab/>
      </w:r>
      <w:r>
        <w:tab/>
      </w:r>
      <w:r>
        <w:tab/>
      </w:r>
      <w:r>
        <w:tab/>
      </w:r>
      <w:r>
        <w:tab/>
        <w:t>153.816,72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GORAN SUŠANJ, Opatija, </w:t>
      </w:r>
    </w:p>
    <w:p w:rsidRDefault="00EF5572" w:rsidP="00EF5572" w:rsidR="00EF5572">
      <w:pPr>
        <w:ind w:left="360"/>
        <w:jc w:val="both"/>
      </w:pPr>
      <w:r>
        <w:t>Put za Dol 23, OIB 21622876022</w:t>
      </w:r>
      <w:r>
        <w:tab/>
      </w:r>
      <w:r>
        <w:tab/>
      </w:r>
      <w:r>
        <w:tab/>
      </w:r>
      <w:r>
        <w:tab/>
      </w:r>
      <w:r>
        <w:tab/>
        <w:t xml:space="preserve">  86.023,03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NENAD SUŠANJ, Viškovo, </w:t>
      </w:r>
    </w:p>
    <w:p w:rsidRDefault="00EF5572" w:rsidP="00EF5572" w:rsidR="00EF5572">
      <w:pPr>
        <w:ind w:left="360"/>
        <w:jc w:val="both"/>
      </w:pPr>
      <w:r>
        <w:t>Gornji Sroki 87, OIB 56767698779</w:t>
      </w:r>
      <w:r>
        <w:tab/>
      </w:r>
      <w:r>
        <w:tab/>
      </w:r>
      <w:r>
        <w:tab/>
      </w:r>
      <w:r>
        <w:tab/>
        <w:t>204.785,38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BORIS ŠANKO, Rijeka, </w:t>
      </w:r>
    </w:p>
    <w:p w:rsidRDefault="00EF5572" w:rsidP="00EF5572" w:rsidR="00EF5572">
      <w:pPr>
        <w:ind w:left="360"/>
        <w:jc w:val="both"/>
      </w:pPr>
      <w:r>
        <w:t>Franje Čandeka 23, OIB 60100884309</w:t>
      </w:r>
      <w:r>
        <w:tab/>
      </w:r>
      <w:r>
        <w:tab/>
      </w:r>
      <w:r>
        <w:tab/>
      </w:r>
      <w:r>
        <w:tab/>
        <w:t>259.274,67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IVO ŠEPIĆ, Matulji, Put Perinovo 18, </w:t>
      </w:r>
    </w:p>
    <w:p w:rsidRDefault="00EF5572" w:rsidP="00EF5572" w:rsidR="00EF5572">
      <w:pPr>
        <w:ind w:left="360"/>
        <w:jc w:val="both"/>
      </w:pPr>
      <w:r>
        <w:t>OIB 69827778458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290.701,77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IGOR ŠIROLA, Rijeka, </w:t>
      </w:r>
    </w:p>
    <w:p w:rsidRDefault="00EF5572" w:rsidP="00EF5572" w:rsidR="00EF5572">
      <w:pPr>
        <w:ind w:left="360"/>
        <w:jc w:val="both"/>
      </w:pPr>
      <w:r>
        <w:t>Vladivoja i Milivoja Lenca 5, OIB 95277411039</w:t>
      </w:r>
      <w:r>
        <w:tab/>
      </w:r>
      <w:r>
        <w:tab/>
        <w:t>151.064,24 kn</w:t>
      </w:r>
      <w:r>
        <w:tab/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GUIDO ŠKALAMERA, Rijeka, </w:t>
      </w:r>
    </w:p>
    <w:p w:rsidRDefault="00EF5572" w:rsidP="00EF5572" w:rsidR="00EF5572">
      <w:pPr>
        <w:ind w:left="360"/>
        <w:jc w:val="both"/>
      </w:pPr>
      <w:r>
        <w:t>Jelićeva 13, OIB 38659851240</w:t>
      </w:r>
      <w:r>
        <w:tab/>
      </w:r>
      <w:r>
        <w:tab/>
      </w:r>
      <w:r>
        <w:tab/>
      </w:r>
      <w:r>
        <w:tab/>
      </w:r>
      <w:r>
        <w:tab/>
        <w:t>136.013,50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VIŠNJA ŠORLI, Rijeka, </w:t>
      </w:r>
    </w:p>
    <w:p w:rsidRDefault="00EF5572" w:rsidP="00EF5572" w:rsidR="00EF5572">
      <w:pPr>
        <w:ind w:left="360"/>
        <w:jc w:val="both"/>
      </w:pPr>
      <w:r>
        <w:t>G. Duella 6, OIB 13410626357</w:t>
      </w:r>
      <w:r>
        <w:tab/>
      </w:r>
      <w:r>
        <w:tab/>
      </w:r>
      <w:r>
        <w:tab/>
      </w:r>
      <w:r>
        <w:tab/>
      </w:r>
      <w:r>
        <w:tab/>
        <w:t>279.821,11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DRAGAN ŠPANIĆ, Rijeka, </w:t>
      </w:r>
    </w:p>
    <w:p w:rsidRDefault="00EF5572" w:rsidP="00EF5572" w:rsidR="00EF5572">
      <w:pPr>
        <w:ind w:left="360"/>
        <w:jc w:val="both"/>
      </w:pPr>
      <w:r>
        <w:t>A. Pilepića 10, OIB 00396315649</w:t>
      </w:r>
      <w:r>
        <w:tab/>
      </w:r>
      <w:r>
        <w:tab/>
      </w:r>
      <w:r>
        <w:tab/>
      </w:r>
      <w:r>
        <w:tab/>
        <w:t>227.962,79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ANTON ŠULJIĆ, Rijeka, </w:t>
      </w:r>
    </w:p>
    <w:p w:rsidRDefault="00EF5572" w:rsidP="00EF5572" w:rsidR="00EF5572">
      <w:pPr>
        <w:ind w:left="360"/>
        <w:jc w:val="both"/>
      </w:pPr>
      <w:r>
        <w:t>Braće Mohorića 2, OIB 90205257254</w:t>
      </w:r>
      <w:r>
        <w:tab/>
      </w:r>
      <w:r>
        <w:tab/>
      </w:r>
      <w:r>
        <w:tab/>
      </w:r>
      <w:r>
        <w:tab/>
        <w:t>172.269,48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FLAVIO TOMAZICH, Rijeka, </w:t>
      </w:r>
    </w:p>
    <w:p w:rsidRDefault="00EF5572" w:rsidP="00EF5572" w:rsidR="00EF5572">
      <w:pPr>
        <w:ind w:left="360"/>
        <w:jc w:val="both"/>
      </w:pPr>
      <w:r>
        <w:t>Pulska 1a, OIB 72455980634</w:t>
      </w:r>
      <w:r>
        <w:tab/>
      </w:r>
      <w:r>
        <w:tab/>
      </w:r>
      <w:r>
        <w:tab/>
      </w:r>
      <w:r>
        <w:tab/>
      </w:r>
      <w:r>
        <w:tab/>
        <w:t>270.830,46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ERNESTO UJČIĆ, Rijeka, </w:t>
      </w:r>
    </w:p>
    <w:p w:rsidRDefault="00EF5572" w:rsidP="00EF5572" w:rsidR="00EF5572">
      <w:pPr>
        <w:ind w:left="360"/>
        <w:jc w:val="both"/>
      </w:pPr>
      <w:r>
        <w:t>Ludvetov breg 5, OIB 50496953644</w:t>
      </w:r>
      <w:r>
        <w:tab/>
      </w:r>
      <w:r>
        <w:tab/>
      </w:r>
      <w:r>
        <w:tab/>
      </w:r>
      <w:r>
        <w:tab/>
        <w:t>257.639,58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BORIS URODA, Rijeka, </w:t>
      </w:r>
    </w:p>
    <w:p w:rsidRDefault="00EF5572" w:rsidP="00EF5572" w:rsidR="00EF5572">
      <w:pPr>
        <w:ind w:left="360"/>
        <w:jc w:val="both"/>
      </w:pPr>
      <w:r>
        <w:t>Ćirila Kosovela 9/1, OIB 10562617252</w:t>
      </w:r>
      <w:r>
        <w:tab/>
      </w:r>
      <w:r>
        <w:tab/>
      </w:r>
      <w:r>
        <w:tab/>
      </w:r>
      <w:r>
        <w:tab/>
        <w:t>129.869,20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DEAN VLAH, Opatija, </w:t>
      </w:r>
    </w:p>
    <w:p w:rsidRDefault="00EF5572" w:rsidP="00EF5572" w:rsidR="00EF5572">
      <w:pPr>
        <w:ind w:left="360"/>
        <w:jc w:val="both"/>
      </w:pPr>
      <w:r>
        <w:t>J. Rakovca 1, OIB 85892686963</w:t>
      </w:r>
      <w:r>
        <w:tab/>
      </w:r>
      <w:r>
        <w:tab/>
      </w:r>
      <w:r>
        <w:tab/>
      </w:r>
      <w:r>
        <w:tab/>
      </w:r>
      <w:r>
        <w:tab/>
        <w:t>133.228,01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NINOSLAV VOLAJ, Opatija, </w:t>
      </w:r>
    </w:p>
    <w:p w:rsidRDefault="00EF5572" w:rsidP="00EF5572" w:rsidR="00EF5572">
      <w:pPr>
        <w:ind w:left="360"/>
        <w:jc w:val="both"/>
      </w:pPr>
      <w:r>
        <w:t>Kosićevo 6, OIB 51380442714</w:t>
      </w:r>
      <w:r>
        <w:tab/>
      </w:r>
      <w:r>
        <w:tab/>
      </w:r>
      <w:r>
        <w:tab/>
      </w:r>
      <w:r>
        <w:tab/>
      </w:r>
      <w:r>
        <w:tab/>
        <w:t>131.471,60 kn</w:t>
      </w:r>
    </w:p>
    <w:p w:rsidRDefault="00EF5572" w:rsidP="00EF5572" w:rsidR="00EF5572">
      <w:pPr>
        <w:ind w:left="360"/>
        <w:jc w:val="both"/>
      </w:pPr>
      <w:r>
        <w:lastRenderedPageBreak/>
        <w:t xml:space="preserve">BORIS ZAJIČEK, Rijeka, </w:t>
      </w:r>
    </w:p>
    <w:p w:rsidRDefault="00EF5572" w:rsidP="00EF5572" w:rsidR="00EF5572">
      <w:pPr>
        <w:ind w:left="360"/>
        <w:jc w:val="both"/>
      </w:pPr>
      <w:r>
        <w:t>Petra Jurčića 4, OIB 69896451201</w:t>
      </w:r>
      <w:r>
        <w:tab/>
      </w:r>
      <w:r>
        <w:tab/>
      </w:r>
      <w:r>
        <w:tab/>
      </w:r>
      <w:r>
        <w:tab/>
        <w:t xml:space="preserve">127.015,42 kn 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MARIO ZAJIČEK, Rijeka, </w:t>
      </w:r>
    </w:p>
    <w:p w:rsidRDefault="00EF5572" w:rsidP="00EF5572" w:rsidR="00EF5572">
      <w:pPr>
        <w:ind w:left="360"/>
        <w:jc w:val="both"/>
      </w:pPr>
      <w:r>
        <w:t>Crnčićeva 1, OIB 51459827042</w:t>
      </w:r>
      <w:r>
        <w:tab/>
      </w:r>
      <w:r>
        <w:tab/>
      </w:r>
      <w:r>
        <w:tab/>
      </w:r>
      <w:r>
        <w:tab/>
      </w:r>
      <w:r>
        <w:tab/>
        <w:t>165.405,39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DRAGAN MONJAC, Matulji, </w:t>
      </w:r>
    </w:p>
    <w:p w:rsidRDefault="00EF5572" w:rsidP="00EF5572" w:rsidR="00EF5572">
      <w:pPr>
        <w:ind w:left="360"/>
        <w:jc w:val="both"/>
      </w:pPr>
      <w:r>
        <w:t>Rukavac 204, OIB 52743759984</w:t>
      </w:r>
      <w:r>
        <w:tab/>
      </w:r>
      <w:r>
        <w:tab/>
      </w:r>
      <w:r>
        <w:tab/>
      </w:r>
      <w:r>
        <w:tab/>
      </w:r>
      <w:r>
        <w:tab/>
        <w:t xml:space="preserve">    2.649,92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LEO SIMONE, Rijeka, </w:t>
      </w:r>
    </w:p>
    <w:p w:rsidRDefault="00EF5572" w:rsidP="00EF5572" w:rsidR="00EF5572">
      <w:pPr>
        <w:ind w:left="360"/>
        <w:jc w:val="both"/>
      </w:pPr>
      <w:r>
        <w:t>Podmurvice 31, OIB 80605182759</w:t>
      </w:r>
      <w:r>
        <w:tab/>
      </w:r>
      <w:r>
        <w:tab/>
      </w:r>
      <w:r>
        <w:tab/>
      </w:r>
      <w:r>
        <w:tab/>
        <w:t xml:space="preserve">    7.054,01 kn </w:t>
      </w:r>
    </w:p>
    <w:p w:rsidRDefault="00EF5572" w:rsidP="00EF5572" w:rsidR="00EF5572">
      <w:pPr>
        <w:ind w:left="360"/>
        <w:jc w:val="both"/>
      </w:pPr>
      <w:r>
        <w:tab/>
      </w:r>
      <w:r>
        <w:tab/>
      </w:r>
      <w:r>
        <w:tab/>
      </w:r>
      <w:r>
        <w:tab/>
      </w:r>
    </w:p>
    <w:p w:rsidRDefault="00EF5572" w:rsidP="00EF5572" w:rsidR="00EF5572">
      <w:pPr>
        <w:ind w:left="360"/>
        <w:jc w:val="both"/>
      </w:pPr>
      <w:r>
        <w:t xml:space="preserve">SERGIO KRIVIČIĆ, Rijeka, </w:t>
      </w:r>
    </w:p>
    <w:p w:rsidRDefault="00EF5572" w:rsidP="00EF5572" w:rsidR="00EF5572">
      <w:pPr>
        <w:ind w:left="360"/>
        <w:jc w:val="both"/>
      </w:pPr>
      <w:r>
        <w:t xml:space="preserve">Blaža Polića 9, OIB 97644626743  </w:t>
      </w:r>
      <w:r>
        <w:tab/>
      </w:r>
      <w:r>
        <w:tab/>
      </w:r>
      <w:r>
        <w:tab/>
      </w:r>
      <w:r>
        <w:tab/>
        <w:t>129.533,56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BRUNO STARČIĆ, Opatija, </w:t>
      </w:r>
    </w:p>
    <w:p w:rsidRDefault="00EF5572" w:rsidP="00EF5572" w:rsidR="00EF5572">
      <w:pPr>
        <w:ind w:left="360"/>
        <w:jc w:val="both"/>
      </w:pPr>
      <w:r>
        <w:t>Matka Brajše 18, OIB 16401172897</w:t>
      </w:r>
      <w:r>
        <w:tab/>
      </w:r>
      <w:r>
        <w:tab/>
      </w:r>
      <w:r>
        <w:tab/>
      </w:r>
      <w:r>
        <w:tab/>
        <w:t xml:space="preserve">  49.049,55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DARKO BUTKOVIĆ, Viškovo, </w:t>
      </w:r>
    </w:p>
    <w:p w:rsidRDefault="00EF5572" w:rsidP="00EF5572" w:rsidR="00EF5572">
      <w:pPr>
        <w:ind w:left="360"/>
        <w:jc w:val="both"/>
      </w:pPr>
      <w:r>
        <w:t>Pogled 56, OIB 48061525530</w:t>
      </w:r>
      <w:r>
        <w:tab/>
      </w:r>
      <w:r>
        <w:tab/>
      </w:r>
      <w:r>
        <w:tab/>
      </w:r>
      <w:r>
        <w:tab/>
      </w:r>
      <w:r>
        <w:tab/>
        <w:t xml:space="preserve">  96.785,68 kn</w:t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REPUBLIKA HRVATSKA, </w:t>
      </w:r>
    </w:p>
    <w:p w:rsidRDefault="00EF5572" w:rsidP="00EF5572" w:rsidR="00EF5572">
      <w:pPr>
        <w:ind w:left="360"/>
        <w:jc w:val="both"/>
      </w:pPr>
      <w:r>
        <w:t>OIB 52634238587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1.288.521,81kn</w:t>
      </w:r>
      <w:r>
        <w:tab/>
      </w:r>
      <w:r>
        <w:tab/>
      </w:r>
    </w:p>
    <w:p w:rsidRDefault="00EF5572" w:rsidP="00EF5572" w:rsidR="00EF5572">
      <w:pPr>
        <w:ind w:left="360"/>
        <w:jc w:val="both"/>
      </w:pPr>
    </w:p>
    <w:p w:rsidRDefault="00EF5572" w:rsidP="00EF5572" w:rsidR="00EF5572">
      <w:pPr>
        <w:ind w:left="360"/>
        <w:jc w:val="both"/>
      </w:pPr>
      <w:r>
        <w:t xml:space="preserve">NENAD ŠEGETIN, Rijeka </w:t>
      </w:r>
    </w:p>
    <w:p w:rsidRDefault="00EF5572" w:rsidP="00EF5572" w:rsidR="00EF5572">
      <w:pPr>
        <w:jc w:val="both"/>
      </w:pPr>
      <w:r>
        <w:t xml:space="preserve">      Lovranska 4, OIB 08354293407</w:t>
      </w:r>
      <w:r>
        <w:tab/>
      </w:r>
      <w:r>
        <w:tab/>
      </w:r>
      <w:r>
        <w:tab/>
      </w:r>
      <w:r>
        <w:tab/>
      </w:r>
      <w:r>
        <w:tab/>
        <w:t xml:space="preserve">  55.000,00 kn </w:t>
      </w:r>
    </w:p>
    <w:p w:rsidRDefault="00EF5572" w:rsidP="00EF5572" w:rsidR="00EF5572">
      <w:pPr>
        <w:jc w:val="both"/>
      </w:pPr>
    </w:p>
    <w:p w:rsidRDefault="00EF5572" w:rsidP="00EF5572" w:rsidR="00EF5572">
      <w:pPr>
        <w:jc w:val="both"/>
      </w:pPr>
    </w:p>
    <w:p w:rsidRDefault="00EF5572" w:rsidP="00EF5572" w:rsidR="00EF5572">
      <w:pPr>
        <w:jc w:val="both"/>
        <w:rPr>
          <w:b/>
        </w:rPr>
      </w:pPr>
      <w:r>
        <w:t xml:space="preserve">     </w:t>
      </w:r>
      <w:r>
        <w:tab/>
      </w:r>
      <w:r>
        <w:rPr>
          <w:b/>
        </w:rPr>
        <w:t>drugi viši isplatni red</w:t>
      </w:r>
    </w:p>
    <w:p w:rsidRDefault="00EF5572" w:rsidP="00EF5572" w:rsidR="00EF5572">
      <w:pPr>
        <w:ind w:left="360"/>
        <w:jc w:val="both"/>
        <w:rPr>
          <w:b/>
        </w:rPr>
      </w:pPr>
      <w:r>
        <w:rPr>
          <w:b/>
        </w:rPr>
        <w:t xml:space="preserve"> </w:t>
      </w:r>
    </w:p>
    <w:p w:rsidRDefault="00EF5572" w:rsidP="00EF5572" w:rsidR="00EF5572">
      <w:r>
        <w:t xml:space="preserve">       SECURITAS HRVATSKA d.o.o. Zagreb, </w:t>
      </w:r>
    </w:p>
    <w:p w:rsidRDefault="00EF5572" w:rsidP="00EF5572" w:rsidR="00EF5572">
      <w:pPr>
        <w:ind w:left="426"/>
      </w:pPr>
      <w:r>
        <w:t>Zelinska 3, OIB 33679708526</w:t>
      </w:r>
      <w:r>
        <w:tab/>
      </w:r>
      <w:r>
        <w:tab/>
      </w:r>
      <w:r>
        <w:tab/>
      </w:r>
      <w:r>
        <w:tab/>
      </w:r>
      <w:r>
        <w:tab/>
        <w:t>490.159,87 kn</w:t>
      </w:r>
    </w:p>
    <w:p w:rsidRDefault="00EF5572" w:rsidP="00EF5572" w:rsidR="00EF5572"/>
    <w:p w:rsidRDefault="00EF5572" w:rsidP="00EF5572" w:rsidR="00EF5572">
      <w:pPr>
        <w:ind w:left="426"/>
      </w:pPr>
      <w:r>
        <w:t xml:space="preserve">ARK – MIHELIĆ d.o.o. Viškovo, </w:t>
      </w:r>
    </w:p>
    <w:p w:rsidRDefault="00EF5572" w:rsidP="00EF5572" w:rsidR="00EF5572">
      <w:pPr>
        <w:ind w:left="426"/>
      </w:pPr>
      <w:r>
        <w:t xml:space="preserve">Furićevo 64, OIB 11046503641   </w:t>
      </w:r>
      <w:r>
        <w:tab/>
      </w:r>
      <w:r>
        <w:tab/>
      </w:r>
      <w:r>
        <w:tab/>
      </w:r>
      <w:r>
        <w:tab/>
        <w:t xml:space="preserve">    2.727,58 kn</w:t>
      </w:r>
      <w:r>
        <w:tab/>
      </w:r>
      <w:r>
        <w:tab/>
      </w:r>
      <w:r>
        <w:tab/>
      </w:r>
    </w:p>
    <w:p w:rsidRDefault="00EF5572" w:rsidP="00EF5572" w:rsidR="00EF5572">
      <w:pPr>
        <w:ind w:left="426"/>
      </w:pPr>
      <w:r>
        <w:t xml:space="preserve">GEN - I ZAGREB d.o.o. Zagreb, </w:t>
      </w:r>
    </w:p>
    <w:p w:rsidRDefault="00EF5572" w:rsidP="00EF5572" w:rsidR="00EF5572">
      <w:pPr>
        <w:ind w:left="426"/>
      </w:pPr>
      <w:r>
        <w:t>Radnička cesta 54, OIB 77604626413</w:t>
      </w:r>
      <w:r>
        <w:tab/>
      </w:r>
      <w:r>
        <w:tab/>
      </w:r>
      <w:r>
        <w:tab/>
      </w:r>
      <w:r>
        <w:tab/>
        <w:t xml:space="preserve">  71.632,11 kn</w:t>
      </w:r>
    </w:p>
    <w:p w:rsidRDefault="00EF5572" w:rsidP="00EF5572" w:rsidR="00EF5572">
      <w:pPr>
        <w:ind w:left="426"/>
      </w:pPr>
    </w:p>
    <w:p w:rsidRDefault="00EF5572" w:rsidP="00EF5572" w:rsidR="00EF5572">
      <w:pPr>
        <w:ind w:left="426"/>
      </w:pPr>
      <w:r>
        <w:t xml:space="preserve">ODVJETNICA DR. SC. ANA HOLJAR, </w:t>
      </w:r>
    </w:p>
    <w:p w:rsidRDefault="00EF5572" w:rsidP="00EF5572" w:rsidR="00EF5572">
      <w:pPr>
        <w:ind w:left="426"/>
      </w:pPr>
      <w:r>
        <w:t>Rijeka, Korzo 4, OIB 46976172185</w:t>
      </w:r>
      <w:r>
        <w:tab/>
      </w:r>
      <w:r>
        <w:tab/>
      </w:r>
      <w:r>
        <w:tab/>
      </w:r>
      <w:r>
        <w:tab/>
        <w:t>161.712,05 kn</w:t>
      </w:r>
    </w:p>
    <w:p w:rsidRDefault="00EF5572" w:rsidP="00EF5572" w:rsidR="00EF5572">
      <w:pPr>
        <w:ind w:left="426"/>
      </w:pPr>
    </w:p>
    <w:p w:rsidRDefault="00EF5572" w:rsidP="00EF5572" w:rsidR="00EF5572">
      <w:pPr>
        <w:ind w:left="426"/>
      </w:pPr>
      <w:r>
        <w:t xml:space="preserve">NASTAVNI ZAVOD ZA JAVNO ZDRAVSTVO </w:t>
      </w:r>
    </w:p>
    <w:p w:rsidRDefault="00EF5572" w:rsidP="00EF5572" w:rsidR="00EF5572">
      <w:pPr>
        <w:ind w:left="426"/>
      </w:pPr>
      <w:r>
        <w:t xml:space="preserve">PRIMORSKO GORANSKE ŽUPANIJE RIJEKA, </w:t>
      </w:r>
    </w:p>
    <w:p w:rsidRDefault="00EF5572" w:rsidP="00EF5572" w:rsidR="00EF5572">
      <w:pPr>
        <w:ind w:left="426"/>
      </w:pPr>
      <w:r>
        <w:t>Krešimirova 52/A, OIB 45613787772</w:t>
      </w:r>
      <w:r>
        <w:tab/>
      </w:r>
      <w:r>
        <w:tab/>
      </w:r>
      <w:r>
        <w:tab/>
      </w:r>
      <w:r>
        <w:tab/>
        <w:t xml:space="preserve">    1.579,36 kn</w:t>
      </w:r>
      <w:r>
        <w:tab/>
      </w:r>
    </w:p>
    <w:p w:rsidRDefault="00EF5572" w:rsidP="00EF5572" w:rsidR="00EF5572"/>
    <w:p w:rsidRDefault="00EF5572" w:rsidP="00EF5572" w:rsidR="00EF5572">
      <w:pPr>
        <w:ind w:left="426"/>
      </w:pPr>
      <w:r>
        <w:t xml:space="preserve">CENTAR ZA RESTRUKTURIRANJE I </w:t>
      </w:r>
    </w:p>
    <w:p w:rsidRDefault="00EF5572" w:rsidP="00EF5572" w:rsidR="00EF5572">
      <w:pPr>
        <w:ind w:hanging="426" w:left="426"/>
      </w:pPr>
      <w:r>
        <w:tab/>
        <w:t xml:space="preserve">PRODAJU ZAGREB, Ivana Lučića 6, OIB 38083028711    25.953.561,04 kn </w:t>
      </w:r>
      <w:r>
        <w:tab/>
      </w:r>
    </w:p>
    <w:p w:rsidRDefault="00EF5572" w:rsidP="00EF5572" w:rsidR="00EF5572"/>
    <w:p w:rsidRDefault="00EF5572" w:rsidP="00EF5572" w:rsidR="00EF5572"/>
    <w:p w:rsidRDefault="00EF5572" w:rsidP="00EF5572" w:rsidR="00EF5572">
      <w:pPr>
        <w:ind w:left="426"/>
      </w:pPr>
      <w:r>
        <w:lastRenderedPageBreak/>
        <w:t xml:space="preserve">FOND ZA ZAŠTITU OKOLIŠA I ENERGETSKU </w:t>
      </w:r>
    </w:p>
    <w:p w:rsidRDefault="00EF5572" w:rsidP="00EF5572" w:rsidR="00EF5572">
      <w:pPr>
        <w:ind w:firstLine="426"/>
      </w:pPr>
      <w:r>
        <w:t xml:space="preserve">UČINKOVITOST Zagreb, Radnička cesta 80, </w:t>
      </w:r>
    </w:p>
    <w:p w:rsidRDefault="00EF5572" w:rsidP="00EF5572" w:rsidR="00EF5572">
      <w:pPr>
        <w:ind w:left="426"/>
      </w:pPr>
      <w:r>
        <w:t>OIB 85828625994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35,18 kn</w:t>
      </w:r>
    </w:p>
    <w:p w:rsidRDefault="00EF5572" w:rsidP="00EF5572" w:rsidR="00EF5572"/>
    <w:p w:rsidRDefault="00EF5572" w:rsidP="00EF5572" w:rsidR="00EF5572">
      <w:pPr>
        <w:ind w:left="426"/>
      </w:pPr>
      <w:r>
        <w:t xml:space="preserve">BUREAU VERITAS CROATIA d.o.o. Rijeka, </w:t>
      </w:r>
      <w:r>
        <w:tab/>
      </w:r>
      <w:r>
        <w:tab/>
      </w:r>
      <w:r>
        <w:tab/>
        <w:t xml:space="preserve">  </w:t>
      </w:r>
    </w:p>
    <w:p w:rsidRDefault="00EF5572" w:rsidP="00EF5572" w:rsidR="00EF5572">
      <w:pPr>
        <w:ind w:left="426"/>
      </w:pPr>
      <w:r>
        <w:t>Ciottina 17a, OIB 82798532151</w:t>
      </w:r>
      <w:r>
        <w:tab/>
      </w:r>
      <w:r>
        <w:tab/>
      </w:r>
      <w:r>
        <w:tab/>
      </w:r>
      <w:r>
        <w:tab/>
      </w:r>
      <w:r>
        <w:tab/>
        <w:t xml:space="preserve">147.189,85 kn </w:t>
      </w:r>
    </w:p>
    <w:p w:rsidRDefault="00EF5572" w:rsidP="00EF5572" w:rsidR="00EF5572">
      <w:pPr>
        <w:ind w:left="426"/>
      </w:pPr>
    </w:p>
    <w:p w:rsidRDefault="00EF5572" w:rsidP="00EF5572" w:rsidR="00EF5572">
      <w:pPr>
        <w:ind w:left="426"/>
      </w:pPr>
      <w:r>
        <w:t xml:space="preserve">ISKON INTERNET d.d. Zagreb, </w:t>
      </w:r>
    </w:p>
    <w:p w:rsidRDefault="00EF5572" w:rsidP="00EF5572" w:rsidR="00EF5572">
      <w:pPr>
        <w:ind w:left="426"/>
      </w:pPr>
      <w:r>
        <w:t>Garićgradska 18, OIB 36779353407</w:t>
      </w:r>
      <w:r>
        <w:tab/>
      </w:r>
      <w:r>
        <w:tab/>
      </w:r>
      <w:r>
        <w:tab/>
      </w:r>
      <w:r>
        <w:tab/>
        <w:t xml:space="preserve">  16.262,36 kn </w:t>
      </w:r>
      <w:r>
        <w:tab/>
      </w:r>
    </w:p>
    <w:p w:rsidRDefault="00EF5572" w:rsidP="00EF5572" w:rsidR="00EF5572">
      <w:pPr>
        <w:ind w:left="426"/>
      </w:pPr>
    </w:p>
    <w:p w:rsidRDefault="00EF5572" w:rsidP="00EF5572" w:rsidR="00EF5572">
      <w:pPr>
        <w:ind w:left="426"/>
      </w:pPr>
      <w:r>
        <w:t xml:space="preserve">INTEGRA GROUP d.o.o. Zagreb, </w:t>
      </w:r>
    </w:p>
    <w:p w:rsidRDefault="00EF5572" w:rsidP="00EF5572" w:rsidR="00EF5572">
      <w:pPr>
        <w:ind w:left="426"/>
      </w:pPr>
      <w:r>
        <w:t>Horvaćanska 23, OIB 74242216047</w:t>
      </w:r>
      <w:r>
        <w:tab/>
      </w:r>
      <w:r>
        <w:tab/>
      </w:r>
      <w:r>
        <w:tab/>
      </w:r>
      <w:r>
        <w:tab/>
        <w:t xml:space="preserve">  33.133,66 kn</w:t>
      </w:r>
    </w:p>
    <w:p w:rsidRDefault="00EF5572" w:rsidP="00EF5572" w:rsidR="00EF5572">
      <w:pPr>
        <w:ind w:left="426"/>
      </w:pPr>
    </w:p>
    <w:p w:rsidRDefault="00EF5572" w:rsidP="00EF5572" w:rsidR="00EF5572">
      <w:pPr>
        <w:ind w:left="426"/>
      </w:pPr>
      <w:r>
        <w:t xml:space="preserve">HRVATSKA RADIOTELEVIZIJA Zagreb, </w:t>
      </w:r>
    </w:p>
    <w:p w:rsidRDefault="00EF5572" w:rsidP="00EF5572" w:rsidR="00EF5572">
      <w:pPr>
        <w:ind w:left="426"/>
      </w:pPr>
      <w:r>
        <w:t>Prisavlje 3, OIB 684191214305</w:t>
      </w:r>
      <w:r>
        <w:tab/>
      </w:r>
      <w:r>
        <w:tab/>
      </w:r>
      <w:r>
        <w:tab/>
      </w:r>
      <w:r>
        <w:tab/>
      </w:r>
      <w:r>
        <w:tab/>
        <w:t xml:space="preserve">  11.708,76 kn </w:t>
      </w:r>
    </w:p>
    <w:p w:rsidRDefault="00EF5572" w:rsidP="00EF5572" w:rsidR="00EF5572">
      <w:pPr>
        <w:ind w:left="426"/>
      </w:pPr>
    </w:p>
    <w:p w:rsidRDefault="00EF5572" w:rsidP="00EF5572" w:rsidR="00EF5572">
      <w:pPr>
        <w:ind w:left="426"/>
      </w:pPr>
      <w:r>
        <w:t xml:space="preserve">ČISTA VODA d.o.o. Zagreb, </w:t>
      </w:r>
    </w:p>
    <w:p w:rsidRDefault="00EF5572" w:rsidP="00EF5572" w:rsidR="00EF5572">
      <w:pPr>
        <w:ind w:left="426"/>
      </w:pPr>
      <w:r>
        <w:t>Kovinska 4a, OIB 42375187043</w:t>
      </w:r>
      <w:r>
        <w:tab/>
      </w:r>
      <w:r>
        <w:tab/>
      </w:r>
      <w:r>
        <w:tab/>
      </w:r>
      <w:r>
        <w:tab/>
      </w:r>
      <w:r>
        <w:tab/>
        <w:t xml:space="preserve">    3.856,25 kn</w:t>
      </w:r>
    </w:p>
    <w:p w:rsidRDefault="00EF5572" w:rsidP="00EF5572" w:rsidR="00EF5572"/>
    <w:p w:rsidRDefault="00EF5572" w:rsidP="00EF5572" w:rsidR="00EF5572">
      <w:pPr>
        <w:ind w:left="426"/>
      </w:pPr>
      <w:r>
        <w:t xml:space="preserve">3. MAJ STM d.o.o. Rijeka, Bujska 5, </w:t>
      </w:r>
    </w:p>
    <w:p w:rsidRDefault="00EF5572" w:rsidP="00EF5572" w:rsidR="00EF5572">
      <w:pPr>
        <w:ind w:left="426"/>
      </w:pPr>
      <w:r>
        <w:t>OIB 29018471609</w:t>
      </w:r>
      <w:r>
        <w:tab/>
      </w:r>
      <w:r>
        <w:tab/>
      </w:r>
      <w:r>
        <w:tab/>
      </w:r>
      <w:r>
        <w:tab/>
      </w:r>
      <w:r>
        <w:tab/>
      </w:r>
      <w:r>
        <w:tab/>
        <w:t>522.393,42 kn</w:t>
      </w:r>
    </w:p>
    <w:p w:rsidRDefault="00EF5572" w:rsidP="00EF5572" w:rsidR="00EF5572">
      <w:pPr>
        <w:ind w:left="426"/>
      </w:pPr>
      <w:r>
        <w:tab/>
      </w:r>
    </w:p>
    <w:p w:rsidRDefault="00EF5572" w:rsidP="00EF5572" w:rsidR="00EF5572">
      <w:pPr>
        <w:ind w:left="426"/>
      </w:pPr>
      <w:r>
        <w:t xml:space="preserve">HRVATSKE VODE Zagreb, </w:t>
      </w:r>
    </w:p>
    <w:p w:rsidRDefault="00EF5572" w:rsidP="00EF5572" w:rsidR="00EF5572">
      <w:pPr>
        <w:ind w:left="426"/>
      </w:pPr>
      <w:r>
        <w:t>Ulica grada Vukovara 220, OIB 28921383001</w:t>
      </w:r>
      <w:r>
        <w:tab/>
      </w:r>
      <w:r>
        <w:tab/>
      </w:r>
      <w:r>
        <w:tab/>
        <w:t xml:space="preserve">   6.478,61 kn </w:t>
      </w:r>
      <w:r>
        <w:tab/>
      </w:r>
    </w:p>
    <w:p w:rsidRDefault="00EF5572" w:rsidP="00EF5572" w:rsidR="00EF5572">
      <w:pPr>
        <w:ind w:left="426"/>
      </w:pPr>
    </w:p>
    <w:p w:rsidRDefault="00EF5572" w:rsidP="00EF5572" w:rsidR="00EF5572">
      <w:pPr>
        <w:ind w:left="426"/>
      </w:pPr>
      <w:r>
        <w:t xml:space="preserve">MESSER CROATIA PLIN d.o.o. Zaprešić, </w:t>
      </w:r>
    </w:p>
    <w:p w:rsidRDefault="00EF5572" w:rsidP="00EF5572" w:rsidR="00EF5572">
      <w:pPr>
        <w:ind w:left="426"/>
      </w:pPr>
      <w:r>
        <w:t>Industrijska 1, OIB 3217981874</w:t>
      </w:r>
      <w:r>
        <w:tab/>
      </w:r>
      <w:r>
        <w:tab/>
      </w:r>
      <w:r>
        <w:tab/>
      </w:r>
      <w:r>
        <w:tab/>
      </w:r>
      <w:r>
        <w:tab/>
        <w:t>205.089,18 kn</w:t>
      </w:r>
    </w:p>
    <w:p w:rsidRDefault="00EF5572" w:rsidP="00EF5572" w:rsidR="00EF5572">
      <w:pPr>
        <w:ind w:left="426"/>
      </w:pPr>
    </w:p>
    <w:p w:rsidRDefault="00EF5572" w:rsidP="00EF5572" w:rsidR="00EF5572">
      <w:pPr>
        <w:ind w:left="426"/>
      </w:pPr>
      <w:r>
        <w:t xml:space="preserve">VELZOR d.o.o. Kastav, Belići 18b, </w:t>
      </w:r>
    </w:p>
    <w:p w:rsidRDefault="00EF5572" w:rsidP="00EF5572" w:rsidR="00EF5572">
      <w:pPr>
        <w:ind w:left="426"/>
      </w:pPr>
      <w:r>
        <w:t>OIB 08418145627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89.540,50 kn </w:t>
      </w:r>
    </w:p>
    <w:p w:rsidRDefault="00EF5572" w:rsidP="00EF5572" w:rsidR="00EF5572">
      <w:pPr>
        <w:ind w:left="426"/>
      </w:pPr>
    </w:p>
    <w:p w:rsidRDefault="00EF5572" w:rsidP="00EF5572" w:rsidR="00EF5572">
      <w:pPr>
        <w:ind w:left="426"/>
      </w:pPr>
      <w:r>
        <w:t xml:space="preserve">LIBUKOM JURDANI d.o.o. Jurdani, </w:t>
      </w:r>
    </w:p>
    <w:p w:rsidRDefault="00EF5572" w:rsidP="00EF5572" w:rsidR="00EF5572">
      <w:pPr>
        <w:ind w:left="426"/>
      </w:pPr>
      <w:r>
        <w:t>Jurdani 50/b, OIB 08418145627</w:t>
      </w:r>
      <w:r>
        <w:tab/>
      </w:r>
      <w:r>
        <w:tab/>
      </w:r>
      <w:r>
        <w:tab/>
      </w:r>
      <w:r>
        <w:tab/>
      </w:r>
      <w:r>
        <w:tab/>
        <w:t xml:space="preserve">  65.566,04 kn</w:t>
      </w:r>
    </w:p>
    <w:p w:rsidRDefault="00EF5572" w:rsidP="00EF5572" w:rsidR="00EF5572">
      <w:pPr>
        <w:ind w:left="426"/>
      </w:pPr>
    </w:p>
    <w:p w:rsidRDefault="00EF5572" w:rsidP="00EF5572" w:rsidR="00EF5572">
      <w:pPr>
        <w:ind w:left="426"/>
      </w:pPr>
      <w:r>
        <w:t xml:space="preserve">METALVAR d.o.o. Zagreb, </w:t>
      </w:r>
    </w:p>
    <w:p w:rsidRDefault="00EF5572" w:rsidP="00EF5572" w:rsidR="00EF5572">
      <w:pPr>
        <w:ind w:left="426"/>
      </w:pPr>
      <w:r>
        <w:t>Ivekovićeva 4, OIB 96509671582</w:t>
      </w:r>
      <w:r>
        <w:tab/>
      </w:r>
      <w:r>
        <w:tab/>
      </w:r>
      <w:r>
        <w:tab/>
      </w:r>
      <w:r>
        <w:tab/>
        <w:t xml:space="preserve">    9.178,68 kn</w:t>
      </w:r>
    </w:p>
    <w:p w:rsidRDefault="00EF5572" w:rsidP="00EF5572" w:rsidR="00EF5572">
      <w:pPr>
        <w:ind w:left="426"/>
      </w:pPr>
    </w:p>
    <w:p w:rsidRDefault="00EF5572" w:rsidP="00EF5572" w:rsidR="00EF5572">
      <w:pPr>
        <w:ind w:left="426"/>
      </w:pPr>
      <w:r>
        <w:t xml:space="preserve">EUROHERC OSIGURANJE d.d. Zagreb, </w:t>
      </w:r>
    </w:p>
    <w:p w:rsidRDefault="00EF5572" w:rsidP="00EF5572" w:rsidR="00EF5572">
      <w:pPr>
        <w:ind w:left="426"/>
      </w:pPr>
      <w:r>
        <w:t>Ulica grada Vukovara 282, OIB 22694857747</w:t>
      </w:r>
      <w:r>
        <w:tab/>
      </w:r>
      <w:r>
        <w:tab/>
      </w:r>
      <w:r>
        <w:tab/>
        <w:t xml:space="preserve">   57.228,08 kn</w:t>
      </w:r>
      <w:r>
        <w:tab/>
      </w:r>
    </w:p>
    <w:p w:rsidRDefault="00EF5572" w:rsidP="00EF5572" w:rsidR="00EF5572">
      <w:pPr>
        <w:ind w:left="426"/>
      </w:pPr>
    </w:p>
    <w:p w:rsidRDefault="00EF5572" w:rsidP="00EF5572" w:rsidR="00EF5572">
      <w:pPr>
        <w:ind w:left="426"/>
      </w:pPr>
      <w:r>
        <w:t xml:space="preserve">RUTING ZAGREB d.o.o. Rijeka, </w:t>
      </w:r>
    </w:p>
    <w:p w:rsidRDefault="00EF5572" w:rsidP="00EF5572" w:rsidR="00EF5572">
      <w:pPr>
        <w:ind w:left="426"/>
      </w:pPr>
      <w:r>
        <w:t xml:space="preserve">Franje Čandeka 44, OIB 37705747261  </w:t>
      </w:r>
      <w:r>
        <w:tab/>
      </w:r>
      <w:r>
        <w:tab/>
      </w:r>
      <w:r>
        <w:tab/>
      </w:r>
      <w:r>
        <w:tab/>
        <w:t xml:space="preserve">   13.721,85 kn</w:t>
      </w:r>
    </w:p>
    <w:p w:rsidRDefault="00EF5572" w:rsidP="00EF5572" w:rsidR="00EF5572">
      <w:pPr>
        <w:ind w:left="426"/>
      </w:pPr>
    </w:p>
    <w:p w:rsidRDefault="00EF5572" w:rsidP="00EF5572" w:rsidR="00EF5572">
      <w:pPr>
        <w:ind w:left="426"/>
        <w:rPr>
          <w:lang w:eastAsia="en-US"/>
        </w:rPr>
      </w:pPr>
      <w:r>
        <w:rPr>
          <w:lang w:eastAsia="en-US"/>
        </w:rPr>
        <w:t xml:space="preserve">HLB INŽENJERSKI BIRO d.o.o. Rijeka, </w:t>
      </w:r>
    </w:p>
    <w:p w:rsidRDefault="00EF5572" w:rsidP="00EF5572" w:rsidR="00EF5572">
      <w:pPr>
        <w:ind w:left="426"/>
        <w:rPr>
          <w:lang w:eastAsia="en-US"/>
        </w:rPr>
      </w:pPr>
      <w:r>
        <w:rPr>
          <w:lang w:eastAsia="en-US"/>
        </w:rPr>
        <w:t>Strossmayerova 11, OIB 89015118914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77.950,13 kn </w:t>
      </w:r>
    </w:p>
    <w:p w:rsidRDefault="00EF5572" w:rsidP="00EF5572" w:rsidR="00EF5572">
      <w:pPr>
        <w:ind w:left="426"/>
        <w:rPr>
          <w:lang w:eastAsia="en-US"/>
        </w:rPr>
      </w:pPr>
    </w:p>
    <w:p w:rsidRDefault="00EF5572" w:rsidP="00EF5572" w:rsidR="00EF5572">
      <w:pPr>
        <w:ind w:left="426"/>
        <w:rPr>
          <w:lang w:eastAsia="en-US"/>
        </w:rPr>
      </w:pPr>
      <w:r>
        <w:rPr>
          <w:lang w:eastAsia="en-US"/>
        </w:rPr>
        <w:t xml:space="preserve">HEP – OPERATOR DISTRIBUCIJSKOG </w:t>
      </w:r>
    </w:p>
    <w:p w:rsidRDefault="00EF5572" w:rsidP="00EF5572" w:rsidR="00EF5572">
      <w:pPr>
        <w:ind w:left="426"/>
        <w:rPr>
          <w:lang w:eastAsia="en-US"/>
        </w:rPr>
      </w:pPr>
      <w:r>
        <w:rPr>
          <w:lang w:eastAsia="en-US"/>
        </w:rPr>
        <w:t xml:space="preserve">SUSTAVA d.o.o. Zagreb, Elektroprimorje Rijeka, </w:t>
      </w:r>
    </w:p>
    <w:p w:rsidRDefault="00EF5572" w:rsidP="00EF5572" w:rsidR="00EF5572">
      <w:pPr>
        <w:ind w:left="426"/>
        <w:rPr>
          <w:lang w:eastAsia="en-US"/>
        </w:rPr>
      </w:pPr>
      <w:r>
        <w:rPr>
          <w:lang w:eastAsia="en-US"/>
        </w:rPr>
        <w:t>V. C. Emina 2, OIB 46830600751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355.666,91 kn</w:t>
      </w:r>
    </w:p>
    <w:p w:rsidRDefault="00EF5572" w:rsidP="00EF5572" w:rsidR="00EF5572">
      <w:pPr>
        <w:ind w:left="426"/>
        <w:rPr>
          <w:lang w:eastAsia="en-US"/>
        </w:rPr>
      </w:pPr>
    </w:p>
    <w:p w:rsidRDefault="00EF5572" w:rsidP="00EF5572" w:rsidR="00EF5572">
      <w:pPr>
        <w:ind w:left="426"/>
        <w:rPr>
          <w:lang w:eastAsia="en-US"/>
        </w:rPr>
      </w:pPr>
      <w:r>
        <w:rPr>
          <w:lang w:eastAsia="en-US"/>
        </w:rPr>
        <w:lastRenderedPageBreak/>
        <w:t xml:space="preserve">IDEJA d.o.o. Rijeka, </w:t>
      </w:r>
    </w:p>
    <w:p w:rsidRDefault="00EF5572" w:rsidP="00EF5572" w:rsidR="00EF5572">
      <w:pPr>
        <w:ind w:left="426"/>
        <w:rPr>
          <w:lang w:eastAsia="en-US"/>
        </w:rPr>
      </w:pPr>
      <w:r>
        <w:rPr>
          <w:lang w:eastAsia="en-US"/>
        </w:rPr>
        <w:t>J. P. Kamova 103, OIB 58724835598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15.939,67 kn</w:t>
      </w:r>
    </w:p>
    <w:p w:rsidRDefault="00EF5572" w:rsidP="00EF5572" w:rsidR="00EF5572">
      <w:pPr>
        <w:ind w:left="426"/>
        <w:rPr>
          <w:lang w:eastAsia="en-US"/>
        </w:rPr>
      </w:pPr>
    </w:p>
    <w:p w:rsidRDefault="00EF5572" w:rsidP="00EF5572" w:rsidR="00EF5572">
      <w:pPr>
        <w:ind w:left="426"/>
        <w:rPr>
          <w:lang w:eastAsia="en-US"/>
        </w:rPr>
      </w:pPr>
      <w:r>
        <w:rPr>
          <w:lang w:eastAsia="en-US"/>
        </w:rPr>
        <w:t xml:space="preserve">VIPnet d.o.o. Zagreb, Vrtni put 1, </w:t>
      </w:r>
    </w:p>
    <w:p w:rsidRDefault="00EF5572" w:rsidP="00EF5572" w:rsidR="00EF5572">
      <w:pPr>
        <w:ind w:left="426"/>
        <w:rPr>
          <w:lang w:eastAsia="en-US"/>
        </w:rPr>
      </w:pPr>
      <w:r>
        <w:rPr>
          <w:lang w:eastAsia="en-US"/>
        </w:rPr>
        <w:t>OIB 29524210204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8.748,68 kn</w:t>
      </w:r>
    </w:p>
    <w:p w:rsidRDefault="00EF5572" w:rsidP="00EF5572" w:rsidR="00EF5572">
      <w:pPr>
        <w:ind w:left="426"/>
        <w:rPr>
          <w:lang w:eastAsia="en-US"/>
        </w:rPr>
      </w:pPr>
    </w:p>
    <w:p w:rsidRDefault="00EF5572" w:rsidP="00EF5572" w:rsidR="00EF5572">
      <w:pPr>
        <w:ind w:left="426"/>
        <w:rPr>
          <w:lang w:eastAsia="en-US"/>
        </w:rPr>
      </w:pPr>
      <w:r>
        <w:rPr>
          <w:lang w:eastAsia="en-US"/>
        </w:rPr>
        <w:t xml:space="preserve">ERSTE &amp; STEIERMARKISCHEBANK d.d. RIJEKA, </w:t>
      </w:r>
    </w:p>
    <w:p w:rsidRDefault="00EF5572" w:rsidP="00EF5572" w:rsidR="00EF5572">
      <w:pPr>
        <w:ind w:left="426"/>
        <w:rPr>
          <w:lang w:eastAsia="en-US"/>
        </w:rPr>
      </w:pPr>
      <w:r>
        <w:rPr>
          <w:lang w:eastAsia="en-US"/>
        </w:rPr>
        <w:t>Jadranski trg 3a, OIB 23057039320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98.926,52 kn</w:t>
      </w:r>
    </w:p>
    <w:p w:rsidRDefault="00EF5572" w:rsidP="00EF5572" w:rsidR="00EF5572">
      <w:pPr>
        <w:ind w:left="426"/>
        <w:rPr>
          <w:lang w:eastAsia="en-US"/>
        </w:rPr>
      </w:pPr>
    </w:p>
    <w:p w:rsidRDefault="00EF5572" w:rsidP="00EF5572" w:rsidR="00EF5572">
      <w:pPr>
        <w:ind w:left="426"/>
        <w:rPr>
          <w:lang w:eastAsia="en-US"/>
        </w:rPr>
      </w:pPr>
      <w:r>
        <w:rPr>
          <w:lang w:eastAsia="en-US"/>
        </w:rPr>
        <w:t xml:space="preserve">ABB d.o.o. za trgovinu, inženjering i usluge Zagreb, </w:t>
      </w:r>
    </w:p>
    <w:p w:rsidRDefault="00EF5572" w:rsidP="00EF5572" w:rsidR="00EF5572">
      <w:pPr>
        <w:ind w:left="426"/>
        <w:rPr>
          <w:lang w:eastAsia="en-US"/>
        </w:rPr>
      </w:pPr>
      <w:r>
        <w:rPr>
          <w:lang w:eastAsia="en-US"/>
        </w:rPr>
        <w:t>Ulica grada Vukovara 284, OIB 73301344150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259.299,80 kn</w:t>
      </w:r>
      <w:r>
        <w:rPr>
          <w:lang w:eastAsia="en-US"/>
        </w:rPr>
        <w:tab/>
      </w:r>
    </w:p>
    <w:p w:rsidRDefault="00EF5572" w:rsidP="00EF5572" w:rsidR="00EF5572">
      <w:pPr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 xml:space="preserve">MARIJANA BUTERIN, Zagreb, Ilica 124, 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OIB 34195490145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56.377,00 kn</w:t>
      </w:r>
    </w:p>
    <w:p w:rsidRDefault="00EF5572" w:rsidP="00EF5572" w:rsidR="00EF5572">
      <w:pPr>
        <w:ind w:firstLine="426"/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 xml:space="preserve">FAMBRA d.o.o. Jurdani, Jurdani 40a, 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OIB 88458283095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19.775,00 kn</w:t>
      </w:r>
    </w:p>
    <w:p w:rsidRDefault="00EF5572" w:rsidP="00EF5572" w:rsidR="00EF5572">
      <w:pPr>
        <w:ind w:firstLine="426"/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 xml:space="preserve">SREDIŠNJE KLIRINŠKO DEPOZITARNO DRUŠTVO d.d. 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Zagreb, Heinzelova 62a, OIB 64406809162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23.816,92 kn </w:t>
      </w:r>
      <w:r>
        <w:rPr>
          <w:lang w:eastAsia="en-US"/>
        </w:rPr>
        <w:tab/>
      </w:r>
    </w:p>
    <w:p w:rsidRDefault="00EF5572" w:rsidP="00EF5572" w:rsidR="00EF5572">
      <w:pPr>
        <w:ind w:firstLine="426"/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REPUBLIKA HRVATSKA, OIB 52634238587</w:t>
      </w:r>
      <w:r>
        <w:rPr>
          <w:lang w:eastAsia="en-US"/>
        </w:rPr>
        <w:tab/>
      </w:r>
      <w:r>
        <w:rPr>
          <w:lang w:eastAsia="en-US"/>
        </w:rPr>
        <w:tab/>
        <w:t xml:space="preserve">      9.995,54 kn</w:t>
      </w:r>
      <w:r>
        <w:rPr>
          <w:lang w:eastAsia="en-US"/>
        </w:rPr>
        <w:tab/>
      </w:r>
    </w:p>
    <w:p w:rsidRDefault="00EF5572" w:rsidP="00EF5572" w:rsidR="00EF5572">
      <w:pPr>
        <w:ind w:firstLine="426"/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 xml:space="preserve">DOROTEJA FILIPOVIĆ, Osijek, 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Zagrebačka 34, OIB 68959492233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43.480,58 kn</w:t>
      </w:r>
    </w:p>
    <w:p w:rsidRDefault="00EF5572" w:rsidP="00EF5572" w:rsidR="00EF5572">
      <w:pPr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 xml:space="preserve">ŽARKO JARDAS, Rijeka, I. Čikovića Belog 9, 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OIB 75968035096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36.000,00 kn</w:t>
      </w:r>
    </w:p>
    <w:p w:rsidRDefault="00EF5572" w:rsidP="00EF5572" w:rsidR="00EF5572">
      <w:pPr>
        <w:ind w:firstLine="426"/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 xml:space="preserve">HOREX TRADE d.o.o. Zagreb, 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J. Lončara 6, OIB 54680477838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45.689,64 kn </w:t>
      </w:r>
    </w:p>
    <w:p w:rsidRDefault="00EF5572" w:rsidP="00EF5572" w:rsidR="00EF5572">
      <w:pPr>
        <w:ind w:firstLine="426"/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 xml:space="preserve">SCHWEPPER BESCHLAG GmbH &amp; Co.KG 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Heiligenhaus, OIB 28944997229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116.472,21 kn</w:t>
      </w:r>
    </w:p>
    <w:p w:rsidRDefault="00EF5572" w:rsidP="00EF5572" w:rsidR="00EF5572">
      <w:pPr>
        <w:ind w:firstLine="426"/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 xml:space="preserve">MAPRO d.o.o. Rijeka, Bože Vidasa 20, 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OIB 31506172964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175.077,81 kn</w:t>
      </w:r>
    </w:p>
    <w:p w:rsidRDefault="00EF5572" w:rsidP="00EF5572" w:rsidR="00EF5572">
      <w:pPr>
        <w:ind w:firstLine="426"/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 xml:space="preserve">MATKO PEKIĆ, Lovran , Dr. Nilo Car 15, 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OIB 65581306509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8.206,17 kn</w:t>
      </w:r>
    </w:p>
    <w:p w:rsidRDefault="00EF5572" w:rsidP="00EF5572" w:rsidR="00EF5572">
      <w:pPr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 xml:space="preserve">KONČAR – INŽENJERING za energetiku i transport d.d. 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Zagreb, Fallerovo šetalište 22, OIB 29898970552</w:t>
      </w:r>
      <w:r>
        <w:rPr>
          <w:lang w:eastAsia="en-US"/>
        </w:rPr>
        <w:tab/>
      </w:r>
      <w:r>
        <w:rPr>
          <w:lang w:eastAsia="en-US"/>
        </w:rPr>
        <w:tab/>
        <w:t xml:space="preserve">     14.944,78 kn</w:t>
      </w:r>
      <w:r>
        <w:rPr>
          <w:lang w:eastAsia="en-US"/>
        </w:rPr>
        <w:tab/>
      </w:r>
    </w:p>
    <w:p w:rsidRDefault="00EF5572" w:rsidP="00EF5572" w:rsidR="00EF5572">
      <w:pPr>
        <w:ind w:firstLine="426"/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 xml:space="preserve">ANIMO d.o.o. Rijeka, Brajda 1, 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OIB 75767375764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24.631,53 kn</w:t>
      </w:r>
    </w:p>
    <w:p w:rsidRDefault="00EF5572" w:rsidP="00EF5572" w:rsidR="00EF5572">
      <w:pPr>
        <w:ind w:firstLine="426"/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 xml:space="preserve">SCHACHERMAYER d.o.o Zagreb, 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Vrtni put 5, OIB 96769806716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15.875,30 kn</w:t>
      </w:r>
    </w:p>
    <w:p w:rsidRDefault="00EF5572" w:rsidP="00EF5572" w:rsidR="00EF5572">
      <w:pPr>
        <w:ind w:firstLine="426"/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lastRenderedPageBreak/>
        <w:t xml:space="preserve">TRANSFORMATORI d.o.o. Smokvica, 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Smokvica bb, OIB 12501490481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11.356,07 kn </w:t>
      </w:r>
    </w:p>
    <w:p w:rsidRDefault="00EF5572" w:rsidP="00EF5572" w:rsidR="00EF5572">
      <w:pPr>
        <w:ind w:firstLine="426"/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 xml:space="preserve">3. MAJ MOTORI I DIZALICE d.o.o. Rijeka, 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Liburnijska 3, OIB 29217701185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12.059,85 kn </w:t>
      </w:r>
    </w:p>
    <w:p w:rsidRDefault="00EF5572" w:rsidP="00EF5572" w:rsidR="00EF5572">
      <w:pPr>
        <w:ind w:firstLine="426"/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 xml:space="preserve">IND-EKO d.o.o. Rijeka, Korzo 40/2, 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OIB 60067885527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73.730,56 kn</w:t>
      </w:r>
    </w:p>
    <w:p w:rsidRDefault="00EF5572" w:rsidP="00EF5572" w:rsidR="00EF5572">
      <w:pPr>
        <w:ind w:firstLine="426"/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 xml:space="preserve">HEP – OPSRKBA d.o.o. Zagreb, 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Ulica grada Vukovara 37, OIB 63073332379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41.205,32 kn</w:t>
      </w:r>
    </w:p>
    <w:p w:rsidRDefault="00EF5572" w:rsidP="00EF5572" w:rsidR="00EF5572">
      <w:pPr>
        <w:ind w:firstLine="426"/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 xml:space="preserve">JAVNI BILJEŽNIK VLASTA ZAJEC Zagreb, 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Trg kralja Tomislava 4, OIB 78997473821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40.000,00 kn</w:t>
      </w:r>
    </w:p>
    <w:p w:rsidRDefault="00EF5572" w:rsidP="00EF5572" w:rsidR="00EF5572">
      <w:pPr>
        <w:ind w:firstLine="426"/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 xml:space="preserve">FILIP VUKOV, Rijeka, N. Tesle 11/1, 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OIB 12481025866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104.712,50 kn</w:t>
      </w:r>
    </w:p>
    <w:p w:rsidRDefault="00EF5572" w:rsidP="00EF5572" w:rsidR="00EF5572">
      <w:pPr>
        <w:ind w:firstLine="426"/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 xml:space="preserve">3. MAJ BRODOGRADILIŠTE d.d. Rijeka, 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Liburnijska 3, OIB 86167814130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4.958.934,09 kn</w:t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</w:p>
    <w:p w:rsidRDefault="00EF5572" w:rsidP="00EF5572" w:rsidR="00EF5572">
      <w:pPr>
        <w:rPr>
          <w:b/>
          <w:lang w:eastAsia="en-US"/>
        </w:rPr>
      </w:pPr>
    </w:p>
    <w:p w:rsidRDefault="00EF5572" w:rsidP="00EF5572" w:rsidR="00EF5572">
      <w:pPr>
        <w:pStyle w:val="Odlomakpopisa"/>
        <w:numPr>
          <w:ilvl w:val="0"/>
          <w:numId w:val="8"/>
        </w:numPr>
        <w:rPr>
          <w:lang w:eastAsia="en-US"/>
        </w:rPr>
      </w:pPr>
      <w:r>
        <w:rPr>
          <w:lang w:eastAsia="en-US"/>
        </w:rPr>
        <w:t>Osporene su tražbine stečajnih vjerovnika</w:t>
      </w:r>
    </w:p>
    <w:p w:rsidRDefault="00EF5572" w:rsidP="00EF5572" w:rsidR="00EF5572">
      <w:pPr>
        <w:rPr>
          <w:lang w:eastAsia="en-US"/>
        </w:rPr>
      </w:pPr>
    </w:p>
    <w:p w:rsidRDefault="00EF5572" w:rsidP="00EF5572" w:rsidR="00EF5572">
      <w:pPr>
        <w:rPr>
          <w:b/>
          <w:lang w:eastAsia="en-US"/>
        </w:rPr>
      </w:pPr>
      <w:r>
        <w:rPr>
          <w:b/>
          <w:lang w:eastAsia="en-US"/>
        </w:rPr>
        <w:t xml:space="preserve">       </w:t>
      </w:r>
      <w:r>
        <w:rPr>
          <w:b/>
          <w:lang w:eastAsia="en-US"/>
        </w:rPr>
        <w:tab/>
        <w:t>prvi viši isplatni red</w:t>
      </w:r>
    </w:p>
    <w:p w:rsidRDefault="00EF5572" w:rsidP="00EF5572" w:rsidR="00EF5572">
      <w:pPr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VALTER KALČIĆ, Rijeka,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Bože Vidasa 44, OIB 245475400302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192.000,00 kn</w:t>
      </w:r>
    </w:p>
    <w:p w:rsidRDefault="00EF5572" w:rsidP="00EF5572" w:rsidR="00EF5572">
      <w:pPr>
        <w:ind w:firstLine="426"/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MIRELA TERZIĆ, Dražice,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Obrovac 152e, OIB 74162902508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393.216,73 kn</w:t>
      </w:r>
    </w:p>
    <w:p w:rsidRDefault="00EF5572" w:rsidP="00EF5572" w:rsidR="00EF5572">
      <w:pPr>
        <w:ind w:firstLine="426"/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DARKO BUTKOVIĆ, Viškovo,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Pogled 56, OIB 48061525530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19.200,00 kn</w:t>
      </w:r>
    </w:p>
    <w:p w:rsidRDefault="00EF5572" w:rsidP="00EF5572" w:rsidR="00EF5572">
      <w:pPr>
        <w:rPr>
          <w:lang w:eastAsia="en-US"/>
        </w:rPr>
      </w:pPr>
    </w:p>
    <w:p w:rsidRDefault="00EF5572" w:rsidP="00EF5572" w:rsidR="00EF5572">
      <w:pPr>
        <w:rPr>
          <w:b/>
          <w:lang w:eastAsia="en-US"/>
        </w:rPr>
      </w:pPr>
      <w:r>
        <w:rPr>
          <w:b/>
          <w:lang w:eastAsia="en-US"/>
        </w:rPr>
        <w:t xml:space="preserve">       </w:t>
      </w:r>
      <w:r>
        <w:rPr>
          <w:b/>
          <w:lang w:eastAsia="en-US"/>
        </w:rPr>
        <w:tab/>
        <w:t>drugi viši isplatni red</w:t>
      </w:r>
    </w:p>
    <w:p w:rsidRDefault="00EF5572" w:rsidP="00EF5572" w:rsidR="00EF5572">
      <w:pPr>
        <w:rPr>
          <w:b/>
          <w:lang w:eastAsia="en-US"/>
        </w:rPr>
      </w:pPr>
      <w:r>
        <w:rPr>
          <w:lang w:eastAsia="en-US"/>
        </w:rPr>
        <w:t xml:space="preserve"> </w:t>
      </w:r>
    </w:p>
    <w:p w:rsidRDefault="00EF5572" w:rsidP="00EF5572" w:rsidR="00EF5572">
      <w:pPr>
        <w:ind w:firstLine="426"/>
      </w:pPr>
      <w:r>
        <w:t xml:space="preserve">BUREAU VERITAS CROATIA d.o.o. Rijeka, </w:t>
      </w:r>
      <w:r>
        <w:tab/>
      </w:r>
    </w:p>
    <w:p w:rsidRDefault="00EF5572" w:rsidP="00EF5572" w:rsidR="00EF5572">
      <w:pPr>
        <w:ind w:firstLine="426"/>
      </w:pPr>
      <w:r>
        <w:t>Ciottina 17a, OIB 82798532151</w:t>
      </w:r>
      <w:r>
        <w:tab/>
      </w:r>
      <w:r>
        <w:tab/>
      </w:r>
      <w:r>
        <w:tab/>
      </w:r>
      <w:r>
        <w:tab/>
      </w:r>
      <w:r>
        <w:tab/>
        <w:t xml:space="preserve"> 177.179,15 kn</w:t>
      </w:r>
      <w:r>
        <w:tab/>
      </w:r>
    </w:p>
    <w:p w:rsidRDefault="00EF5572" w:rsidP="00EF5572" w:rsidR="00EF5572">
      <w:pPr>
        <w:ind w:firstLine="426"/>
      </w:pPr>
    </w:p>
    <w:p w:rsidRDefault="00EF5572" w:rsidP="00EF5572" w:rsidR="00EF5572">
      <w:pPr>
        <w:ind w:firstLine="426"/>
      </w:pPr>
      <w:r>
        <w:t xml:space="preserve">VELZOR d.o.o. Kastav, Belići 18b, </w:t>
      </w:r>
    </w:p>
    <w:p w:rsidRDefault="00EF5572" w:rsidP="00EF5572" w:rsidR="00EF5572">
      <w:pPr>
        <w:ind w:firstLine="426"/>
        <w:rPr>
          <w:b/>
          <w:lang w:eastAsia="en-US"/>
        </w:rPr>
      </w:pPr>
      <w:r>
        <w:t>OIB 08418145627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1.750,00 kn</w:t>
      </w:r>
      <w:r>
        <w:tab/>
      </w:r>
    </w:p>
    <w:p w:rsidRDefault="00EF5572" w:rsidP="00EF5572" w:rsidR="00EF5572">
      <w:pPr>
        <w:ind w:firstLine="426"/>
        <w:rPr>
          <w:b/>
          <w:lang w:eastAsia="en-US"/>
        </w:rPr>
      </w:pPr>
    </w:p>
    <w:p w:rsidRDefault="00EF5572" w:rsidP="00EF5572" w:rsidR="00EF5572">
      <w:pPr>
        <w:ind w:firstLine="426"/>
      </w:pPr>
      <w:r>
        <w:t xml:space="preserve">LIBUKOM JURDANI d.o.o. Jurdani, </w:t>
      </w:r>
    </w:p>
    <w:p w:rsidRDefault="00EF5572" w:rsidP="00EF5572" w:rsidR="00EF5572">
      <w:pPr>
        <w:ind w:firstLine="426"/>
      </w:pPr>
      <w:r>
        <w:t>Jurdani 50/b, OIB 08418145627</w:t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9.204,49 kn</w:t>
      </w:r>
    </w:p>
    <w:p w:rsidRDefault="00EF5572" w:rsidP="00EF5572" w:rsidR="00EF5572">
      <w:pPr>
        <w:ind w:firstLine="426"/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 xml:space="preserve">ERSTE &amp; STEIERMARKISCHEBANK d.d. RIJEKA, 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Jadranski trg 3a, OIB 23057039320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33.118,53 kn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</w:p>
    <w:p w:rsidRDefault="00EF5572" w:rsidP="00EF5572" w:rsidR="00EF5572">
      <w:pPr>
        <w:ind w:firstLine="426"/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lastRenderedPageBreak/>
        <w:t xml:space="preserve">HOREX TRADE d.o.o. Zagreb, 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J. Lončara 6, OIB 54680477838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58.755,19 kn</w:t>
      </w:r>
    </w:p>
    <w:p w:rsidRDefault="00EF5572" w:rsidP="00EF5572" w:rsidR="00EF5572">
      <w:pPr>
        <w:ind w:firstLine="426"/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 xml:space="preserve">BRODOGRAĐEVNA INDUSTRIJA SPLIT d.d.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</w:t>
      </w:r>
      <w:r>
        <w:rPr>
          <w:lang w:eastAsia="en-US"/>
        </w:rPr>
        <w:tab/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Split, Put Supavla 21, OIB 18556905592</w:t>
      </w:r>
      <w:r>
        <w:rPr>
          <w:lang w:eastAsia="en-US"/>
        </w:rPr>
        <w:tab/>
      </w:r>
      <w:r>
        <w:rPr>
          <w:lang w:eastAsia="en-US"/>
        </w:rPr>
        <w:tab/>
        <w:t xml:space="preserve">          2.935.261,55 kn</w:t>
      </w:r>
    </w:p>
    <w:p w:rsidRDefault="00EF5572" w:rsidP="00EF5572" w:rsidR="00EF5572">
      <w:pPr>
        <w:ind w:firstLine="426"/>
        <w:rPr>
          <w:lang w:eastAsia="en-US"/>
        </w:rPr>
      </w:pP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 xml:space="preserve">TRANSFORMATORI d.o.o. Smokvica, </w:t>
      </w:r>
    </w:p>
    <w:p w:rsidRDefault="00EF5572" w:rsidP="00EF5572" w:rsidR="00EF5572">
      <w:pPr>
        <w:ind w:firstLine="426"/>
        <w:rPr>
          <w:lang w:eastAsia="en-US"/>
        </w:rPr>
      </w:pPr>
      <w:r>
        <w:rPr>
          <w:lang w:eastAsia="en-US"/>
        </w:rPr>
        <w:t>Smokvica bb, OIB 12501490481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17.034,12 kn </w:t>
      </w:r>
    </w:p>
    <w:p w:rsidRDefault="00EF5572" w:rsidP="00EF5572" w:rsidR="00EF5572">
      <w:pPr>
        <w:rPr>
          <w:lang w:eastAsia="en-US"/>
        </w:rPr>
      </w:pPr>
    </w:p>
    <w:p w:rsidRDefault="00EF5572" w:rsidP="00EF5572" w:rsidR="00EF5572">
      <w:pPr>
        <w:rPr>
          <w:lang w:eastAsia="en-US"/>
        </w:rPr>
      </w:pPr>
    </w:p>
    <w:p w:rsidRDefault="00EF5572" w:rsidP="00EF5572" w:rsidR="00EF5572">
      <w:pPr>
        <w:jc w:val="both"/>
        <w:rPr>
          <w:lang w:eastAsia="en-US"/>
        </w:rPr>
      </w:pPr>
      <w:r>
        <w:rPr>
          <w:lang w:eastAsia="en-US"/>
        </w:rPr>
        <w:tab/>
        <w:t xml:space="preserve">Stečajni upravitelj osporio je tražbinu prvog višeg isplatnog reda stečajnog vjerovnika </w:t>
      </w:r>
      <w:r>
        <w:t xml:space="preserve">VALTER KALČIĆ, Rijeka, Bože Vidasa 44, OIB 245475400302 </w:t>
      </w:r>
      <w:r>
        <w:rPr>
          <w:lang w:eastAsia="en-US"/>
        </w:rPr>
        <w:t>u iznosu od 192.000,00 kn.</w:t>
      </w:r>
    </w:p>
    <w:p w:rsidRDefault="00EF5572" w:rsidP="00EF5572" w:rsidR="00EF5572">
      <w:pPr>
        <w:jc w:val="both"/>
        <w:rPr>
          <w:lang w:eastAsia="en-US"/>
        </w:rPr>
      </w:pPr>
      <w:r>
        <w:rPr>
          <w:lang w:eastAsia="en-US"/>
        </w:rPr>
        <w:tab/>
        <w:t xml:space="preserve">Stečajni vjerovnik VALTER KALČIĆ, Rijeka, Bože Vidasa 44, OIB 245475400302 upućuje se na podnošenje prijedloga za nastavak parnice protiv stečajnog dužnika radi utvrđivanja osporene tražbine u iznosu od 192.000,00 kn koja se vodi pri Općinskom sudu u Rijeci pod posl. brojem Pr-159/16, u roku osam dana od dana pravomoćnosti rješenja o upućivanju na parnicu, odnosno primitka drugostupanjske odluke, inače će se smatrati da je odustao od prava na vođenje parnice. </w:t>
      </w:r>
    </w:p>
    <w:p w:rsidRDefault="00EF5572" w:rsidP="00EF5572" w:rsidR="00EF5572">
      <w:pPr>
        <w:rPr>
          <w:lang w:eastAsia="en-US"/>
        </w:rPr>
      </w:pPr>
    </w:p>
    <w:p w:rsidRDefault="00EF5572" w:rsidP="00EF5572" w:rsidR="00EF5572">
      <w:pPr>
        <w:jc w:val="both"/>
        <w:rPr>
          <w:lang w:eastAsia="en-US"/>
        </w:rPr>
      </w:pPr>
      <w:r>
        <w:rPr>
          <w:lang w:eastAsia="en-US"/>
        </w:rPr>
        <w:tab/>
        <w:t xml:space="preserve">Stečajni upravitelj osporio je tražbinu prvog višeg isplatnog reda stečajnog vjerovnika </w:t>
      </w:r>
      <w:r>
        <w:t xml:space="preserve">MIRELA TERZIĆ, Dražice, Obrovac 152e, OIB 74162902508 </w:t>
      </w:r>
      <w:r>
        <w:rPr>
          <w:lang w:eastAsia="en-US"/>
        </w:rPr>
        <w:t>u iznosu od 393.216,73 kn.</w:t>
      </w:r>
    </w:p>
    <w:p w:rsidRDefault="00EF5572" w:rsidP="00EF5572" w:rsidR="00EF5572">
      <w:pPr>
        <w:jc w:val="both"/>
        <w:rPr>
          <w:lang w:eastAsia="en-US"/>
        </w:rPr>
      </w:pPr>
      <w:r>
        <w:rPr>
          <w:lang w:eastAsia="en-US"/>
        </w:rPr>
        <w:tab/>
        <w:t xml:space="preserve">Stečajni vjerovnik MIRELA TERZIĆ, Dražice, Obrovac 152e, OIB 74162902508  upućuje se na podnošenje prijedloga za nastavak postupka protiv stečajnog dužnika radi utvrđivanja osporene tražbine u iznosu od 393.216,73 kn, koja se vodi pri Vrhovnom sudu Republike Hrvatske, u roku osam dana od dana pravomoćnosti rješenja o upućivanju na parnicu, odnosno primitka drugostupanjske odluke, inače će se smatrati da je odustao od prava na vođenje parnice. </w:t>
      </w:r>
    </w:p>
    <w:p w:rsidRDefault="00EF5572" w:rsidP="00EF5572" w:rsidR="00EF5572">
      <w:pPr>
        <w:jc w:val="both"/>
        <w:rPr>
          <w:lang w:eastAsia="en-US"/>
        </w:rPr>
      </w:pPr>
    </w:p>
    <w:p w:rsidRDefault="00EF5572" w:rsidP="00EF5572" w:rsidR="00EF5572">
      <w:pPr>
        <w:jc w:val="both"/>
        <w:rPr>
          <w:lang w:eastAsia="en-US"/>
        </w:rPr>
      </w:pPr>
      <w:r>
        <w:rPr>
          <w:lang w:eastAsia="en-US"/>
        </w:rPr>
        <w:tab/>
        <w:t xml:space="preserve">Stečajni upravitelj osporio je tražbinu prvog višeg isplatnog reda stečajnog vjerovnika </w:t>
      </w:r>
      <w:r>
        <w:t xml:space="preserve">DARKO BUTKOVIĆ, Viškovo, Pogled 56, OIB 48061525530 </w:t>
      </w:r>
      <w:r>
        <w:rPr>
          <w:lang w:eastAsia="en-US"/>
        </w:rPr>
        <w:t>u iznosu od 19.200,00 kn.</w:t>
      </w:r>
    </w:p>
    <w:p w:rsidRDefault="00EF5572" w:rsidP="00EF5572" w:rsidR="00EF5572">
      <w:pPr>
        <w:jc w:val="both"/>
        <w:rPr>
          <w:lang w:eastAsia="en-US"/>
        </w:rPr>
      </w:pPr>
      <w:r>
        <w:rPr>
          <w:lang w:eastAsia="en-US"/>
        </w:rPr>
        <w:tab/>
        <w:t xml:space="preserve">Stečajni vjerovnik DARKO BUTKOVIĆ, Viškovo, Pogled 56, OIB 48061525530 upućuje se na pokretanje parnice protiv stečajnog dužnika radi utvrđivanja osporene tražbine u iznosu od 19.200,00 kn, u roku osam dana od dana pravomoćnosti rješenja o upućivanju na parnicu, odnosno primitka drugostupanjske odluke, inače će se smatrati da je odustao od prava na vođenje parnice. </w:t>
      </w:r>
    </w:p>
    <w:p w:rsidRDefault="00EF5572" w:rsidP="00EF5572" w:rsidR="00EF5572">
      <w:pPr>
        <w:rPr>
          <w:lang w:eastAsia="en-US"/>
        </w:rPr>
      </w:pPr>
    </w:p>
    <w:p w:rsidRDefault="00EF5572" w:rsidP="00EF5572" w:rsidR="00EF5572">
      <w:pPr>
        <w:jc w:val="both"/>
        <w:rPr>
          <w:lang w:eastAsia="en-US"/>
        </w:rPr>
      </w:pPr>
      <w:r>
        <w:rPr>
          <w:lang w:eastAsia="en-US"/>
        </w:rPr>
        <w:tab/>
        <w:t xml:space="preserve">Stečajni upravitelj osporio je tražbinu drugog višeg isplatnog reda stečajnog vjerovnika </w:t>
      </w:r>
      <w:r>
        <w:t xml:space="preserve">BUREAU VERITAS CROATIA d.o.o. Rijeka, </w:t>
      </w:r>
      <w:r>
        <w:tab/>
        <w:t>Ciottina 17a, OIB 82798532151</w:t>
      </w:r>
      <w:r>
        <w:rPr>
          <w:lang w:eastAsia="en-US"/>
        </w:rPr>
        <w:t xml:space="preserve"> u iznosu od 177.179,15 kn.</w:t>
      </w:r>
    </w:p>
    <w:p w:rsidRDefault="00EF5572" w:rsidP="00EF5572" w:rsidR="00EF5572">
      <w:pPr>
        <w:jc w:val="both"/>
        <w:rPr>
          <w:lang w:eastAsia="en-US"/>
        </w:rPr>
      </w:pPr>
      <w:r>
        <w:rPr>
          <w:lang w:eastAsia="en-US"/>
        </w:rPr>
        <w:tab/>
        <w:t xml:space="preserve">Stečajni vjerovnik BUREAU VERITAS CROATIA d.o.o. Rijeka, </w:t>
      </w:r>
      <w:r>
        <w:rPr>
          <w:lang w:eastAsia="en-US"/>
        </w:rPr>
        <w:tab/>
        <w:t xml:space="preserve">Ciottina 17a, OIB 82798532151 upućuje se na pokretanje parnice protiv stečajnog dužnika radi utvrđivanja osporene tražbine u iznosu od 177.179,15 kn, u roku osam dana od dana pravomoćnosti rješenja o upućivanju na parnicu, odnosno primitka drugostupanjske odluke, inače će se smatrati da je odustao od prava na vođenje parnice. </w:t>
      </w:r>
    </w:p>
    <w:p w:rsidRDefault="00EF5572" w:rsidP="00EF5572" w:rsidR="00EF5572">
      <w:pPr>
        <w:jc w:val="both"/>
        <w:rPr>
          <w:lang w:eastAsia="en-US"/>
        </w:rPr>
      </w:pPr>
    </w:p>
    <w:p w:rsidRDefault="00EF5572" w:rsidP="00EF5572" w:rsidR="00EF5572">
      <w:pPr>
        <w:jc w:val="both"/>
        <w:rPr>
          <w:lang w:eastAsia="en-US"/>
        </w:rPr>
      </w:pPr>
      <w:r>
        <w:rPr>
          <w:lang w:eastAsia="en-US"/>
        </w:rPr>
        <w:tab/>
        <w:t xml:space="preserve">Stečajni upravitelj osporio je tražbinu drugog višeg isplatnog reda stečajnog vjerovnika </w:t>
      </w:r>
      <w:r>
        <w:t>VELZOR d.o.o. Kastav, Belići 18b, OIB 08418145627</w:t>
      </w:r>
      <w:r>
        <w:rPr>
          <w:lang w:eastAsia="en-US"/>
        </w:rPr>
        <w:t>u iznosu od 1.750,00 kn.</w:t>
      </w:r>
    </w:p>
    <w:p w:rsidRDefault="00EF5572" w:rsidP="00EF5572" w:rsidR="00EF5572">
      <w:pPr>
        <w:jc w:val="both"/>
        <w:rPr>
          <w:lang w:eastAsia="en-US"/>
        </w:rPr>
      </w:pPr>
      <w:r>
        <w:rPr>
          <w:lang w:eastAsia="en-US"/>
        </w:rPr>
        <w:tab/>
        <w:t xml:space="preserve">Stečajni vjerovnik VELZOR d.o.o. Kastav, Belići 18b, OIB 08418145627 upućuje se na pokretanje parnice protiv stečajnog dužnika radi utvrđivanja osporene tražbine u iznosu od 1.750,00 kn, u roku osam dana od dana pravomoćnosti rješenja o upućivanju na parnicu, </w:t>
      </w:r>
      <w:r>
        <w:rPr>
          <w:lang w:eastAsia="en-US"/>
        </w:rPr>
        <w:lastRenderedPageBreak/>
        <w:t xml:space="preserve">odnosno primitka drugostupanjske odluke, inače će se smatrati da je odustao od prava na vođenje parnice. </w:t>
      </w:r>
    </w:p>
    <w:p w:rsidRDefault="00EF5572" w:rsidP="00EF5572" w:rsidR="00EF5572">
      <w:pPr>
        <w:jc w:val="both"/>
        <w:rPr>
          <w:lang w:eastAsia="en-US"/>
        </w:rPr>
      </w:pPr>
    </w:p>
    <w:p w:rsidRDefault="00EF5572" w:rsidP="00EF5572" w:rsidR="00EF5572">
      <w:pPr>
        <w:jc w:val="both"/>
        <w:rPr>
          <w:lang w:eastAsia="en-US"/>
        </w:rPr>
      </w:pPr>
      <w:r>
        <w:rPr>
          <w:lang w:eastAsia="en-US"/>
        </w:rPr>
        <w:tab/>
        <w:t xml:space="preserve">Stečajni upravitelj osporio je tražbinu drugog višeg isplatnog reda stečajnog vjerovnika </w:t>
      </w:r>
      <w:r>
        <w:t xml:space="preserve">LIBUKOM JURDANI d.o.o. Jurdani, Jurdani 50/b, OIB 08418145627 </w:t>
      </w:r>
      <w:r>
        <w:rPr>
          <w:lang w:eastAsia="en-US"/>
        </w:rPr>
        <w:t>u iznosu od 9.204,49 kn.</w:t>
      </w:r>
    </w:p>
    <w:p w:rsidRDefault="00EF5572" w:rsidP="00EF5572" w:rsidR="00EF5572">
      <w:pPr>
        <w:jc w:val="both"/>
        <w:rPr>
          <w:lang w:eastAsia="en-US"/>
        </w:rPr>
      </w:pPr>
      <w:r>
        <w:rPr>
          <w:lang w:eastAsia="en-US"/>
        </w:rPr>
        <w:tab/>
        <w:t xml:space="preserve">Stečajni vjerovnik LIBUKOM JURDANI d.o.o. Jurdani, Jurdani 50/b, OIB 08418145627 upućuje se na pokretanje parnice protiv stečajnog dužnika radi utvrđivanja osporene tražbine u iznosu od 9.204,49 kn, u roku osam dana od dana pravomoćnosti rješenja o upućivanju na parnicu, odnosno primitka drugostupanjske odluke, inače će se smatrati da je odustao od prava na vođenje parnice. </w:t>
      </w:r>
    </w:p>
    <w:p w:rsidRDefault="00EF5572" w:rsidP="00EF5572" w:rsidR="00EF5572">
      <w:pPr>
        <w:jc w:val="both"/>
        <w:rPr>
          <w:lang w:eastAsia="en-US"/>
        </w:rPr>
      </w:pPr>
      <w:r>
        <w:rPr>
          <w:lang w:eastAsia="en-US"/>
        </w:rPr>
        <w:tab/>
        <w:t xml:space="preserve"> </w:t>
      </w:r>
    </w:p>
    <w:p w:rsidRDefault="00EF5572" w:rsidP="00EF5572" w:rsidR="00EF5572">
      <w:pPr>
        <w:jc w:val="both"/>
        <w:rPr>
          <w:lang w:eastAsia="en-US"/>
        </w:rPr>
      </w:pPr>
      <w:r>
        <w:rPr>
          <w:lang w:eastAsia="en-US"/>
        </w:rPr>
        <w:tab/>
        <w:t xml:space="preserve">Stečajni upravitelj osporio je tražbinu drugog višeg isplatnog reda stečajnog vjerovnika </w:t>
      </w:r>
      <w:r>
        <w:t xml:space="preserve">ERSTE &amp; STEIERMARKISCHEBANK d.d. RIJEKA, Jadranski trg 3a, OIB 23057039320 </w:t>
      </w:r>
      <w:r>
        <w:rPr>
          <w:lang w:eastAsia="en-US"/>
        </w:rPr>
        <w:t>u iznosu od 33.118,53 kn.</w:t>
      </w:r>
    </w:p>
    <w:p w:rsidRDefault="00EF5572" w:rsidP="00EF5572" w:rsidR="00EF5572">
      <w:pPr>
        <w:jc w:val="both"/>
        <w:rPr>
          <w:lang w:eastAsia="en-US"/>
        </w:rPr>
      </w:pPr>
      <w:r>
        <w:rPr>
          <w:lang w:eastAsia="en-US"/>
        </w:rPr>
        <w:tab/>
        <w:t xml:space="preserve">Stečajni vjerovnik ERSTE &amp; STEIERMARKISCHEBANK d.d. RIJEKA, Jadranski trg 3a, OIB 23057039320 upućuje se na pokretanje parnice protiv stečajnog dužnika radi utvrđivanja osporene tražbine u iznosu od 33.118,53 kn, u roku osam dana od dana pravomoćnosti rješenja o upućivanju na parnicu, odnosno primitka drugostupanjske odluke, inače će se smatrati da je odustao od prava na vođenje parnice. </w:t>
      </w:r>
    </w:p>
    <w:p w:rsidRDefault="00EF5572" w:rsidP="00EF5572" w:rsidR="00EF5572">
      <w:pPr>
        <w:pStyle w:val="Odlomakpopisa"/>
        <w:ind w:left="1080"/>
        <w:rPr>
          <w:lang w:eastAsia="en-US"/>
        </w:rPr>
      </w:pPr>
    </w:p>
    <w:p w:rsidRDefault="00EF5572" w:rsidP="00EF5572" w:rsidR="00EF5572">
      <w:pPr>
        <w:jc w:val="both"/>
        <w:rPr>
          <w:lang w:eastAsia="en-US"/>
        </w:rPr>
      </w:pPr>
      <w:r>
        <w:rPr>
          <w:lang w:eastAsia="en-US"/>
        </w:rPr>
        <w:tab/>
        <w:t xml:space="preserve">Stečajni upravitelj osporio je tražbinu drugog višeg isplatnog reda stečajnog vjerovnika </w:t>
      </w:r>
      <w:r>
        <w:t xml:space="preserve">HOREX TRADE d.o.o. Zagreb, J. Lončara 6, OIB 54680477838 </w:t>
      </w:r>
      <w:r>
        <w:rPr>
          <w:lang w:eastAsia="en-US"/>
        </w:rPr>
        <w:t>u iznosu od 58.755,19 kn.</w:t>
      </w:r>
    </w:p>
    <w:p w:rsidRDefault="00EF5572" w:rsidP="00EF5572" w:rsidR="00EF5572">
      <w:pPr>
        <w:jc w:val="both"/>
        <w:rPr>
          <w:lang w:eastAsia="en-US"/>
        </w:rPr>
      </w:pPr>
      <w:r>
        <w:rPr>
          <w:lang w:eastAsia="en-US"/>
        </w:rPr>
        <w:tab/>
        <w:t xml:space="preserve">Stečajni vjerovnik HOREX TRADE d.o.o. Zagreb, J. Lončara 6, OIB 54680477838 upućuje se na pokretanje parnice protiv stečajnog dužnika radi utvrđivanja osporene tražbine u iznosu od 58.755,19 kn, u roku osam dana od dana pravomoćnosti rješenja o upućivanju na parnicu, odnosno primitka drugostupanjske odluke, inače će se smatrati da je odustao od prava na vođenje parnice. </w:t>
      </w:r>
    </w:p>
    <w:p w:rsidRDefault="00EF5572" w:rsidP="00EF5572" w:rsidR="00EF5572">
      <w:pPr>
        <w:pStyle w:val="Odlomakpopisa"/>
        <w:ind w:left="1080"/>
        <w:rPr>
          <w:lang w:eastAsia="en-US"/>
        </w:rPr>
      </w:pPr>
    </w:p>
    <w:p w:rsidRDefault="00EF5572" w:rsidP="00EF5572" w:rsidR="00EF5572">
      <w:pPr>
        <w:jc w:val="both"/>
        <w:rPr>
          <w:lang w:eastAsia="en-US"/>
        </w:rPr>
      </w:pPr>
      <w:r>
        <w:rPr>
          <w:lang w:eastAsia="en-US"/>
        </w:rPr>
        <w:tab/>
        <w:t xml:space="preserve">Stečajni upravitelj osporio je tražbinu drugog višeg isplatnog reda stečajnog vjerovnika </w:t>
      </w:r>
      <w:r>
        <w:t xml:space="preserve">BRODOGRAĐEVNA INDUSTRIJA SPLIT d.d. Split, Put Supavla 21, OIB 18556905592 </w:t>
      </w:r>
      <w:r>
        <w:rPr>
          <w:lang w:eastAsia="en-US"/>
        </w:rPr>
        <w:t>u iznosu od 2.935.261,55 kn.</w:t>
      </w:r>
    </w:p>
    <w:p w:rsidRDefault="00EF5572" w:rsidP="00EF5572" w:rsidR="00EF5572">
      <w:pPr>
        <w:jc w:val="both"/>
        <w:rPr>
          <w:lang w:eastAsia="en-US"/>
        </w:rPr>
      </w:pPr>
      <w:r>
        <w:rPr>
          <w:lang w:eastAsia="en-US"/>
        </w:rPr>
        <w:tab/>
        <w:t xml:space="preserve">Stečajni vjerovnik BRODOGRAĐEVNA INDUSTRIJA SPLIT d.d. Split, Put Supavla 21, OIB 18556905592 upućuje se za podnošenje prijedloga za nastavak parnice radi utvrđivanja osporene tražbine u iznosu 2.935.261,55 kn, koja se vodi kod Trgovačkog suda u Splitu pod posl. br. P-108/16 u roku osam dana od dana  pravomoćnosti rješenja o upućivanju na parnicu, odnosno primitka drugostupanjske odluke, inače će se smatrati da je odustao od prava na vođenje parnice. </w:t>
      </w:r>
    </w:p>
    <w:p w:rsidRDefault="00EF5572" w:rsidP="00EF5572" w:rsidR="00EF5572">
      <w:pPr>
        <w:jc w:val="both"/>
        <w:rPr>
          <w:lang w:eastAsia="en-US"/>
        </w:rPr>
      </w:pPr>
    </w:p>
    <w:p w:rsidRDefault="00EF5572" w:rsidP="00EF5572" w:rsidR="00EF5572">
      <w:pPr>
        <w:jc w:val="both"/>
        <w:rPr>
          <w:lang w:eastAsia="en-US"/>
        </w:rPr>
      </w:pPr>
      <w:r>
        <w:rPr>
          <w:lang w:eastAsia="en-US"/>
        </w:rPr>
        <w:tab/>
        <w:t xml:space="preserve">Stečajni upravitelj osporio je tražbinu drugog višeg isplatnog reda stečajnog vjerovnika </w:t>
      </w:r>
      <w:r>
        <w:t xml:space="preserve">TRANSFORMATORI d.o.o. Smokvica, Smokvica bb, OIB 12501490481 </w:t>
      </w:r>
      <w:r>
        <w:rPr>
          <w:lang w:eastAsia="en-US"/>
        </w:rPr>
        <w:t>u iznosu od 17.034,12 kn.</w:t>
      </w:r>
    </w:p>
    <w:p w:rsidRDefault="00EF5572" w:rsidP="00EF5572" w:rsidR="00EF5572">
      <w:pPr>
        <w:jc w:val="both"/>
        <w:rPr>
          <w:lang w:eastAsia="en-US"/>
        </w:rPr>
      </w:pPr>
      <w:r>
        <w:rPr>
          <w:lang w:eastAsia="en-US"/>
        </w:rPr>
        <w:tab/>
        <w:t xml:space="preserve">Stečajni vjerovnik TRANSFORMATORI d.o.o. Smokvica, Smokvica bb, OIB 12501490481upućuje se za pokretanje parnice protiv stečajnog dužnika radi utvrđivanja osporene tražbine u iznosu 17.034,12 kn u roku osam dana od dana  pravomoćnosti rješenja o upućivanju na parnicu, odnosno primitka drugostupanjske odluke, inače će se smatrati da je odustao od prava na vođenje parnice. </w:t>
      </w:r>
    </w:p>
    <w:p w:rsidRDefault="00EF5572" w:rsidP="00EF5572" w:rsidR="00EF5572">
      <w:pPr>
        <w:jc w:val="both"/>
        <w:rPr>
          <w:lang w:eastAsia="en-US"/>
        </w:rPr>
      </w:pPr>
    </w:p>
    <w:p w:rsidRDefault="00EF5572" w:rsidP="00EF5572" w:rsidR="00EF5572">
      <w:pPr>
        <w:jc w:val="both"/>
        <w:rPr>
          <w:lang w:eastAsia="en-US"/>
        </w:rPr>
      </w:pPr>
    </w:p>
    <w:p w:rsidRDefault="00EF5572" w:rsidP="00EF5572" w:rsidR="00EF5572">
      <w:pPr>
        <w:pStyle w:val="Naslov2"/>
        <w:jc w:val="center"/>
        <w:rPr>
          <w:bCs w:val="false"/>
          <w:szCs w:val="24"/>
        </w:rPr>
      </w:pPr>
      <w:r>
        <w:rPr>
          <w:bCs w:val="false"/>
          <w:szCs w:val="24"/>
        </w:rPr>
        <w:lastRenderedPageBreak/>
        <w:t>Obrazloženje</w:t>
      </w:r>
    </w:p>
    <w:p w:rsidRDefault="00EF5572" w:rsidP="00EF5572" w:rsidR="00EF5572">
      <w:pPr>
        <w:rPr>
          <w:lang w:eastAsia="en-US"/>
        </w:rPr>
      </w:pPr>
    </w:p>
    <w:p w:rsidRDefault="00EF5572" w:rsidP="00EF5572" w:rsidR="00EF5572">
      <w:pPr>
        <w:rPr>
          <w:lang w:eastAsia="en-US"/>
        </w:rPr>
      </w:pP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ispitnom ročištu održanom 05. rujna 2016. godine ispitane su sve prijavljene tražbine prema svom iznosu i redu.</w:t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Sud je na temelju članka 264. Stečajnog zakona (Narodne novine br. 71/15, dalje: SZ-a) sastavio tablicu ispitanih tražbina u koju su za svaku tražbinu uneseni podaci u kojoj je mjeri tražbina utvrđena prema svom iznosu i redu odnosno tko je tražbinu osporio.</w:t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Tražbine označene u točki I. izreke rješenja se na temelju članka 263. SZ-a, smatraju utvrđenim, budući da ih nije osporio stečajni upravitelj niti koji od stečajnih vjerovnika. Stečajni upravitelj je osporio, a na ročištu osporavanje nije otklonjeno, uz obrazloženje kako slijedi: </w:t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osporio je tražbinu prvog višeg isplatnog reda stečajnog vjerovnika </w:t>
      </w:r>
      <w:r>
        <w:rPr>
          <w:rFonts w:cs="Times New Roman" w:hAnsi="Times New Roman" w:ascii="Times New Roman"/>
          <w:sz w:val="24"/>
        </w:rPr>
        <w:t xml:space="preserve">VALTER KALČIĆ, Rijeka, Bože Vidasa 44, OIB 245475400302 </w:t>
      </w:r>
      <w:r>
        <w:rPr>
          <w:rFonts w:cs="Times New Roman" w:hAnsi="Times New Roman" w:ascii="Times New Roman"/>
          <w:sz w:val="24"/>
          <w:szCs w:val="24"/>
        </w:rPr>
        <w:t>u iznosu od 192.000,00 kn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uz obrazloženje da vjerovnik uz prijavu tražbine nije priložio dokumentaciju iz koje proizlazi osnovanost tražbine, uz napomenu da je o tražbini u tijeku sudski postupak pri Općinskom sudu u Rijeci pod posl. broj Pr-159/16. </w:t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Valjalo je stoga stečajnog vjerovnika na temelju čl.265. st.1. i čl.269. SZ-a, uputiti na podnošenje prijedloga za nastavak parnice koja se vodi pri Općinskom sudu u Rijeci pod posl. brojem Pr-159/16, radi utvrđivanja osporene tražbine.</w:t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upravitelj osporio je tražbinu prvog višeg isplatnog reda stečajnog vjerovnika </w:t>
      </w:r>
      <w:r>
        <w:rPr>
          <w:rFonts w:cs="Times New Roman" w:hAnsi="Times New Roman" w:ascii="Times New Roman"/>
          <w:sz w:val="24"/>
        </w:rPr>
        <w:t>MIRELA TERZIĆ, Dražice, Obrovac 152e, OIB 74162902508</w:t>
      </w:r>
      <w:r>
        <w:rPr>
          <w:sz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iznosu od 393.216,73 kn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>uz obrazloženje da vjerovnik uz prijavu tražbine nije priložio dokumentaciju iz koje proizlazi osnovanost tražbine, a u tijeku je postupak revizije pred Vrhovnim sudom RH.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Valjalo je stoga stečajnog vjerovnika na temelju čl.265. st.1. i čl.269. SZ-a, uputiti na podnošenje prijedloga za nastavak postupka koji se vodi pri Vrhovnom sudu RH radi utvrđivanja osporene tražbine.</w:t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osporio je tražbinu prvog višeg isplatnog reda stečajnog vjerovnika DARKO BUTKOVIĆ, Viškovo, Pogled 56, OIB 48061525530 u iznosu od 19.200,00 Kn uz obrazloženje da vjerovnik zbog prekida radnog odnosa u razdoblju 15. veljače 2007. do 02. svibnja 2007. godine nije bio u radnom odnosu kod dužnika i nema kontinuitet rada kod poslodavca.</w:t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Valjalo je stoga stečajnog vjerovnika na temelju čl.265. st.1. i čl.266. st.1. SZ-a, uputiti na parnicu protiv stečajnog dužnika radi utvrđivanja osporene tražbine.</w:t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upravitelj osporio je tražbinu drugog višeg isplatnog reda stečajnog vjerovnika BUREAU VERITAS CROATIA d.o.o. Rijeka, </w:t>
      </w:r>
      <w:r>
        <w:rPr>
          <w:rFonts w:cs="Times New Roman" w:hAnsi="Times New Roman" w:ascii="Times New Roman"/>
          <w:sz w:val="24"/>
          <w:szCs w:val="24"/>
        </w:rPr>
        <w:tab/>
        <w:t xml:space="preserve">Ciottina 17a, </w:t>
      </w:r>
      <w:r>
        <w:rPr>
          <w:rFonts w:cs="Times New Roman" w:hAnsi="Times New Roman" w:ascii="Times New Roman"/>
          <w:sz w:val="24"/>
        </w:rPr>
        <w:t>OIB 82798532151</w:t>
      </w:r>
      <w:r>
        <w:rPr>
          <w:rFonts w:cs="Times New Roman" w:hAnsi="Times New Roman" w:ascii="Times New Roman"/>
          <w:sz w:val="28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u iznosu od 177.179,15 kn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uz obrazloženje da su računi brojevi 13000974, 13000973 i 13000921 podmireni u 2013. godini u iznosu od 76.681,69 kn, a za iznos od 88.313,91 kn smanjeno je potraživanje vjerovnika u postupku predstečajne nagodbe.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Valjalo je stoga stečajnog vjerovnika na temelju čl.265. st.1. i čl.266. st.1. SZ-a, uputiti na parnicu protiv stečajnog dužnika radi utvrđivanja osporene tražbine.</w:t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Stečajni upravitelj osporio je tražbinu drugog višeg isplatnog reda stečajnog vjerovnika VELZOR d.o.o. Kastav, Belići 18b, OIB 08418145627 u iznosu od 1.750,00 kn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uz obrazloženje da je po predstečajnoj nagodbi sklopljenoj kod Trgovačkog suda u Rijeci priznata tražbina za isplatu 40% od prijavljene tražbine djelomično podmiren u iznosu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1.750,00 kn, zbog čega ostaje po predstečajnoj nagodbi nepodmireni dug u visini od 7.403,50 kn, a ne 9.153,50 kn. </w:t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Valjalo je stoga stečajnog vjerovnika na temelju čl.265. st.1. i čl.266. st.1. SZ-a, uputiti na parnicu protiv stečajnog dužnika radi utvrđivanja osporene tražbine.</w:t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osporio je tražbinu drugog višeg isplatnog reda stečajnog vjerovnika LIBUKOM JURDANI d.o.o. Jurdani, Jurdani 50/b, OIB 08418145627 u iznosu od 9.204,49 kn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>uz obrazloženje da je voda u ožujku, travnju i svibnju 2016. godine bila isključena u cijelom poslovnom prostoru dužnika. Voda je priključena u poslovni prostor tek 14. lipnja 2016. godine.</w:t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Valjalo je stoga stečajnog vjerovnika na temelju čl.265. st.1. i čl.266. st.1. SZ-a, uputiti na parnicu protiv stečajnog dužnika radi utvrđivanja osporene tražbine.</w:t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Stečajni upravitelj osporio je tražbinu drugog višeg isplatnog reda stečajnog vjerovnika ERSTE &amp; STEIERMARKISCHEBANK d.d. RIJEKA, Jadranski trg 3a, OIB 23057039320 u iznosu od 33.118,53 kn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uz obrazloženje da se osporeni iznos odnosi na kamatu, a vjerovnik uz prijavu nije dostavio obračun kamata </w:t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Valjalo je stoga stečajnog vjerovnika na temelju  čl.265. st.1. i čl.266. st.1. SZ-a, uputiti na parnicu protiv stečajnog dužnika radi utvrđivanja osporene tražbine.</w:t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Stečajni upravitelj osporio je tražbinu drugog višeg isplatnog reda stečajnog vjerovnika HOREX TRADE d.o.o. Zagreb, J. Lončara 6, OIB 54680477838 u iznosu od 58.755,19 kn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>uz obrazloženje da vjerovnik uz prijavu tražbine nije dostavio dokaze iz kojih bi proizlazila osnovanost tražbine.</w:t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Valjalo je stoga stečajnog vjerovnika na temelju  čl.265. st.1. i čl.266. st.1. SZ-a, uputiti na parnicu protiv stečajnog dužnika radi utvrđivanja osporene tražbine.</w:t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Stečajni upravitelj osporio je tražbinu drugog višeg isplatnog reda stečajnog vjerovnika BRODOGRAĐEVNA INDUSTRIJA SPLIT d.d. Split, Put Supavla 21, OIB 18556905592 u iznosu od 2.935.261,55 kn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uz obrazloženje da vjerovnik uz prijavu tražbine nije dostavio dokaze iz kojih bi proizlazila osnovanost tražbine, uz napomenu da je u tijeku parnični postupak s osnove naknade štete koji se vodi pod posl. brojem P-108/16 pri Trgovačkom sudu u Splitu.  </w:t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Valjalo je stoga stečajnog vjerovnika na temelju čl.265. st.1. i čl.269. SZ-a, uputiti na podnošenje prijedloga za nastavak parnice protiv stečajnog dužnika radi utvrđivanja osporene tražbine koja se vodi pri Trgovačkom sudu u Splitu pod posl. brojem P-108/16. </w:t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Stečajni upravitelj osporio je tražbinu drugog višeg isplatnog reda stečajnog vjerovnika TRANSFORMATORI d.o.o. Smokvica, Smokvica bb, OIB 12501490481 u iznosu od 17.034,12 kn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>uz obrazloženje da je u postupku sklapanja predstečajne nagodbe nad dužnikom vjerovnik povukao prijavu tražbine.</w:t>
      </w:r>
    </w:p>
    <w:p w:rsidRDefault="00EF5572" w:rsidP="00EF5572" w:rsidR="00EF55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Valjalo je stoga stečajnog vjerovnika na temelju čl. čl.265. st.1. i čl.266. st.1. SZ-a,  uputiti na parnicu protiv stečajnog dužnika radi utvrđivanja osporene tražbine.</w:t>
      </w:r>
    </w:p>
    <w:p w:rsidRDefault="00EF5572" w:rsidP="00EF5572" w:rsidR="00EF5572">
      <w:pPr>
        <w:ind w:firstLine="720"/>
        <w:jc w:val="both"/>
      </w:pPr>
    </w:p>
    <w:p w:rsidRDefault="00EF5572" w:rsidP="00EF5572" w:rsidR="00EF5572">
      <w:pPr>
        <w:ind w:firstLine="720"/>
        <w:jc w:val="both"/>
      </w:pPr>
    </w:p>
    <w:p w:rsidRDefault="00EF5572" w:rsidP="00EF5572" w:rsidR="00EF5572">
      <w:pPr>
        <w:jc w:val="center"/>
      </w:pPr>
      <w:r>
        <w:t>U Rijeci, 07. rujna 2016. godine</w:t>
      </w:r>
    </w:p>
    <w:p w:rsidRDefault="00EF5572" w:rsidP="00EF5572" w:rsidR="00EF5572">
      <w:pPr>
        <w:ind w:left="2160"/>
        <w:jc w:val="right"/>
      </w:pPr>
      <w:r>
        <w:tab/>
      </w:r>
      <w:r>
        <w:tab/>
      </w:r>
      <w:r>
        <w:tab/>
        <w:t xml:space="preserve">  </w:t>
      </w:r>
      <w:r>
        <w:tab/>
        <w:t xml:space="preserve">               Sudac</w:t>
      </w:r>
    </w:p>
    <w:p w:rsidRDefault="00EF5572" w:rsidP="00EF5572" w:rsidR="00EF5572">
      <w:pPr>
        <w:ind w:left="2160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  <w:t xml:space="preserve"> </w:t>
      </w:r>
      <w:r>
        <w:t xml:space="preserve">Daniela Korlević </w:t>
      </w:r>
    </w:p>
    <w:p w:rsidRDefault="00EF5572" w:rsidP="00EF5572" w:rsidR="00EF5572">
      <w:pPr>
        <w:ind w:left="2160"/>
        <w:jc w:val="right"/>
      </w:pPr>
      <w:r>
        <w:t xml:space="preserve">  </w:t>
      </w:r>
    </w:p>
    <w:p w:rsidRDefault="00EF5572" w:rsidP="00EF5572" w:rsidR="00EF5572">
      <w:pPr>
        <w:jc w:val="both"/>
        <w:rPr>
          <w:b/>
        </w:rPr>
      </w:pPr>
    </w:p>
    <w:p w:rsidRDefault="00EF5572" w:rsidP="00EF5572" w:rsidR="00EF5572">
      <w:pPr>
        <w:jc w:val="both"/>
        <w:rPr>
          <w:b/>
        </w:rPr>
      </w:pPr>
    </w:p>
    <w:p w:rsidRDefault="00EF5572" w:rsidP="00EF5572" w:rsidR="00EF5572">
      <w:pPr>
        <w:jc w:val="both"/>
        <w:rPr>
          <w:b/>
        </w:rPr>
      </w:pPr>
      <w:r>
        <w:rPr>
          <w:b/>
        </w:rPr>
        <w:t>UPUTA O PRAVNOM LIJEKU:</w:t>
      </w:r>
    </w:p>
    <w:p w:rsidRDefault="00EF5572" w:rsidP="00EF5572" w:rsidR="00EF5572">
      <w:pPr>
        <w:jc w:val="both"/>
      </w:pPr>
      <w:r>
        <w:t xml:space="preserve">Protiv rješenja pravo na žalbu ima stečajni upravitelj i svaki vjerovnik u dijelu koji se tiče njegove prijavljene tražbine, odnosno tražbine koju je osporio i stečajni upravitelj (članak 265. stavak 3. SZ-a). Žalba se izjavljuje ovome sudu u roku osam dana istekom osmoga dana od dana objave pismena na mrežnoj stranici e-Oglasne ploče sudova, a o žalbi odlučuje Visoki trgovački sud Republike Hrvatske.  </w:t>
      </w:r>
    </w:p>
    <w:p w:rsidRDefault="00EF5572" w:rsidP="00EF5572" w:rsidR="00EF5572">
      <w:pPr>
        <w:jc w:val="both"/>
      </w:pPr>
      <w:r>
        <w:t xml:space="preserve"> </w:t>
      </w:r>
    </w:p>
    <w:p w:rsidRDefault="00EF5572" w:rsidP="00EF5572" w:rsidR="00EF5572">
      <w:pPr>
        <w:jc w:val="both"/>
      </w:pPr>
    </w:p>
    <w:p w:rsidRDefault="00EF5572" w:rsidP="00EF5572" w:rsidR="00EF5572">
      <w:pPr>
        <w:jc w:val="both"/>
        <w:rPr>
          <w:sz w:val="20"/>
          <w:szCs w:val="20"/>
        </w:rPr>
      </w:pPr>
    </w:p>
    <w:p w:rsidRDefault="00EF5572" w:rsidP="00EF5572" w:rsidR="00EF557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DNA:</w:t>
      </w:r>
    </w:p>
    <w:p w:rsidRDefault="00EF5572" w:rsidP="00EF5572" w:rsidR="00EF5572">
      <w:pPr>
        <w:rPr>
          <w:sz w:val="20"/>
          <w:szCs w:val="20"/>
        </w:rPr>
      </w:pPr>
      <w:r>
        <w:rPr>
          <w:sz w:val="20"/>
          <w:szCs w:val="20"/>
        </w:rPr>
        <w:t xml:space="preserve">-  stečajni upravitelj Višnja Rosenberg Volarić </w:t>
      </w:r>
    </w:p>
    <w:p w:rsidRDefault="00EF5572" w:rsidP="00EF5572" w:rsidR="00EF5572">
      <w:pPr>
        <w:rPr>
          <w:sz w:val="20"/>
          <w:szCs w:val="20"/>
        </w:rPr>
      </w:pPr>
      <w:r>
        <w:rPr>
          <w:sz w:val="20"/>
          <w:szCs w:val="20"/>
        </w:rPr>
        <w:t>- e- Oglasna ploča</w:t>
      </w:r>
    </w:p>
    <w:p w:rsidRDefault="00EF5572" w:rsidP="00EF5572" w:rsidR="00EF5572">
      <w:pPr>
        <w:rPr>
          <w:sz w:val="20"/>
          <w:szCs w:val="20"/>
        </w:rPr>
      </w:pPr>
    </w:p>
    <w:p w:rsidRDefault="00EF5572" w:rsidP="00EF5572" w:rsidR="00EF5572">
      <w:pPr>
        <w:rPr>
          <w:sz w:val="20"/>
          <w:szCs w:val="20"/>
        </w:rPr>
      </w:pPr>
      <w:r>
        <w:rPr>
          <w:sz w:val="20"/>
          <w:szCs w:val="20"/>
        </w:rPr>
        <w:t>U Rijeci, 07.9.2016.g.</w:t>
      </w:r>
    </w:p>
    <w:p w:rsidRDefault="00EF5572" w:rsidP="00EF5572" w:rsidR="00EF5572">
      <w:pPr>
        <w:rPr>
          <w:sz w:val="20"/>
          <w:szCs w:val="20"/>
        </w:rPr>
      </w:pPr>
    </w:p>
    <w:p w:rsidRDefault="00EF5572" w:rsidP="00EF5572" w:rsidR="00EF5572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EF5572" w:rsidP="00EF5572" w:rsidR="00EF5572">
      <w:pPr>
        <w:rPr>
          <w:sz w:val="20"/>
          <w:szCs w:val="20"/>
        </w:rPr>
      </w:pPr>
      <w:r>
        <w:rPr>
          <w:sz w:val="20"/>
          <w:szCs w:val="20"/>
        </w:rPr>
        <w:t>Daniela Korlević</w:t>
      </w:r>
    </w:p>
    <w:p w:rsidRDefault="00EF5572" w:rsidP="00EF5572" w:rsidR="00EF5572">
      <w:pPr>
        <w:rPr>
          <w:sz w:val="20"/>
          <w:szCs w:val="20"/>
        </w:rPr>
      </w:pPr>
    </w:p>
    <w:p w:rsidRDefault="00E510B6" w:rsidP="00EF5572" w:rsidR="00E510B6" w:rsidRPr="00EF5572"/>
    <w:sectPr w:rsidR="00E510B6" w:rsidRPr="00EF5572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D94" w:rsidR="009B7D94">
      <w:r>
        <w:separator/>
      </w:r>
    </w:p>
  </w:endnote>
  <w:endnote w:id="0" w:type="continuationSeparator">
    <w:p w:rsidRDefault="009B7D94" w:rsidR="009B7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D94" w:rsidR="009B7D9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7D94" w:rsidR="009B7D9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D94" w:rsidR="009B7D9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74B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7D94" w:rsidR="009B7D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D94" w:rsidR="009B7D94">
      <w:r>
        <w:separator/>
      </w:r>
    </w:p>
  </w:footnote>
  <w:footnote w:id="0" w:type="continuationSeparator">
    <w:p w:rsidRDefault="009B7D94" w:rsidR="009B7D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D94" w:rsidP="00184975" w:rsidR="009B7D94" w:rsidRPr="00ED0BEF">
    <w:pPr>
      <w:pStyle w:val="Zaglavlje"/>
      <w:jc w:val="right"/>
    </w:pPr>
    <w:r w:rsidRPr="00ED0BEF">
      <w:tab/>
    </w:r>
    <w:r w:rsidRPr="00ED0BEF">
      <w:tab/>
      <w:t>Posl.br. 15 St-</w:t>
    </w:r>
    <w:r>
      <w:t>416/16-37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52580"/>
    <w:rsid w:val="0005372E"/>
    <w:rsid w:val="000716E1"/>
    <w:rsid w:val="0009453F"/>
    <w:rsid w:val="000A3F37"/>
    <w:rsid w:val="000B6505"/>
    <w:rsid w:val="000D7920"/>
    <w:rsid w:val="000E2155"/>
    <w:rsid w:val="000F11DC"/>
    <w:rsid w:val="001227B2"/>
    <w:rsid w:val="00143D6D"/>
    <w:rsid w:val="00144DE7"/>
    <w:rsid w:val="00146175"/>
    <w:rsid w:val="00152B1E"/>
    <w:rsid w:val="00170508"/>
    <w:rsid w:val="00184975"/>
    <w:rsid w:val="001F04FE"/>
    <w:rsid w:val="001F6B26"/>
    <w:rsid w:val="00211F7E"/>
    <w:rsid w:val="00217819"/>
    <w:rsid w:val="00233E78"/>
    <w:rsid w:val="00253D10"/>
    <w:rsid w:val="00266969"/>
    <w:rsid w:val="00281B76"/>
    <w:rsid w:val="002B6489"/>
    <w:rsid w:val="002C7FBE"/>
    <w:rsid w:val="002D0933"/>
    <w:rsid w:val="002F755F"/>
    <w:rsid w:val="0030222D"/>
    <w:rsid w:val="00334419"/>
    <w:rsid w:val="00334CF7"/>
    <w:rsid w:val="003724D3"/>
    <w:rsid w:val="003746F4"/>
    <w:rsid w:val="003A344D"/>
    <w:rsid w:val="003A723A"/>
    <w:rsid w:val="003E49F9"/>
    <w:rsid w:val="0041790F"/>
    <w:rsid w:val="00430F3D"/>
    <w:rsid w:val="004645C9"/>
    <w:rsid w:val="004828A8"/>
    <w:rsid w:val="004A57D1"/>
    <w:rsid w:val="004D3354"/>
    <w:rsid w:val="004E020B"/>
    <w:rsid w:val="004E1C5B"/>
    <w:rsid w:val="00501235"/>
    <w:rsid w:val="00510887"/>
    <w:rsid w:val="00514FCF"/>
    <w:rsid w:val="00531BB3"/>
    <w:rsid w:val="00574923"/>
    <w:rsid w:val="005914F1"/>
    <w:rsid w:val="005A3D36"/>
    <w:rsid w:val="005B4621"/>
    <w:rsid w:val="005B680D"/>
    <w:rsid w:val="005C1327"/>
    <w:rsid w:val="005D6A0C"/>
    <w:rsid w:val="005E35B8"/>
    <w:rsid w:val="005E5FFE"/>
    <w:rsid w:val="00615C88"/>
    <w:rsid w:val="006178E6"/>
    <w:rsid w:val="00632005"/>
    <w:rsid w:val="00632FB8"/>
    <w:rsid w:val="00640807"/>
    <w:rsid w:val="00663C84"/>
    <w:rsid w:val="00666422"/>
    <w:rsid w:val="00670E5E"/>
    <w:rsid w:val="006774B2"/>
    <w:rsid w:val="006A5C1A"/>
    <w:rsid w:val="006B5DF1"/>
    <w:rsid w:val="006C55FD"/>
    <w:rsid w:val="006D0152"/>
    <w:rsid w:val="006D5DFE"/>
    <w:rsid w:val="006E044F"/>
    <w:rsid w:val="00704B59"/>
    <w:rsid w:val="00742C34"/>
    <w:rsid w:val="00764818"/>
    <w:rsid w:val="00787E48"/>
    <w:rsid w:val="007979AB"/>
    <w:rsid w:val="007A6744"/>
    <w:rsid w:val="007B28FF"/>
    <w:rsid w:val="007C0096"/>
    <w:rsid w:val="007C097F"/>
    <w:rsid w:val="007D03DC"/>
    <w:rsid w:val="007F10E6"/>
    <w:rsid w:val="007F1DE2"/>
    <w:rsid w:val="00857894"/>
    <w:rsid w:val="00860D63"/>
    <w:rsid w:val="00876E2B"/>
    <w:rsid w:val="008C691F"/>
    <w:rsid w:val="008E4BEC"/>
    <w:rsid w:val="00916870"/>
    <w:rsid w:val="00941318"/>
    <w:rsid w:val="00945DFA"/>
    <w:rsid w:val="009755AA"/>
    <w:rsid w:val="009A4F4C"/>
    <w:rsid w:val="009B59E6"/>
    <w:rsid w:val="009B7D94"/>
    <w:rsid w:val="009E0FB6"/>
    <w:rsid w:val="009F64FF"/>
    <w:rsid w:val="00A03719"/>
    <w:rsid w:val="00A05E3E"/>
    <w:rsid w:val="00A067C3"/>
    <w:rsid w:val="00AF2F8F"/>
    <w:rsid w:val="00B05384"/>
    <w:rsid w:val="00B23DF4"/>
    <w:rsid w:val="00B474BF"/>
    <w:rsid w:val="00B61BB4"/>
    <w:rsid w:val="00B76BE5"/>
    <w:rsid w:val="00B85C92"/>
    <w:rsid w:val="00BB2D52"/>
    <w:rsid w:val="00BB4C05"/>
    <w:rsid w:val="00BC14FF"/>
    <w:rsid w:val="00BE1C92"/>
    <w:rsid w:val="00BF7147"/>
    <w:rsid w:val="00C15F97"/>
    <w:rsid w:val="00C21658"/>
    <w:rsid w:val="00C447B9"/>
    <w:rsid w:val="00C60C8A"/>
    <w:rsid w:val="00C74E9D"/>
    <w:rsid w:val="00C83992"/>
    <w:rsid w:val="00C910CA"/>
    <w:rsid w:val="00CB20A4"/>
    <w:rsid w:val="00CC0CB6"/>
    <w:rsid w:val="00CC164C"/>
    <w:rsid w:val="00CF248C"/>
    <w:rsid w:val="00D01F99"/>
    <w:rsid w:val="00D049A5"/>
    <w:rsid w:val="00D3274B"/>
    <w:rsid w:val="00D43950"/>
    <w:rsid w:val="00D4478C"/>
    <w:rsid w:val="00D609AF"/>
    <w:rsid w:val="00D82156"/>
    <w:rsid w:val="00DC1065"/>
    <w:rsid w:val="00E04154"/>
    <w:rsid w:val="00E11093"/>
    <w:rsid w:val="00E32AD9"/>
    <w:rsid w:val="00E42952"/>
    <w:rsid w:val="00E510B6"/>
    <w:rsid w:val="00E52A2D"/>
    <w:rsid w:val="00E626D1"/>
    <w:rsid w:val="00E86F40"/>
    <w:rsid w:val="00EC3900"/>
    <w:rsid w:val="00ED058C"/>
    <w:rsid w:val="00ED0BEF"/>
    <w:rsid w:val="00EE4C61"/>
    <w:rsid w:val="00EF5572"/>
    <w:rsid w:val="00F0053D"/>
    <w:rsid w:val="00F008F0"/>
    <w:rsid w:val="00F23545"/>
    <w:rsid w:val="00F25451"/>
    <w:rsid w:val="00F256E4"/>
    <w:rsid w:val="00F4454D"/>
    <w:rsid w:val="00F52993"/>
    <w:rsid w:val="00F8123F"/>
    <w:rsid w:val="00F92810"/>
    <w:rsid w:val="00F946FA"/>
    <w:rsid w:val="00FA7BE0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7C0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0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09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09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09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EF5572"/>
    <w:rPr>
      <w:b/>
      <w:bCs/>
      <w:sz w:val="28"/>
      <w:lang w:eastAsia="en-US"/>
    </w:rPr>
  </w:style>
  <w:style w:customStyle="true" w:styleId="Naslov2Char" w:type="character">
    <w:name w:val="Naslov 2 Char"/>
    <w:basedOn w:val="Zadanifontodlomka"/>
    <w:link w:val="Naslov2"/>
    <w:rsid w:val="00EF5572"/>
    <w:rPr>
      <w:b/>
      <w:bCs/>
      <w:sz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7C0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0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09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09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09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EF5572"/>
    <w:rPr>
      <w:b/>
      <w:bCs/>
      <w:sz w:val="28"/>
      <w:lang w:eastAsia="en-US"/>
    </w:rPr>
  </w:style>
  <w:style w:customStyle="1" w:styleId="Naslov2Char" w:type="character">
    <w:name w:val="Naslov 2 Char"/>
    <w:basedOn w:val="Zadanifontodlomka"/>
    <w:link w:val="Naslov2"/>
    <w:rsid w:val="00EF5572"/>
    <w:rPr>
      <w:b/>
      <w:bCs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4131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St-416/2016-38</izvorni_sadrzaj>
    <derivirana_varijabla naziv="DomainObject.Oznaka_1">St-416/2016-38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14</izvorni_sadrzaj>
    <derivirana_varijabla naziv="DomainObject.BrojStranica_1">14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3. MAJ TVORNICA INDUSTRIJSKE I BRODSKE OPREME d.d.</izvorni_sadrzaj>
    <derivirana_varijabla naziv="DomainObject.Predmet.ProtustrankaFormated_1">  3. MAJ TVORNICA INDUSTRIJSKE I BRODSKE OPREME d.d.</derivirana_varijabla>
  </DomainObject.Predmet.ProtustrankaFormated>
  <DomainObject.Predmet.ProtustrankaFormatedOIB>
    <izvorni_sadrzaj>  3. MAJ TVORNICA INDUSTRIJSKE I BRODSKE OPREME d.d., OIB 59992797221</izvorni_sadrzaj>
    <derivirana_varijabla naziv="DomainObject.Predmet.ProtustrankaFormatedOIB_1">  3. MAJ TVORNICA INDUSTRIJSKE I BRODSKE OPREME d.d., OIB 59992797221</derivirana_varijabla>
  </DomainObject.Predmet.ProtustrankaFormatedOIB>
  <DomainObject.Predmet.ProtustrankaFormatedWithAdress>
    <izvorni_sadrzaj> 3. MAJ TVORNICA INDUSTRIJSKE I BRODSKE OPREME d.d., Dalmatinskih brigada 17, 51211 Matulji</izvorni_sadrzaj>
    <derivirana_varijabla naziv="DomainObject.Predmet.ProtustrankaFormatedWithAdress_1"> 3. MAJ TVORNICA INDUSTRIJSKE I BRODSKE OPREME d.d., Dalmatinskih brigada 17, 51211 Matulji</derivirana_varijabla>
  </DomainObject.Predmet.ProtustrankaFormatedWithAdress>
  <DomainObject.Predmet.ProtustrankaFormatedWithAdressOIB>
    <izvorni_sadrzaj> 3. MAJ TVORNICA INDUSTRIJSKE I BRODSKE OPREME d.d., OIB 59992797221, Dalmatinskih brigada 17, 51211 Matulji</izvorni_sadrzaj>
    <derivirana_varijabla naziv="DomainObject.Predmet.ProtustrankaFormatedWithAdressOIB_1"> 3. MAJ TVORNICA INDUSTRIJSKE I BRODSKE OPREME d.d., OIB 59992797221, Dalmatinskih brigada 17, 51211 Matulji</derivirana_varijabla>
  </DomainObject.Predmet.ProtustrankaFormatedWithAdressOIB>
  <DomainObject.Predmet.ProtustrankaWithAdress>
    <izvorni_sadrzaj>3. MAJ TVORNICA INDUSTRIJSKE I BRODSKE OPREME d.d. Dalmatinskih brigada 17, 51211 Matulji</izvorni_sadrzaj>
    <derivirana_varijabla naziv="DomainObject.Predmet.ProtustrankaWithAdress_1">3. MAJ TVORNICA INDUSTRIJSKE I BRODSKE OPREME d.d. Dalmatinskih brigada 17, 51211 Matulji</derivirana_varijabla>
  </DomainObject.Predmet.ProtustrankaWithAdress>
  <DomainObject.Predmet.ProtustrankaWithAdressOIB>
    <izvorni_sadrzaj>3. MAJ TVORNICA INDUSTRIJSKE I BRODSKE OPREME d.d., OIB 59992797221, Dalmatinskih brigada 17, 51211 Matulji</izvorni_sadrzaj>
    <derivirana_varijabla naziv="DomainObject.Predmet.ProtustrankaWithAdressOIB_1">3. MAJ TVORNICA INDUSTRIJSKE I BRODSKE OPREME d.d., OIB 59992797221, Dalmatinskih brigada 17, 51211 Matulji</derivirana_varijabla>
  </DomainObject.Predmet.ProtustrankaWithAdressOIB>
  <DomainObject.Predmet.ProtustrankaNazivFormated>
    <izvorni_sadrzaj>3. MAJ TVORNICA INDUSTRIJSKE I BRODSKE OPREME d.d.</izvorni_sadrzaj>
    <derivirana_varijabla naziv="DomainObject.Predmet.ProtustrankaNazivFormated_1">3. MAJ TVORNICA INDUSTRIJSKE I BRODSKE OPREME d.d.</derivirana_varijabla>
  </DomainObject.Predmet.ProtustrankaNazivFormated>
  <DomainObject.Predmet.ProtustrankaNazivFormatedOIB>
    <izvorni_sadrzaj>3. MAJ TVORNICA INDUSTRIJSKE I BRODSKE OPREME d.d., OIB 59992797221</izvorni_sadrzaj>
    <derivirana_varijabla naziv="DomainObject.Predmet.ProtustrankaNazivFormatedOIB_1">3. MAJ TVORNICA INDUSTRIJSKE I BRODSKE OPREME d.d., OIB 59992797221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MATKO PEKIĆ</izvorni_sadrzaj>
    <derivirana_varijabla naziv="DomainObject.Predmet.StrankaFormated_1">  MATKO PEKIĆ</derivirana_varijabla>
  </DomainObject.Predmet.StrankaFormated>
  <DomainObject.Predmet.StrankaFormatedOIB>
    <izvorni_sadrzaj>  MATKO PEKIĆ, OIB 65581306509</izvorni_sadrzaj>
    <derivirana_varijabla naziv="DomainObject.Predmet.StrankaFormatedOIB_1">  MATKO PEKIĆ, OIB 65581306509</derivirana_varijabla>
  </DomainObject.Predmet.StrankaFormatedOIB>
  <DomainObject.Predmet.StrankaFormatedWithAdress>
    <izvorni_sadrzaj> MATKO PEKIĆ, Dr. Nilo Cara 15, 51415 Lovran</izvorni_sadrzaj>
    <derivirana_varijabla naziv="DomainObject.Predmet.StrankaFormatedWithAdress_1"> MATKO PEKIĆ, Dr. Nilo Cara 15, 51415 Lovran</derivirana_varijabla>
  </DomainObject.Predmet.StrankaFormatedWithAdress>
  <DomainObject.Predmet.StrankaFormatedWithAdressOIB>
    <izvorni_sadrzaj> MATKO PEKIĆ, OIB 65581306509, Dr. Nilo Cara 15, 51415 Lovran</izvorni_sadrzaj>
    <derivirana_varijabla naziv="DomainObject.Predmet.StrankaFormatedWithAdressOIB_1"> MATKO PEKIĆ, OIB 65581306509, Dr. Nilo Cara 15, 51415 Lovran</derivirana_varijabla>
  </DomainObject.Predmet.StrankaFormatedWithAdressOIB>
  <DomainObject.Predmet.StrankaWithAdress>
    <izvorni_sadrzaj>MATKO PEKIĆ Dr. Nilo Cara 15,51415 Lovran</izvorni_sadrzaj>
    <derivirana_varijabla naziv="DomainObject.Predmet.StrankaWithAdress_1">MATKO PEKIĆ Dr. Nilo Cara 15,51415 Lovran</derivirana_varijabla>
  </DomainObject.Predmet.StrankaWithAdress>
  <DomainObject.Predmet.StrankaWithAdressOIB>
    <izvorni_sadrzaj>MATKO PEKIĆ, OIB 65581306509, Dr. Nilo Cara 15,51415 Lovran</izvorni_sadrzaj>
    <derivirana_varijabla naziv="DomainObject.Predmet.StrankaWithAdressOIB_1">MATKO PEKIĆ, OIB 65581306509, Dr. Nilo Cara 15,51415 Lovran</derivirana_varijabla>
  </DomainObject.Predmet.StrankaWithAdressOIB>
  <DomainObject.Predmet.StrankaNazivFormated>
    <izvorni_sadrzaj>MATKO PEKIĆ</izvorni_sadrzaj>
    <derivirana_varijabla naziv="DomainObject.Predmet.StrankaNazivFormated_1">MATKO PEKIĆ</derivirana_varijabla>
  </DomainObject.Predmet.StrankaNazivFormated>
  <DomainObject.Predmet.StrankaNazivFormatedOIB>
    <izvorni_sadrzaj>MATKO PEKIĆ, OIB 65581306509</izvorni_sadrzaj>
    <derivirana_varijabla naziv="DomainObject.Predmet.StrankaNazivFormatedOIB_1">MATKO PEKIĆ, OIB 65581306509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MATKO PEKIĆ</item>
    </izvorni_sadrzaj>
    <derivirana_varijabla naziv="DomainObject.Predmet.StrankaListFormated_1">
      <item>MATKO PEKIĆ</item>
    </derivirana_varijabla>
  </DomainObject.Predmet.StrankaListFormated>
  <DomainObject.Predmet.StrankaListFormatedOIB>
    <izvorni_sadrzaj>
      <item>MATKO PEKIĆ, OIB 65581306509</item>
    </izvorni_sadrzaj>
    <derivirana_varijabla naziv="DomainObject.Predmet.StrankaListFormatedOIB_1">
      <item>MATKO PEKIĆ, OIB 65581306509</item>
    </derivirana_varijabla>
  </DomainObject.Predmet.StrankaListFormatedOIB>
  <DomainObject.Predmet.StrankaListFormatedWithAdress>
    <izvorni_sadrzaj>
      <item>MATKO PEKIĆ, Dr. Nilo Cara 15, 51415 Lovran</item>
    </izvorni_sadrzaj>
    <derivirana_varijabla naziv="DomainObject.Predmet.StrankaListFormatedWithAdress_1">
      <item>MATKO PEKIĆ, Dr. Nilo Cara 15, 51415 Lovran</item>
    </derivirana_varijabla>
  </DomainObject.Predmet.StrankaListFormatedWithAdress>
  <DomainObject.Predmet.StrankaListFormatedWithAdressOIB>
    <izvorni_sadrzaj>
      <item>MATKO PEKIĆ, OIB 65581306509, Dr. Nilo Cara 15, 51415 Lovran</item>
    </izvorni_sadrzaj>
    <derivirana_varijabla naziv="DomainObject.Predmet.StrankaListFormatedWithAdressOIB_1">
      <item>MATKO PEKIĆ, OIB 65581306509, Dr. Nilo Cara 15, 51415 Lovran</item>
    </derivirana_varijabla>
  </DomainObject.Predmet.StrankaListFormatedWithAdressOIB>
  <DomainObject.Predmet.StrankaListNazivFormated>
    <izvorni_sadrzaj>
      <item>MATKO PEKIĆ</item>
    </izvorni_sadrzaj>
    <derivirana_varijabla naziv="DomainObject.Predmet.StrankaListNazivFormated_1">
      <item>MATKO PEKIĆ</item>
    </derivirana_varijabla>
  </DomainObject.Predmet.StrankaListNazivFormated>
  <DomainObject.Predmet.StrankaListNazivFormatedOIB>
    <izvorni_sadrzaj>
      <item>MATKO PEKIĆ, OIB 65581306509</item>
    </izvorni_sadrzaj>
    <derivirana_varijabla naziv="DomainObject.Predmet.StrankaListNazivFormatedOIB_1">
      <item>MATKO PEKIĆ, OIB 65581306509</item>
    </derivirana_varijabla>
  </DomainObject.Predmet.StrankaListNazivFormatedOIB>
  <DomainObject.Predmet.ProtuStrankaListFormated>
    <izvorni_sadrzaj>
      <item>3. MAJ TVORNICA INDUSTRIJSKE I BRODSKE OPREME d.d.</item>
    </izvorni_sadrzaj>
    <derivirana_varijabla naziv="DomainObject.Predmet.ProtuStrankaListFormated_1">
      <item>3. MAJ TVORNICA INDUSTRIJSKE I BRODSKE OPREME d.d.</item>
    </derivirana_varijabla>
  </DomainObject.Predmet.ProtuStrankaListFormated>
  <DomainObject.Predmet.ProtuStrankaListFormatedOIB>
    <izvorni_sadrzaj>
      <item>3. MAJ TVORNICA INDUSTRIJSKE I BRODSKE OPREME d.d., OIB 59992797221</item>
    </izvorni_sadrzaj>
    <derivirana_varijabla naziv="DomainObject.Predmet.ProtuStrankaListFormatedOIB_1">
      <item>3. MAJ TVORNICA INDUSTRIJSKE I BRODSKE OPREME d.d., OIB 59992797221</item>
    </derivirana_varijabla>
  </DomainObject.Predmet.ProtuStrankaListFormatedOIB>
  <DomainObject.Predmet.ProtuStrankaListFormatedWithAdress>
    <izvorni_sadrzaj>
      <item>3. MAJ TVORNICA INDUSTRIJSKE I BRODSKE OPREME d.d., Dalmatinskih brigada 17, 51211 Matulji</item>
    </izvorni_sadrzaj>
    <derivirana_varijabla naziv="DomainObject.Predmet.ProtuStrankaListFormatedWithAdress_1">
      <item>3. MAJ TVORNICA INDUSTRIJSKE I BRODSKE OPREME d.d., Dalmatinskih brigada 17, 51211 Matulji</item>
    </derivirana_varijabla>
  </DomainObject.Predmet.ProtuStrankaListFormatedWithAdress>
  <DomainObject.Predmet.ProtuStrankaListFormatedWithAdressOIB>
    <izvorni_sadrzaj>
      <item>3. MAJ TVORNICA INDUSTRIJSKE I BRODSKE OPREME d.d., OIB 59992797221, Dalmatinskih brigada 17, 51211 Matulji</item>
    </izvorni_sadrzaj>
    <derivirana_varijabla naziv="DomainObject.Predmet.ProtuStrankaListFormatedWithAdressOIB_1">
      <item>3. MAJ TVORNICA INDUSTRIJSKE I BRODSKE OPREME d.d., OIB 59992797221, Dalmatinskih brigada 17, 51211 Matulji</item>
    </derivirana_varijabla>
  </DomainObject.Predmet.ProtuStrankaListFormatedWithAdressOIB>
  <DomainObject.Predmet.ProtuStrankaListNazivFormated>
    <izvorni_sadrzaj>
      <item>3. MAJ TVORNICA INDUSTRIJSKE I BRODSKE OPREME d.d.</item>
    </izvorni_sadrzaj>
    <derivirana_varijabla naziv="DomainObject.Predmet.ProtuStrankaListNazivFormated_1">
      <item>3. MAJ TVORNICA INDUSTRIJSKE I BRODSKE OPREME d.d.</item>
    </derivirana_varijabla>
  </DomainObject.Predmet.ProtuStrankaListNazivFormated>
  <DomainObject.Predmet.ProtuStrankaListNazivFormatedOIB>
    <izvorni_sadrzaj>
      <item>3. MAJ TVORNICA INDUSTRIJSKE I BRODSKE OPREME d.d., OIB 59992797221</item>
    </izvorni_sadrzaj>
    <derivirana_varijabla naziv="DomainObject.Predmet.ProtuStrankaListNazivFormatedOIB_1">
      <item>3. MAJ TVORNICA INDUSTRIJSKE I BRODSKE OPREME d.d., OIB 59992797221</item>
    </derivirana_varijabla>
  </DomainObject.Predmet.ProtuStrankaListNazivFormatedOIB>
  <DomainObject.Predmet.OstaliList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izvorni_sadrzaj>
    <derivirana_varijabla naziv="DomainObject.Predmet.OstaliList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derivirana_varijabla>
  </DomainObject.Predmet.OstaliListFormated>
  <DomainObject.Predmet.OstaliList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izvorni_sadrzaj>
    <derivirana_varijabla naziv="DomainObject.Predmet.OstaliList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derivirana_varijabla>
  </DomainObject.Predmet.OstaliListFormatedOIB>
  <DomainObject.Predmet.OstaliListFormatedWithAdress>
    <izvorni_sadrzaj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izvorni_sadrzaj>
    <derivirana_varijabla naziv="DomainObject.Predmet.OstaliListFormatedWithAdress_1"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derivirana_varijabla>
  </DomainObject.Predmet.OstaliListFormatedWithAdress>
  <DomainObject.Predmet.OstaliListFormatedWithAdressOIB>
    <izvorni_sadrzaj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izvorni_sadrzaj>
    <derivirana_varijabla naziv="DomainObject.Predmet.OstaliListFormatedWithAdressOIB_1"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derivirana_varijabla>
  </DomainObject.Predmet.OstaliListFormatedWithAdressOIB>
  <DomainObject.Predmet.OstaliListNaziv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izvorni_sadrzaj>
    <derivirana_varijabla naziv="DomainObject.Predmet.OstaliListNaziv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derivirana_varijabla>
  </DomainObject.Predmet.OstaliListNazivFormated>
  <DomainObject.Predmet.OstaliListNaziv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izvorni_sadrzaj>
    <derivirana_varijabla naziv="DomainObject.Predmet.OstaliListNaziv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St-416/2016-38</izvorni_sadrzaj>
    <derivirana_varijabla naziv="DomainObject.PoslovniBrojDokumenta_1">St-416/2016-38</derivirana_varijabla>
  </DomainObject.PoslovniBrojDokumenta>
  <DomainObject.Predmet.StrankaIDrugi>
    <izvorni_sadrzaj>MATKO PEKIĆ</izvorni_sadrzaj>
    <derivirana_varijabla naziv="DomainObject.Predmet.StrankaIDrugi_1">MATKO PEKIĆ</derivirana_varijabla>
  </DomainObject.Predmet.StrankaIDrugi>
  <DomainObject.Predmet.ProtustrankaIDrugi>
    <izvorni_sadrzaj>3. MAJ TVORNICA INDUSTRIJSKE I BRODSKE OPREME d.d.</izvorni_sadrzaj>
    <derivirana_varijabla naziv="DomainObject.Predmet.ProtustrankaIDrugi_1">3. MAJ TVORNICA INDUSTRIJSKE I BRODSKE OPREME d.d.</derivirana_varijabla>
  </DomainObject.Predmet.ProtustrankaIDrugi>
  <DomainObject.Predmet.StrankaIDrugiAdressOIB>
    <izvorni_sadrzaj>MATKO PEKIĆ, OIB 65581306509, Dr. Nilo Cara 15, 51415 Lovran</izvorni_sadrzaj>
    <derivirana_varijabla naziv="DomainObject.Predmet.StrankaIDrugiAdressOIB_1">MATKO PEKIĆ, OIB 65581306509, Dr. Nilo Cara 15, 51415 Lovran</derivirana_varijabla>
  </DomainObject.Predmet.StrankaIDrugiAdressOIB>
  <DomainObject.Predmet.ProtustrankaIDrugiAdressOIB>
    <izvorni_sadrzaj>3. MAJ TVORNICA INDUSTRIJSKE I BRODSKE OPREME d.d., OIB 59992797221, Dalmatinskih brigada 17, 51211 Matulji</izvorni_sadrzaj>
    <derivirana_varijabla naziv="DomainObject.Predmet.ProtustrankaIDrugiAdressOIB_1">3. MAJ TVORNICA INDUSTRIJSKE I BRODSKE OPREME d.d., OIB 59992797221, Dalmatinskih brigada 17,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izvorni_sadrzaj>
    <derivirana_varijabla naziv="DomainObject.Predmet.SudioniciListNaziv_1"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derivirana_varijabla>
  </DomainObject.Predmet.SudioniciListNaziv>
  <DomainObject.Predmet.SudioniciListAdressOIB>
    <izvorni_sadrzaj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izvorni_sadrzaj>
    <derivirana_varijabla naziv="DomainObject.Predmet.SudioniciListAdressOIB_1"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DB0A2-AC61-4607-ADB4-1AA4E90748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14</properties:Pages>
  <properties:Words>3365</properties:Words>
  <properties:Characters>19950</properties:Characters>
  <properties:Lines>669</properties:Lines>
  <properties:Paragraphs>353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2016-09-07T12:17:00Z</dcterms:created>
  <dc:creator>rcerneka</dc:creator>
  <cp:lastModifiedBy>Jasna Radulović</cp:lastModifiedBy>
  <cp:lastPrinted>2016-09-07T13:27:00Z</cp:lastPrinted>
  <dcterms:modified xmlns:xsi="http://www.w3.org/2001/XMLSchema-instance" xsi:type="dcterms:W3CDTF">2016-09-08T08:31:00Z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St-416/2016-38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