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b21b" w14:paraId="7a4b21b" w:rsidRDefault="00BF4BEE" w:rsidP="00BF4BEE" w:rsidR="00BF4BE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BEE" w:rsidP="00BF4BEE" w:rsidR="00BF4BE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4BEE" w:rsidP="00BF4BEE" w:rsidR="00BF4B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4BEE" w:rsidP="00BF4BEE" w:rsidR="00BF4B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F4BEE" w:rsidP="00BF4BEE" w:rsidR="00BF4BE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F4BEE" w:rsidP="00BF4BEE" w:rsidR="00BF4BE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F4BEE" w:rsidP="00BF4BEE" w:rsidR="00BF4BEE" w:rsidRPr="005D578C">
      <w:pPr>
        <w:jc w:val="center"/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F4BEE" w:rsidP="00BF4BEE" w:rsidR="00BF4BEE" w:rsidRPr="005D578C">
      <w:pPr>
        <w:rPr>
          <w:rFonts w:cs="Times New Roman" w:eastAsia="Times New Roman"/>
          <w:szCs w:val="24"/>
        </w:rPr>
      </w:pPr>
    </w:p>
    <w:p w:rsidRDefault="00BF4BEE" w:rsidP="00BF4BEE" w:rsidR="00BF4BE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6E2C9C" w:rsidRPr="006E2C9C">
        <w:rPr>
          <w:rFonts w:cs="Times New Roman" w:eastAsia="Times New Roman"/>
          <w:szCs w:val="24"/>
        </w:rPr>
        <w:t xml:space="preserve"> </w:t>
      </w:r>
      <w:r w:rsidR="006E2C9C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7224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AREAL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Prilaz Kikova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56189528865, MBS 040175831, </w:t>
      </w:r>
      <w:r w:rsidR="006E2C9C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4D0B4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BF4BEE" w:rsidP="00BF4BEE" w:rsidR="00BF4BEE" w:rsidRPr="005D578C">
      <w:pPr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F4BEE" w:rsidP="00BF4BEE" w:rsidR="00BF4BEE" w:rsidRPr="005D578C">
      <w:pPr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AREAL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Prilaz Kikova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56189528865, MBS 040175831,</w:t>
      </w:r>
      <w:r w:rsidRPr="005D578C">
        <w:rPr>
          <w:rFonts w:cs="Times New Roman" w:eastAsia="Times New Roman"/>
          <w:szCs w:val="24"/>
        </w:rPr>
        <w:t xml:space="preserve"> s danom </w:t>
      </w:r>
      <w:r w:rsidR="006E2C9C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4D0B4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4D0B43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4D0B43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BF4BEE" w:rsidP="00BF4BEE" w:rsidR="00BF4BEE" w:rsidRPr="005D578C">
      <w:pPr>
        <w:rPr>
          <w:rFonts w:cs="Times New Roman" w:eastAsia="Times New Roman"/>
          <w:szCs w:val="24"/>
        </w:rPr>
      </w:pPr>
    </w:p>
    <w:p w:rsidRDefault="00BF4BEE" w:rsidP="00BF4BEE" w:rsidR="00BF4BE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F4BEE" w:rsidP="00BF4BEE" w:rsidR="00BF4BEE">
      <w:pPr>
        <w:ind w:firstLine="708"/>
        <w:rPr>
          <w:rFonts w:cs="Times New Roman" w:eastAsia="Times New Roman"/>
          <w:szCs w:val="20"/>
        </w:rPr>
      </w:pPr>
    </w:p>
    <w:p w:rsidRDefault="00BF4BEE" w:rsidP="00BF4BEE" w:rsidR="00BF4B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AREAL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Prilaz Kikova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56189528865, MBS 040175831.</w:t>
      </w:r>
    </w:p>
    <w:p w:rsidRDefault="00BF4BEE" w:rsidP="00BF4BEE" w:rsidR="00BF4BEE">
      <w:pPr>
        <w:rPr>
          <w:rFonts w:cs="Times New Roman" w:eastAsia="Times New Roman"/>
          <w:szCs w:val="24"/>
        </w:rPr>
      </w:pPr>
    </w:p>
    <w:p w:rsidRDefault="00BF4BEE" w:rsidP="00BF4BEE" w:rsidR="00BF4B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AREAL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Prilaz Kikova 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56189528865, MBS 040175831.</w:t>
      </w:r>
    </w:p>
    <w:p w:rsidRDefault="00BF4BEE" w:rsidP="00BF4BEE" w:rsidR="00BF4BEE">
      <w:pPr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F4BEE" w:rsidP="00BF4BEE" w:rsidR="00BF4BEE">
      <w:pPr>
        <w:ind w:firstLine="708"/>
        <w:rPr>
          <w:rFonts w:cs="Times New Roman" w:eastAsia="Times New Roman"/>
          <w:szCs w:val="24"/>
        </w:rPr>
      </w:pPr>
    </w:p>
    <w:p w:rsidRDefault="00BF4BEE" w:rsidP="00BF4BEE" w:rsidR="00BF4B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AREAL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St-281/2015-3 od 18. studenog 2015. pokrenuo skraćeni stečajni postupak nad dužnikom AREAL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St-281/2015-4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F4BEE" w:rsidP="00BF4BEE" w:rsidR="00BF4BE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4D0B43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F4BEE" w:rsidP="00BF4BEE" w:rsidR="00BF4BEE" w:rsidRPr="005D578C">
      <w:pPr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E2C9C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4D0B4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F4BEE" w:rsidP="00BF4BEE" w:rsidR="00BF4BEE" w:rsidRPr="005D578C">
      <w:pPr>
        <w:jc w:val="center"/>
        <w:rPr>
          <w:rFonts w:cs="Times New Roman" w:eastAsia="Times New Roman"/>
          <w:szCs w:val="24"/>
        </w:rPr>
      </w:pPr>
    </w:p>
    <w:p w:rsidRDefault="00BF4BEE" w:rsidP="006E2C9C" w:rsidR="00BF4BE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F4BEE" w:rsidP="006E2C9C" w:rsidR="00BF4BE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6E2C9C">
        <w:rPr>
          <w:rFonts w:cs="Times New Roman" w:eastAsia="Times New Roman"/>
          <w:szCs w:val="24"/>
        </w:rPr>
        <w:t>, v. r.</w:t>
      </w:r>
    </w:p>
    <w:p w:rsidRDefault="00BF4BEE" w:rsidP="00BF4BEE" w:rsidR="00BF4BEE" w:rsidRPr="005D578C">
      <w:pPr>
        <w:jc w:val="left"/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F4BEE" w:rsidP="00BF4BEE" w:rsidR="00BF4BE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F4BEE" w:rsidP="00BF4BEE" w:rsidR="00BF4BEE">
      <w:pPr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rPr>
          <w:rFonts w:cs="Times New Roman" w:eastAsia="Times New Roman"/>
          <w:szCs w:val="24"/>
        </w:rPr>
      </w:pPr>
    </w:p>
    <w:p w:rsidRDefault="00BF4BEE" w:rsidP="00BF4BEE" w:rsidR="00BF4B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AREAL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Labin, Prilaz Kikova 3,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dužnika, Dino Buršić, Labin, Svetog Mikule 31</w:t>
      </w:r>
      <w:r w:rsidR="004D0B43">
        <w:rPr>
          <w:rFonts w:cs="Times New Roman" w:eastAsia="Times New Roman"/>
          <w:szCs w:val="24"/>
        </w:rPr>
        <w:t>,</w:t>
      </w:r>
    </w:p>
    <w:p w:rsidRDefault="00BF4BEE" w:rsidP="00BF4BEE" w:rsidR="00BF4BE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4D0B43">
        <w:rPr>
          <w:rFonts w:cs="Times New Roman" w:eastAsia="Times New Roman"/>
          <w:szCs w:val="20"/>
        </w:rPr>
        <w:t xml:space="preserve">Pazin, Porezno mjesto Labin, Labin, Rudarska 1, 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4"/>
        </w:rPr>
        <w:t>,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F4BEE" w:rsidP="00BF4BEE" w:rsidR="00BF4B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F4BEE" w:rsidP="00BF4BEE" w:rsidR="00BF4BEE" w:rsidRPr="00EB7ECC"/>
    <w:p w:rsidRDefault="00BF4BEE" w:rsidP="00BF4BEE" w:rsidR="00BF4BEE">
      <w:pPr>
        <w:jc w:val="left"/>
        <w:rPr>
          <w:rFonts w:cs="Times New Roman" w:eastAsia="Times New Roman"/>
          <w:szCs w:val="24"/>
        </w:rPr>
      </w:pPr>
    </w:p>
    <w:p w:rsidRDefault="00BF4BEE" w:rsidP="00BF4BEE" w:rsidR="00BF4BEE"/>
    <w:sectPr w:rsidSect="00A074C3" w:rsidR="00BF4BE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645" w:rsidP="00E74645" w:rsidR="00E74645">
      <w:r>
        <w:separator/>
      </w:r>
    </w:p>
  </w:endnote>
  <w:endnote w:id="0" w:type="continuationSeparator">
    <w:p w:rsidRDefault="00E74645" w:rsidP="00E74645" w:rsidR="00E74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645" w:rsidP="00E74645" w:rsidR="00E74645">
      <w:r>
        <w:separator/>
      </w:r>
    </w:p>
  </w:footnote>
  <w:footnote w:id="0" w:type="continuationSeparator">
    <w:p w:rsidRDefault="00E74645" w:rsidP="00E74645" w:rsidR="00E74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64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6501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64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D81"/>
    <w:rsid w:val="00057D81"/>
    <w:rsid w:val="004D0B43"/>
    <w:rsid w:val="006A144F"/>
    <w:rsid w:val="006E2C9C"/>
    <w:rsid w:val="00A65012"/>
    <w:rsid w:val="00BF4BEE"/>
    <w:rsid w:val="00C13AD5"/>
    <w:rsid w:val="00E7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64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464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7464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6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64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46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464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01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501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50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50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64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464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7464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6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64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46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464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01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501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50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50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AREAL d.o.o. LABIN</izvorni_sadrzaj>
    <derivirana_varijabla naziv="DomainObject.Predmet.ProtustrankaFormated_1">  AREAL d.o.o. LABIN</derivirana_varijabla>
  </DomainObject.Predmet.ProtustrankaFormated>
  <DomainObject.Predmet.ProtustrankaFormatedOIB>
    <izvorni_sadrzaj>  AREAL d.o.o. LABIN, OIB 56189528865</izvorni_sadrzaj>
    <derivirana_varijabla naziv="DomainObject.Predmet.ProtustrankaFormatedOIB_1">  AREAL d.o.o. LABIN, OIB 56189528865</derivirana_varijabla>
  </DomainObject.Predmet.ProtustrankaFormatedOIB>
  <DomainObject.Predmet.ProtustrankaFormatedWithAdress>
    <izvorni_sadrzaj> AREAL d.o.o. LABIN, Prilaz Kikova 3, 52220 Labin</izvorni_sadrzaj>
    <derivirana_varijabla naziv="DomainObject.Predmet.ProtustrankaFormatedWithAdress_1"> AREAL d.o.o. LABIN, Prilaz Kikova 3, 52220 Labin</derivirana_varijabla>
  </DomainObject.Predmet.ProtustrankaFormatedWithAdress>
  <DomainObject.Predmet.ProtustrankaFormatedWithAdressOIB>
    <izvorni_sadrzaj> AREAL d.o.o. LABIN, OIB 56189528865, Prilaz Kikova 3, 52220 Labin</izvorni_sadrzaj>
    <derivirana_varijabla naziv="DomainObject.Predmet.ProtustrankaFormatedWithAdressOIB_1"> AREAL d.o.o. LABIN, OIB 56189528865, Prilaz Kikova 3, 52220 Labin</derivirana_varijabla>
  </DomainObject.Predmet.ProtustrankaFormatedWithAdressOIB>
  <DomainObject.Predmet.ProtustrankaWithAdress>
    <izvorni_sadrzaj>AREAL d.o.o. LABIN Prilaz Kikova 3, 52220 Labin</izvorni_sadrzaj>
    <derivirana_varijabla naziv="DomainObject.Predmet.ProtustrankaWithAdress_1">AREAL d.o.o. LABIN Prilaz Kikova 3, 52220 Labin</derivirana_varijabla>
  </DomainObject.Predmet.ProtustrankaWithAdress>
  <DomainObject.Predmet.ProtustrankaWithAdressOIB>
    <izvorni_sadrzaj>AREAL d.o.o. LABIN, OIB 56189528865, Prilaz Kikova 3, 52220 Labin</izvorni_sadrzaj>
    <derivirana_varijabla naziv="DomainObject.Predmet.ProtustrankaWithAdressOIB_1">AREAL d.o.o. LABIN, OIB 56189528865, Prilaz Kikova 3, 52220 Labin</derivirana_varijabla>
  </DomainObject.Predmet.ProtustrankaWithAdressOIB>
  <DomainObject.Predmet.ProtustrankaNazivFormated>
    <izvorni_sadrzaj>AREAL d.o.o. LABIN</izvorni_sadrzaj>
    <derivirana_varijabla naziv="DomainObject.Predmet.ProtustrankaNazivFormated_1">AREAL d.o.o. LABIN</derivirana_varijabla>
  </DomainObject.Predmet.ProtustrankaNazivFormated>
  <DomainObject.Predmet.ProtustrankaNazivFormatedOIB>
    <izvorni_sadrzaj>AREAL d.o.o. LABIN, OIB 56189528865</izvorni_sadrzaj>
    <derivirana_varijabla naziv="DomainObject.Predmet.ProtustrankaNazivFormatedOIB_1">AREAL d.o.o. LABIN, OIB 56189528865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54478.45</izvorni_sadrzaj>
    <derivirana_varijabla naziv="DomainObject.Predmet.TrenutnaVrijednost_1">54478.45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AREAL d.o.o. LABIN</item>
    </izvorni_sadrzaj>
    <derivirana_varijabla naziv="DomainObject.Predmet.ProtuStrankaListFormated_1">
      <item>AREAL d.o.o. LABIN</item>
    </derivirana_varijabla>
  </DomainObject.Predmet.ProtuStrankaListFormated>
  <DomainObject.Predmet.ProtuStrankaListFormatedOIB>
    <izvorni_sadrzaj>
      <item>AREAL d.o.o. LABIN, OIB 56189528865</item>
    </izvorni_sadrzaj>
    <derivirana_varijabla naziv="DomainObject.Predmet.ProtuStrankaListFormatedOIB_1">
      <item>AREAL d.o.o. LABIN, OIB 56189528865</item>
    </derivirana_varijabla>
  </DomainObject.Predmet.ProtuStrankaListFormatedOIB>
  <DomainObject.Predmet.ProtuStrankaListFormatedWithAdress>
    <izvorni_sadrzaj>
      <item>AREAL d.o.o. LABIN, Prilaz Kikova 3, 52220 Labin</item>
    </izvorni_sadrzaj>
    <derivirana_varijabla naziv="DomainObject.Predmet.ProtuStrankaListFormatedWithAdress_1">
      <item>AREAL d.o.o. LABIN, Prilaz Kikova 3, 52220 Labin</item>
    </derivirana_varijabla>
  </DomainObject.Predmet.ProtuStrankaListFormatedWithAdress>
  <DomainObject.Predmet.ProtuStrankaListFormatedWithAdressOIB>
    <izvorni_sadrzaj>
      <item>AREAL d.o.o. LABIN, OIB 56189528865, Prilaz Kikova 3, 52220 Labin</item>
    </izvorni_sadrzaj>
    <derivirana_varijabla naziv="DomainObject.Predmet.ProtuStrankaListFormatedWithAdressOIB_1">
      <item>AREAL d.o.o. LABIN, OIB 56189528865, Prilaz Kikova 3, 52220 Labin</item>
    </derivirana_varijabla>
  </DomainObject.Predmet.ProtuStrankaListFormatedWithAdressOIB>
  <DomainObject.Predmet.ProtuStrankaListNazivFormated>
    <izvorni_sadrzaj>
      <item>AREAL d.o.o. LABIN</item>
    </izvorni_sadrzaj>
    <derivirana_varijabla naziv="DomainObject.Predmet.ProtuStrankaListNazivFormated_1">
      <item>AREAL d.o.o. LABIN</item>
    </derivirana_varijabla>
  </DomainObject.Predmet.ProtuStrankaListNazivFormated>
  <DomainObject.Predmet.ProtuStrankaListNazivFormatedOIB>
    <izvorni_sadrzaj>
      <item>AREAL d.o.o. LABIN, OIB 56189528865</item>
    </izvorni_sadrzaj>
    <derivirana_varijabla naziv="DomainObject.Predmet.ProtuStrankaListNazivFormatedOIB_1">
      <item>AREAL d.o.o. LABIN, OIB 56189528865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AREAL d.o.o. LABIN</izvorni_sadrzaj>
    <derivirana_varijabla naziv="DomainObject.Predmet.ProtustrankaIDrugi_1">AREAL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AREAL d.o.o. LABIN, OIB 56189528865, Prilaz Kikova 3, 52220 Labin</izvorni_sadrzaj>
    <derivirana_varijabla naziv="DomainObject.Predmet.ProtustrankaIDrugiAdressOIB_1">AREAL d.o.o. LABIN, OIB 56189528865,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AREAL d.o.o. LABIN</item>
    </izvorni_sadrzaj>
    <derivirana_varijabla naziv="DomainObject.Predmet.SudioniciListNaziv_1">
      <item>FINANCIJSKA AGENCIJA, RC RIJEKA, PODRUŽNICA PULA, PULA</item>
      <item>AREAL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AREAL d.o.o. LABIN, OIB 56189528865, Prilaz Kikova 3,52220 Labin</item>
    </izvorni_sadrzaj>
    <derivirana_varijabla naziv="DomainObject.Predmet.SudioniciListAdressOIB_1">
      <item>FINANCIJSKA AGENCIJA, RC RIJEKA, PODRUŽNICA PULA, PULA, OIB 85821130368, Giardini 5,52100 Pula</item>
      <item>AREAL d.o.o. LABIN, OIB 56189528865, Prilaz Kikova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56189528865</item>
    </izvorni_sadrzaj>
    <derivirana_varijabla naziv="DomainObject.Predmet.SudioniciListNazivOIB_1">
      <item>, OIB 85821130368</item>
      <item>, OIB 56189528865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606</properties:Words>
  <properties:Characters>3221</properties:Characters>
  <properties:Lines>78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2016-01-22T12:50:00Z</dcterms:created>
  <dc:creator>Mihaela Kaligari</dc:creator>
  <dc:description/>
  <cp:keywords/>
  <cp:lastModifiedBy>Mihaela Kaligari</cp:lastModifiedBy>
  <cp:lastPrinted>2016-02-02T09:30:00Z</cp:lastPrinted>
  <dcterms:modified xmlns:xsi="http://www.w3.org/2001/XMLSchema-instance" xsi:type="dcterms:W3CDTF">2016-02-03T07:16:00Z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