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e354" w14:paraId="a7ae35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861D4">
        <w:t>3123</w:t>
      </w:r>
      <w:r w:rsidR="005112E5">
        <w:t>/</w:t>
      </w:r>
      <w:r w:rsidR="00C6341C">
        <w:t>2018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0A79DA">
        <w:t>17</w:t>
      </w:r>
      <w:r w:rsidR="005112E5">
        <w:t xml:space="preserve">. </w:t>
      </w:r>
      <w:r w:rsidR="000A79DA">
        <w:t>travnja</w:t>
      </w:r>
      <w:r w:rsidR="00F60614">
        <w:t xml:space="preserve"> </w:t>
      </w:r>
      <w:r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F861D4" w:rsidRPr="00112529">
        <w:t>USBON PROMET j.d.o.o. za trgovinu i usluge</w:t>
      </w:r>
      <w:r w:rsidR="00F861D4">
        <w:t xml:space="preserve">, OIB: </w:t>
      </w:r>
      <w:r w:rsidR="00F861D4" w:rsidRPr="00112529">
        <w:t>01509142124</w:t>
      </w:r>
      <w:r w:rsidR="00F861D4">
        <w:t>, Zagreb, Savska cesta 32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861D4">
        <w:t>38.957,48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A79DA">
        <w:t>17</w:t>
      </w:r>
      <w:r w:rsidR="005112E5">
        <w:t xml:space="preserve">. </w:t>
      </w:r>
      <w:r w:rsidR="000A79DA">
        <w:t>travnja</w:t>
      </w:r>
      <w:r w:rsidR="00590AEF">
        <w:t xml:space="preserve"> </w:t>
      </w:r>
      <w:r w:rsidR="00BC6476">
        <w:t>2019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Default="00572798" w:rsidP="00F60614" w:rsidR="00572798"/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 w:rsidR="00BC6476">
      <w:tab/>
      <w:t>25. St</w:t>
    </w:r>
    <w:r>
      <w:t>-</w:t>
    </w:r>
    <w:r w:rsidR="00F861D4">
      <w:t>3123</w:t>
    </w:r>
    <w:r w:rsidR="005112E5">
      <w:t>/</w:t>
    </w:r>
    <w:r w:rsidR="00BC6476">
      <w:t>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A79DA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04185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A6607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C6476"/>
    <w:rsid w:val="00BD2F8B"/>
    <w:rsid w:val="00C50013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1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1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1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1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1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041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1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1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1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1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3123</izvorni_sadrzaj>
    <derivirana_varijabla naziv="DomainObject.Predmet.Broj_1">3123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St-3123/2018</izvorni_sadrzaj>
    <derivirana_varijabla naziv="DomainObject.Predmet.OznakaBroj_1">St-3123/2018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USBON PROMET j.d.o.o. za trgovinu i usluge</izvorni_sadrzaj>
    <derivirana_varijabla naziv="DomainObject.Predmet.ProtustrankaFormated_1">  USBON PROMET j.d.o.o. za trgovinu i usluge</derivirana_varijabla>
  </DomainObject.Predmet.ProtustrankaFormated>
  <DomainObject.Predmet.ProtustrankaFormatedOIB>
    <izvorni_sadrzaj>  USBON PROMET j.d.o.o. za trgovinu i usluge, OIB 01509142124</izvorni_sadrzaj>
    <derivirana_varijabla naziv="DomainObject.Predmet.ProtustrankaFormatedOIB_1">  USBON PROMET j.d.o.o. za trgovinu i usluge, OIB 01509142124</derivirana_varijabla>
  </DomainObject.Predmet.ProtustrankaFormatedOIB>
  <DomainObject.Predmet.ProtustrankaFormatedWithAdress>
    <izvorni_sadrzaj> USBON PROMET j.d.o.o. za trgovinu i usluge, Savska cesta 32, 10000 Zagreb</izvorni_sadrzaj>
    <derivirana_varijabla naziv="DomainObject.Predmet.ProtustrankaFormatedWithAdress_1"> USBON PROMET j.d.o.o. za trgovinu i usluge, Savska cesta 32, 10000 Zagreb</derivirana_varijabla>
  </DomainObject.Predmet.ProtustrankaFormatedWithAdress>
  <DomainObject.Predmet.ProtustrankaFormatedWithAdressOIB>
    <izvorni_sadrzaj> USBON PROMET j.d.o.o. za trgovinu i usluge, OIB 01509142124, Savska cesta 32, 10000 Zagreb</izvorni_sadrzaj>
    <derivirana_varijabla naziv="DomainObject.Predmet.ProtustrankaFormatedWithAdressOIB_1"> USBON PROMET j.d.o.o. za trgovinu i usluge, OIB 01509142124, Savska cesta 32, 10000 Zagreb</derivirana_varijabla>
  </DomainObject.Predmet.ProtustrankaFormatedWithAdressOIB>
  <DomainObject.Predmet.ProtustrankaWithAdress>
    <izvorni_sadrzaj>USBON PROMET j.d.o.o. za trgovinu i usluge Savska cesta 32, 10000 Zagreb</izvorni_sadrzaj>
    <derivirana_varijabla naziv="DomainObject.Predmet.ProtustrankaWithAdress_1">USBON PROMET j.d.o.o. za trgovinu i usluge Savska cesta 32, 10000 Zagreb</derivirana_varijabla>
  </DomainObject.Predmet.ProtustrankaWithAdress>
  <DomainObject.Predmet.ProtustrankaWithAdressOIB>
    <izvorni_sadrzaj>USBON PROMET j.d.o.o. za trgovinu i usluge, OIB 01509142124, Savska cesta 32, 10000 Zagreb</izvorni_sadrzaj>
    <derivirana_varijabla naziv="DomainObject.Predmet.ProtustrankaWithAdressOIB_1">USBON PROMET j.d.o.o. za trgovinu i usluge, OIB 01509142124, Savska cesta 32, 10000 Zagreb</derivirana_varijabla>
  </DomainObject.Predmet.ProtustrankaWithAdressOIB>
  <DomainObject.Predmet.ProtustrankaNazivFormated>
    <izvorni_sadrzaj>USBON PROMET j.d.o.o. za trgovinu i usluge</izvorni_sadrzaj>
    <derivirana_varijabla naziv="DomainObject.Predmet.ProtustrankaNazivFormated_1">USBON PROMET j.d.o.o. za trgovinu i usluge</derivirana_varijabla>
  </DomainObject.Predmet.ProtustrankaNazivFormated>
  <DomainObject.Predmet.ProtustrankaNazivFormatedOIB>
    <izvorni_sadrzaj>USBON PROMET j.d.o.o. za trgovinu i usluge, OIB 01509142124</izvorni_sadrzaj>
    <derivirana_varijabla naziv="DomainObject.Predmet.ProtustrankaNazivFormatedOIB_1">USBON PROMET j.d.o.o. za trgovinu i usluge, OIB 01509142124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USBON PROMET j.d.o.o. za trgovinu i usluge</item>
    </izvorni_sadrzaj>
    <derivirana_varijabla naziv="DomainObject.Predmet.ProtuStrankaListFormated_1">
      <item>USBON PROMET j.d.o.o. za trgovinu i usluge</item>
    </derivirana_varijabla>
  </DomainObject.Predmet.ProtuStrankaListFormated>
  <DomainObject.Predmet.ProtuStrankaListFormatedOIB>
    <izvorni_sadrzaj>
      <item>USBON PROMET j.d.o.o. za trgovinu i usluge, OIB 01509142124</item>
    </izvorni_sadrzaj>
    <derivirana_varijabla naziv="DomainObject.Predmet.ProtuStrankaListFormatedOIB_1">
      <item>USBON PROMET j.d.o.o. za trgovinu i usluge, OIB 01509142124</item>
    </derivirana_varijabla>
  </DomainObject.Predmet.ProtuStrankaListFormatedOIB>
  <DomainObject.Predmet.ProtuStrankaListFormatedWithAdress>
    <izvorni_sadrzaj>
      <item>USBON PROMET j.d.o.o. za trgovinu i usluge, Savska cesta 32, 10000 Zagreb</item>
    </izvorni_sadrzaj>
    <derivirana_varijabla naziv="DomainObject.Predmet.ProtuStrankaListFormatedWithAdress_1">
      <item>USBON PROMET j.d.o.o. za trgovinu i usluge, Savska cesta 32, 10000 Zagreb</item>
    </derivirana_varijabla>
  </DomainObject.Predmet.ProtuStrankaListFormatedWithAdress>
  <DomainObject.Predmet.ProtuStrankaListFormatedWithAdressOIB>
    <izvorni_sadrzaj>
      <item>USBON PROMET j.d.o.o. za trgovinu i usluge, OIB 01509142124, Savska cesta 32, 10000 Zagreb</item>
    </izvorni_sadrzaj>
    <derivirana_varijabla naziv="DomainObject.Predmet.ProtuStrankaListFormatedWithAdressOIB_1">
      <item>USBON PROMET j.d.o.o. za trgovinu i usluge, OIB 01509142124, Savska cesta 32, 10000 Zagreb</item>
    </derivirana_varijabla>
  </DomainObject.Predmet.ProtuStrankaListFormatedWithAdressOIB>
  <DomainObject.Predmet.ProtuStrankaListNazivFormated>
    <izvorni_sadrzaj>
      <item>USBON PROMET j.d.o.o. za trgovinu i usluge</item>
    </izvorni_sadrzaj>
    <derivirana_varijabla naziv="DomainObject.Predmet.ProtuStrankaListNazivFormated_1">
      <item>USBON PROMET j.d.o.o. za trgovinu i usluge</item>
    </derivirana_varijabla>
  </DomainObject.Predmet.ProtuStrankaListNazivFormated>
  <DomainObject.Predmet.ProtuStrankaListNazivFormatedOIB>
    <izvorni_sadrzaj>
      <item>USBON PROMET j.d.o.o. za trgovinu i usluge, OIB 01509142124</item>
    </izvorni_sadrzaj>
    <derivirana_varijabla naziv="DomainObject.Predmet.ProtuStrankaListNazivFormatedOIB_1">
      <item>USBON PROMET j.d.o.o. za trgovinu i usluge, OIB 01509142124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USBON PROMET j.d.o.o. za trgovinu i usluge</izvorni_sadrzaj>
    <derivirana_varijabla naziv="DomainObject.Predmet.ProtustrankaIDrugi_1">USBON PROMET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USBON PROMET j.d.o.o. za trgovinu i usluge, OIB 01509142124, Savska cesta 32, 10000 Zagreb</izvorni_sadrzaj>
    <derivirana_varijabla naziv="DomainObject.Predmet.ProtustrankaIDrugiAdressOIB_1">USBON PROMET j.d.o.o. za trgovinu i usluge, OIB 01509142124, Savska cesta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USBON PROMET j.d.o.o. za trgovinu i usluge</item>
    </izvorni_sadrzaj>
    <derivirana_varijabla naziv="DomainObject.Predmet.SudioniciListNaziv_1">
      <item>FINA Regionalni centar Zagreb</item>
      <item>USBON PROMET j.d.o.o. za trgovinu i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USBON PROMET j.d.o.o. za trgovinu i usluge, OIB 01509142124, Savska cesta 32,10000 Zagreb</item>
    </izvorni_sadrzaj>
    <derivirana_varijabla naziv="DomainObject.Predmet.SudioniciListAdressOIB_1">
      <item>FINA Regionalni centar Zagreb, OIB 85821130368, Trg svibanjskih žrtava 1995.1,10000 Zagreb</item>
      <item>USBON PROMET j.d.o.o. za trgovinu i usluge, OIB 01509142124, Savska cesta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01509142124</item>
    </izvorni_sadrzaj>
    <derivirana_varijabla naziv="DomainObject.Predmet.SudioniciListNazivOIB_1">
      <item>, OIB 85821130368</item>
      <item>, OIB 01509142124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261</properties:Words>
  <properties:Characters>1411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2019-04-17T05:51:00Z</dcterms:created>
  <dc:creator>ilukac</dc:creator>
  <cp:lastModifiedBy>Lucija Radulović</cp:lastModifiedBy>
  <cp:lastPrinted>2019-04-17T05:50:00Z</cp:lastPrinted>
  <dcterms:modified xmlns:xsi="http://www.w3.org/2001/XMLSchema-instance" xsi:type="dcterms:W3CDTF">2019-04-17T05:51:00Z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3123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