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dbad" w14:paraId="297dbad" w:rsidRDefault="005A12FB" w:rsidP="005A12FB" w:rsidR="005A12FB" w:rsidRPr="00D66633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AE6636" w:rsidR="005A12FB" w:rsidRPr="00AE6636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</w:t>
      </w:r>
      <w:r w:rsidR="00AE6636">
        <w:rPr>
          <w:rFonts w:hAnsi="Times New Roman" w:ascii="Times New Roman"/>
          <w:szCs w:val="24"/>
          <w:lang w:val="hr-HR"/>
        </w:rPr>
        <w:t xml:space="preserve"> OIB: 85821130368</w:t>
      </w:r>
      <w:r w:rsidRPr="00D66633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B065B0" w:rsidRPr="00B065B0">
        <w:rPr>
          <w:rFonts w:hAnsi="Times New Roman" w:ascii="Times New Roman"/>
          <w:szCs w:val="24"/>
          <w:lang w:val="hr-HR"/>
        </w:rPr>
        <w:t>ARHITEKTONSKI STUDIO S d.o.o., Sunčana 2, 20000 Dubrovnik, OIB: 78775044671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5757D8">
        <w:rPr>
          <w:rFonts w:hAnsi="Times New Roman" w:ascii="Times New Roman"/>
          <w:szCs w:val="24"/>
          <w:lang w:val="hr-HR"/>
        </w:rPr>
        <w:t>12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studenog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96578D" w:rsidRPr="00D66633">
        <w:rPr>
          <w:rFonts w:hAnsi="Times New Roman" w:ascii="Times New Roman"/>
          <w:szCs w:val="24"/>
          <w:lang w:val="hr-HR"/>
        </w:rPr>
        <w:t>8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065B0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B065B0" w:rsidRPr="00B065B0">
        <w:rPr>
          <w:rFonts w:hAnsi="Times New Roman" w:ascii="Times New Roman"/>
          <w:szCs w:val="24"/>
        </w:rPr>
        <w:t>ARHITEKTONSKI STUDIO S d.o.o., Sunčana 2, 20000 Dubrovnik, OIB: 78775044671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AE6636">
        <w:rPr>
          <w:rFonts w:hAnsi="Times New Roman" w:ascii="Times New Roman"/>
          <w:szCs w:val="24"/>
        </w:rPr>
        <w:t>06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AE6636">
        <w:rPr>
          <w:rFonts w:hAnsi="Times New Roman" w:ascii="Times New Roman"/>
          <w:szCs w:val="24"/>
        </w:rPr>
        <w:t>studenog</w:t>
      </w:r>
      <w:r w:rsidR="00947189" w:rsidRPr="00D66633">
        <w:rPr>
          <w:rFonts w:hAnsi="Times New Roman" w:ascii="Times New Roman"/>
          <w:szCs w:val="24"/>
        </w:rPr>
        <w:t xml:space="preserve"> </w:t>
      </w:r>
      <w:r w:rsidR="005F46F2" w:rsidRPr="00D66633">
        <w:rPr>
          <w:rFonts w:hAnsi="Times New Roman" w:ascii="Times New Roman"/>
          <w:szCs w:val="24"/>
        </w:rPr>
        <w:t>201</w:t>
      </w:r>
      <w:r w:rsidR="0096578D" w:rsidRPr="00D66633">
        <w:rPr>
          <w:rFonts w:hAnsi="Times New Roman" w:ascii="Times New Roman"/>
          <w:szCs w:val="24"/>
        </w:rPr>
        <w:t>8</w:t>
      </w:r>
      <w:r w:rsidR="00172E2F" w:rsidRPr="00D66633">
        <w:rPr>
          <w:rFonts w:hAnsi="Times New Roman" w:ascii="Times New Roman"/>
          <w:szCs w:val="24"/>
        </w:rPr>
        <w:t>. godine u 1</w:t>
      </w:r>
      <w:r w:rsidR="005757D8">
        <w:rPr>
          <w:rFonts w:hAnsi="Times New Roman" w:ascii="Times New Roman"/>
          <w:szCs w:val="24"/>
        </w:rPr>
        <w:t>3</w:t>
      </w:r>
      <w:r w:rsidR="00172E2F" w:rsidRPr="00D66633">
        <w:rPr>
          <w:rFonts w:hAnsi="Times New Roman" w:ascii="Times New Roman"/>
          <w:szCs w:val="24"/>
        </w:rPr>
        <w:t>,</w:t>
      </w:r>
      <w:r w:rsidR="00AE6636">
        <w:rPr>
          <w:rFonts w:hAnsi="Times New Roman" w:ascii="Times New Roman"/>
          <w:szCs w:val="24"/>
        </w:rPr>
        <w:t>0</w:t>
      </w:r>
      <w:r w:rsidR="0096578D" w:rsidRPr="00D66633">
        <w:rPr>
          <w:rFonts w:hAnsi="Times New Roman" w:ascii="Times New Roman"/>
          <w:szCs w:val="24"/>
        </w:rPr>
        <w:t>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B065B0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B065B0" w:rsidRPr="00B065B0">
        <w:rPr>
          <w:rFonts w:hAnsi="Times New Roman" w:ascii="Times New Roman"/>
          <w:szCs w:val="24"/>
        </w:rPr>
        <w:t>Damir Vrca, Split, Stoci 2A, OIB: 72900552088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065B0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B065B0" w:rsidRPr="00B065B0">
        <w:rPr>
          <w:rFonts w:hAnsi="Times New Roman" w:ascii="Times New Roman"/>
          <w:szCs w:val="24"/>
          <w:lang w:val="hr-HR"/>
        </w:rPr>
        <w:t>ARHITEKTONSKI STUDIO S d.o.o., Sunčana 2, 20000 Dubrovnik, OIB: 78775044671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56661" w:rsidP="00E56661" w:rsidR="00E5666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6661" w:rsidP="00EE69E5" w:rsidR="00EE69E5" w:rsidRPr="00E56661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56661">
        <w:rPr>
          <w:rFonts w:hAnsi="Times New Roman" w:ascii="Times New Roman"/>
          <w:szCs w:val="24"/>
          <w:lang w:val="hr-HR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5757D8">
        <w:rPr>
          <w:rFonts w:hAnsi="Times New Roman" w:ascii="Times New Roman"/>
          <w:szCs w:val="24"/>
          <w:lang w:val="hr-HR"/>
        </w:rPr>
        <w:t>56</w:t>
      </w:r>
      <w:r w:rsidR="00B065B0">
        <w:rPr>
          <w:rFonts w:hAnsi="Times New Roman" w:ascii="Times New Roman"/>
          <w:szCs w:val="24"/>
          <w:lang w:val="hr-HR"/>
        </w:rPr>
        <w:t>7</w:t>
      </w:r>
      <w:r w:rsidRPr="00E56661">
        <w:rPr>
          <w:rFonts w:hAnsi="Times New Roman" w:ascii="Times New Roman"/>
          <w:szCs w:val="24"/>
          <w:lang w:val="hr-HR"/>
        </w:rPr>
        <w:t>-2018, te dokaz o izvršenoj uplati dostaviti u spis, a obustavu dalje pljenidbe ako iznos predujma nije zaplijenjen u cijelosti.</w:t>
      </w: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B065B0" w:rsidRPr="00B065B0">
        <w:rPr>
          <w:rFonts w:hAnsi="Times New Roman" w:ascii="Times New Roman"/>
          <w:szCs w:val="24"/>
          <w:lang w:val="hr-HR"/>
        </w:rPr>
        <w:t>ARHITEKTONSKI STUDIO S d.o.o., Sunčana 2, 20000 Dubrovnik, OIB: 78775044671</w:t>
      </w:r>
      <w:r w:rsidR="00A65172" w:rsidRPr="00D66633">
        <w:rPr>
          <w:rFonts w:hAnsi="Times New Roman" w:ascii="Times New Roman"/>
          <w:szCs w:val="24"/>
          <w:lang w:val="hr-HR"/>
        </w:rPr>
        <w:t xml:space="preserve">podnijela je ovome sudu Financijska agencija RC SPLIT, Podružnica Dubrovnik, Vukovarska 2, (dalje: FINA), </w:t>
      </w:r>
      <w:r w:rsidR="00A65172" w:rsidRPr="00D66633">
        <w:rPr>
          <w:rFonts w:hAnsi="Times New Roman" w:ascii="Times New Roman"/>
          <w:szCs w:val="24"/>
          <w:lang w:val="hr-HR"/>
        </w:rPr>
        <w:lastRenderedPageBreak/>
        <w:t xml:space="preserve">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>. Stečajnog zakona (NN 71/15,</w:t>
      </w:r>
      <w:r w:rsidR="00AE6636">
        <w:rPr>
          <w:rFonts w:hAnsi="Times New Roman" w:ascii="Times New Roman"/>
          <w:szCs w:val="24"/>
          <w:lang w:val="hr-HR"/>
        </w:rPr>
        <w:t xml:space="preserve"> 104/17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dalje SZ) dana </w:t>
      </w:r>
      <w:r w:rsidR="005757D8">
        <w:rPr>
          <w:rFonts w:hAnsi="Times New Roman" w:ascii="Times New Roman"/>
          <w:szCs w:val="24"/>
          <w:lang w:val="hr-HR"/>
        </w:rPr>
        <w:t>07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kolovoz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5757D8">
        <w:rPr>
          <w:rFonts w:hAnsi="Times New Roman" w:ascii="Times New Roman"/>
          <w:szCs w:val="24"/>
          <w:lang w:val="hr-HR"/>
        </w:rPr>
        <w:t>11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rujn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5757D8">
        <w:rPr>
          <w:rFonts w:hAnsi="Times New Roman" w:ascii="Times New Roman"/>
          <w:szCs w:val="24"/>
          <w:lang w:val="hr-HR"/>
        </w:rPr>
        <w:t>02</w:t>
      </w:r>
      <w:r w:rsidR="00AE6636">
        <w:rPr>
          <w:rFonts w:hAnsi="Times New Roman" w:ascii="Times New Roman"/>
          <w:szCs w:val="24"/>
          <w:lang w:val="hr-HR"/>
        </w:rPr>
        <w:t>.08</w:t>
      </w:r>
      <w:r w:rsidR="00490FDC">
        <w:rPr>
          <w:rFonts w:hAnsi="Times New Roman" w:ascii="Times New Roman"/>
          <w:szCs w:val="24"/>
          <w:lang w:val="hr-HR"/>
        </w:rPr>
        <w:t>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</w:p>
    <w:p w:rsidRDefault="00AE6636" w:rsidP="004C14BD" w:rsidR="00AE66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E6636" w:rsidP="004C14BD" w:rsidR="00AE6636" w:rsidRPr="00D666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uvidom u elektronski sustav FINA e b</w:t>
      </w:r>
      <w:r w:rsidR="005757D8">
        <w:rPr>
          <w:rFonts w:hAnsi="Times New Roman" w:ascii="Times New Roman"/>
          <w:szCs w:val="24"/>
          <w:lang w:val="hr-HR"/>
        </w:rPr>
        <w:t>lokade utvrdio da je i na dan 12</w:t>
      </w:r>
      <w:r>
        <w:rPr>
          <w:rFonts w:hAnsi="Times New Roman" w:ascii="Times New Roman"/>
          <w:szCs w:val="24"/>
          <w:lang w:val="hr-HR"/>
        </w:rPr>
        <w:t>. studenog 2018.g. dužnik i dalje blokiran.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057077" w:rsidR="00A65172" w:rsidRPr="00057077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5757D8">
        <w:rPr>
          <w:rFonts w:hAnsi="Times New Roman" w:ascii="Times New Roman"/>
          <w:b/>
          <w:szCs w:val="24"/>
          <w:lang w:val="hr-HR"/>
        </w:rPr>
        <w:t>12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AE6636">
        <w:rPr>
          <w:rFonts w:hAnsi="Times New Roman" w:ascii="Times New Roman"/>
          <w:b/>
          <w:szCs w:val="24"/>
          <w:lang w:val="hr-HR"/>
        </w:rPr>
        <w:t>studenog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D66633">
        <w:rPr>
          <w:rFonts w:hAnsi="Times New Roman" w:ascii="Times New Roman"/>
          <w:b/>
          <w:szCs w:val="24"/>
          <w:lang w:val="hr-HR"/>
        </w:rPr>
        <w:t>8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057077" w:rsidR="00A65172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057077" w:rsidP="00057077" w:rsidR="00057077" w:rsidRPr="00057077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</w:t>
      </w:r>
      <w:r w:rsidRPr="00057077">
        <w:rPr>
          <w:rFonts w:hAnsi="Times New Roman" w:ascii="Times New Roman"/>
          <w:sz w:val="22"/>
          <w:szCs w:val="22"/>
          <w:lang w:val="hr-HR"/>
        </w:rPr>
        <w:t>.) Podnositelju zahtjeva: FINA</w:t>
      </w:r>
    </w:p>
    <w:p w:rsidRDefault="008F4B0F" w:rsidP="00A65172" w:rsidR="00BB32DF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5757D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3.)</w:t>
      </w:r>
      <w:r w:rsidR="008F4B0F" w:rsidRPr="0005707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57077"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>astupni</w:t>
      </w:r>
      <w:r w:rsidR="005757D8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Ž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 w:rsidRPr="00057077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057077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8</w:t>
      </w:r>
      <w:r w:rsidR="00FD2761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B065B0">
        <w:rPr>
          <w:rFonts w:hAnsi="Times New Roman" w:ascii="Times New Roman"/>
          <w:sz w:val="22"/>
          <w:szCs w:val="22"/>
          <w:lang w:val="hr-HR"/>
        </w:rPr>
        <w:t>OTP banka Hrvatska</w:t>
      </w:r>
      <w:r w:rsidR="00FC60BD" w:rsidRPr="00057077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E56661" w:rsidR="00C134DB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9</w:t>
      </w:r>
      <w:r w:rsidR="004C30A8" w:rsidRPr="00057077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sectPr w:rsidSect="00840E3D" w:rsidR="00C134DB" w:rsidRPr="000570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00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065B0">
      <w:rPr>
        <w:rFonts w:hAnsi="Times New Roman" w:ascii="Times New Roman"/>
        <w:b/>
        <w:sz w:val="22"/>
        <w:szCs w:val="22"/>
        <w:lang w:val="hr-HR"/>
      </w:rPr>
      <w:t>567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7D8">
      <w:rPr>
        <w:rFonts w:hAnsi="Times New Roman" w:ascii="Times New Roman"/>
        <w:b/>
        <w:sz w:val="22"/>
        <w:szCs w:val="22"/>
        <w:lang w:val="hr-HR"/>
      </w:rPr>
      <w:t>56</w:t>
    </w:r>
    <w:r w:rsidR="00B065B0">
      <w:rPr>
        <w:rFonts w:hAnsi="Times New Roman" w:ascii="Times New Roman"/>
        <w:b/>
        <w:sz w:val="22"/>
        <w:szCs w:val="22"/>
        <w:lang w:val="hr-HR"/>
      </w:rPr>
      <w:t>7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8EF"/>
    <w:rsid w:val="000061F4"/>
    <w:rsid w:val="0002593A"/>
    <w:rsid w:val="00032E63"/>
    <w:rsid w:val="0005333E"/>
    <w:rsid w:val="00053815"/>
    <w:rsid w:val="00057077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370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9464D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B706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7D8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E6636"/>
    <w:rsid w:val="00AF0333"/>
    <w:rsid w:val="00AF40B4"/>
    <w:rsid w:val="00B03169"/>
    <w:rsid w:val="00B03C1C"/>
    <w:rsid w:val="00B03CB4"/>
    <w:rsid w:val="00B065B0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5EE7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E7F14"/>
    <w:rsid w:val="00DF49C4"/>
    <w:rsid w:val="00E0072D"/>
    <w:rsid w:val="00E0686A"/>
    <w:rsid w:val="00E10F9B"/>
    <w:rsid w:val="00E15470"/>
    <w:rsid w:val="00E25008"/>
    <w:rsid w:val="00E3420D"/>
    <w:rsid w:val="00E400CF"/>
    <w:rsid w:val="00E56661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0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0C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0CF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0C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0C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0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0C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0CF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0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0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ARHITEKTONSKI STUDIO S društvo s ograničenom odgovornošću za projektiranje, inženjering i design</izvorni_sadrzaj>
    <derivirana_varijabla naziv="DomainObject.Predmet.ProtustrankaFormated_1">  ARHITEKTONSKI STUDIO S društvo s ograničenom odgovornošću za projektiranje, inženjering i design</derivirana_varijabla>
  </DomainObject.Predmet.ProtustrankaFormated>
  <DomainObject.Predmet.ProtustrankaFormatedOIB>
    <izvorni_sadrzaj>  ARHITEKTONSKI STUDIO S društvo s ograničenom odgovornošću za projektiranje, inženjering i design, OIB 78775044671</izvorni_sadrzaj>
    <derivirana_varijabla naziv="DomainObject.Predmet.ProtustrankaFormatedOIB_1">  ARHITEKTONSKI STUDIO S društvo s ograničenom odgovornošću za projektiranje, inženjering i design, OIB 78775044671</derivirana_varijabla>
  </DomainObject.Predmet.ProtustrankaFormatedOIB>
  <DomainObject.Predmet.ProtustrankaFormatedWithAdress>
    <izvorni_sadrzaj> ARHITEKTONSKI STUDIO S društvo s ograničenom odgovornošću za projektiranje, inženjering i design, Sunčana 2, 20000 Dubrovnik</izvorni_sadrzaj>
    <derivirana_varijabla naziv="DomainObject.Predmet.ProtustrankaFormatedWithAdress_1"> ARHITEKTONSKI STUDIO S društvo s ograničenom odgovornošću za projektiranje, inženjering i design, Sunčana 2, 20000 Dubrovnik</derivirana_varijabla>
  </DomainObject.Predmet.ProtustrankaFormatedWithAdress>
  <DomainObject.Predmet.ProtustrankaFormatedWithAdressOIB>
    <izvorni_sadrzaj> ARHITEKTONSKI STUDIO S društvo s ograničenom odgovornošću za projektiranje, inženjering i design, OIB 78775044671, Sunčana 2, 20000 Dubrovnik</izvorni_sadrzaj>
    <derivirana_varijabla naziv="DomainObject.Predmet.ProtustrankaFormatedWithAdressOIB_1"> ARHITEKTONSKI STUDIO S društvo s ograničenom odgovornošću za projektiranje, inženjering i design, OIB 78775044671, Sunčana 2, 20000 Dubrovnik</derivirana_varijabla>
  </DomainObject.Predmet.ProtustrankaFormatedWithAdressOIB>
  <DomainObject.Predmet.ProtustrankaWithAdress>
    <izvorni_sadrzaj>ARHITEKTONSKI STUDIO S društvo s ograničenom odgovornošću za projektiranje, inženjering i design Sunčana 2, 20000 Dubrovnik</izvorni_sadrzaj>
    <derivirana_varijabla naziv="DomainObject.Predmet.ProtustrankaWithAdress_1">ARHITEKTONSKI STUDIO S društvo s ograničenom odgovornošću za projektiranje, inženjering i design Sunčana 2, 20000 Dubrovnik</derivirana_varijabla>
  </DomainObject.Predmet.ProtustrankaWithAdress>
  <DomainObject.Predmet.ProtustrankaWithAdressOIB>
    <izvorni_sadrzaj>ARHITEKTONSKI STUDIO S društvo s ograničenom odgovornošću za projektiranje, inženjering i design, OIB 78775044671, Sunčana 2, 20000 Dubrovnik</izvorni_sadrzaj>
    <derivirana_varijabla naziv="DomainObject.Predmet.ProtustrankaWithAdressOIB_1">ARHITEKTONSKI STUDIO S društvo s ograničenom odgovornošću za projektiranje, inženjering i design, OIB 78775044671, Sunčana 2, 20000 Dubrovnik</derivirana_varijabla>
  </DomainObject.Predmet.ProtustrankaWithAdressOIB>
  <DomainObject.Predmet.ProtustrankaNazivFormated>
    <izvorni_sadrzaj>ARHITEKTONSKI STUDIO S društvo s ograničenom odgovornošću za projektiranje, inženjering i design</izvorni_sadrzaj>
    <derivirana_varijabla naziv="DomainObject.Predmet.ProtustrankaNazivFormated_1">ARHITEKTONSKI STUDIO S društvo s ograničenom odgovornošću za projektiranje, inženjering i design</derivirana_varijabla>
  </DomainObject.Predmet.ProtustrankaNazivFormated>
  <DomainObject.Predmet.ProtustrankaNazivFormatedOIB>
    <izvorni_sadrzaj>ARHITEKTONSKI STUDIO S društvo s ograničenom odgovornošću za projektiranje, inženjering i design, OIB 78775044671</izvorni_sadrzaj>
    <derivirana_varijabla naziv="DomainObject.Predmet.ProtustrankaNazivFormatedOIB_1">ARHITEKTONSKI STUDIO S društvo s ograničenom odgovornošću za projektiranje, inženjering i design, OIB 78775044671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7616.40</izvorni_sadrzaj>
    <derivirana_varijabla naziv="DomainObject.Predmet.TrenutnaVrijednost_1">7616.40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ARHITEKTONSKI STUDIO S društvo s ograničenom odgovornošću za projektiranje, inženjering i design</item>
    </izvorni_sadrzaj>
    <derivirana_varijabla naziv="DomainObject.Predmet.ProtuStrankaListFormated_1">
      <item>ARHITEKTONSKI STUDIO S društvo s ograničenom odgovornošću za projektiranje, inženjering i design</item>
    </derivirana_varijabla>
  </DomainObject.Predmet.ProtuStrankaListFormated>
  <DomainObject.Predmet.ProtuStrankaListFormatedOIB>
    <izvorni_sadrzaj>
      <item>ARHITEKTONSKI STUDIO S društvo s ograničenom odgovornošću za projektiranje, inženjering i design, OIB 78775044671</item>
    </izvorni_sadrzaj>
    <derivirana_varijabla naziv="DomainObject.Predmet.ProtuStrankaListFormatedOIB_1">
      <item>ARHITEKTONSKI STUDIO S društvo s ograničenom odgovornošću za projektiranje, inženjering i design, OIB 78775044671</item>
    </derivirana_varijabla>
  </DomainObject.Predmet.ProtuStrankaListFormatedOIB>
  <DomainObject.Predmet.ProtuStrankaListFormatedWithAdress>
    <izvorni_sadrzaj>
      <item>ARHITEKTONSKI STUDIO S društvo s ograničenom odgovornošću za projektiranje, inženjering i design, Sunčana 2, 20000 Dubrovnik</item>
    </izvorni_sadrzaj>
    <derivirana_varijabla naziv="DomainObject.Predmet.ProtuStrankaListFormatedWithAdress_1">
      <item>ARHITEKTONSKI STUDIO S društvo s ograničenom odgovornošću za projektiranje, inženjering i design, Sunčana 2, 20000 Dubrovnik</item>
    </derivirana_varijabla>
  </DomainObject.Predmet.ProtuStrankaListFormatedWithAdress>
  <DomainObject.Predmet.ProtuStrankaListFormatedWithAdressOIB>
    <izvorni_sadrzaj>
      <item>ARHITEKTONSKI STUDIO S društvo s ograničenom odgovornošću za projektiranje, inženjering i design, OIB 78775044671, Sunčana 2, 20000 Dubrovnik</item>
    </izvorni_sadrzaj>
    <derivirana_varijabla naziv="DomainObject.Predmet.ProtuStrankaListFormatedWithAdressOIB_1">
      <item>ARHITEKTONSKI STUDIO S društvo s ograničenom odgovornošću za projektiranje, inženjering i design, OIB 78775044671, Sunčana 2, 20000 Dubrovnik</item>
    </derivirana_varijabla>
  </DomainObject.Predmet.ProtuStrankaListFormatedWithAdressOIB>
  <DomainObject.Predmet.ProtuStrankaListNazivFormated>
    <izvorni_sadrzaj>
      <item>ARHITEKTONSKI STUDIO S društvo s ograničenom odgovornošću za projektiranje, inženjering i design</item>
    </izvorni_sadrzaj>
    <derivirana_varijabla naziv="DomainObject.Predmet.ProtuStrankaListNazivFormated_1">
      <item>ARHITEKTONSKI STUDIO S društvo s ograničenom odgovornošću za projektiranje, inženjering i design</item>
    </derivirana_varijabla>
  </DomainObject.Predmet.ProtuStrankaListNazivFormated>
  <DomainObject.Predmet.ProtuStrankaListNazivFormatedOIB>
    <izvorni_sadrzaj>
      <item>ARHITEKTONSKI STUDIO S društvo s ograničenom odgovornošću za projektiranje, inženjering i design, OIB 78775044671</item>
    </izvorni_sadrzaj>
    <derivirana_varijabla naziv="DomainObject.Predmet.ProtuStrankaListNazivFormatedOIB_1">
      <item>ARHITEKTONSKI STUDIO S društvo s ograničenom odgovornošću za projektiranje, inženjering i design, OIB 78775044671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ARHITEKTONSKI STUDIO S društvo s ograničenom odgovornošću za projektiranje, inženjering i design</izvorni_sadrzaj>
    <derivirana_varijabla naziv="DomainObject.Predmet.ProtustrankaIDrugi_1">ARHITEKTONSKI STUDIO S društvo s ograničenom odgovornošću za projektiranje, inženjering i design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ARHITEKTONSKI STUDIO S društvo s ograničenom odgovornošću za projektiranje, inženjering i design, OIB 78775044671, Sunčana 2, 20000 Dubrovnik</izvorni_sadrzaj>
    <derivirana_varijabla naziv="DomainObject.Predmet.ProtustrankaIDrugiAdressOIB_1">ARHITEKTONSKI STUDIO S društvo s ograničenom odgovornošću za projektiranje, inženjering i design, OIB 78775044671, Sunčana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ARHITEKTONSKI STUDIO S društvo s ograničenom odgovornošću za projektiranje, inženjering i design</item>
    </izvorni_sadrzaj>
    <derivirana_varijabla naziv="DomainObject.Predmet.SudioniciListNaziv_1">
      <item>FINA, RC Split, Podružnica Dubrovnik</item>
      <item>ARHITEKTONSKI STUDIO S društvo s ograničenom odgovornošću za projektiranje, inženjering i design</item>
    </derivirana_varijabla>
  </DomainObject.Predmet.SudioniciListNaziv>
  <DomainObject.Predmet.SudioniciListAdressOIB>
    <izvorni_sadrzaj>
      <item>FINA, RC Split, Podružnica Dubrovnik, OIB 85821130368, Vukovarska 2,20000 Dubrovnik</item>
      <item>ARHITEKTONSKI STUDIO S društvo s ograničenom odgovornošću za projektiranje, inženjering i design, OIB 78775044671, Sunčana 2,20000 Dubrovnik</item>
    </izvorni_sadrzaj>
    <derivirana_varijabla naziv="DomainObject.Predmet.SudioniciListAdressOIB_1">
      <item>FINA, RC Split, Podružnica Dubrovnik, OIB 85821130368, Vukovarska 2,20000 Dubrovnik</item>
      <item>ARHITEKTONSKI STUDIO S društvo s ograničenom odgovornošću za projektiranje, inženjering i design, OIB 78775044671, Sunčana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78775044671</item>
    </izvorni_sadrzaj>
    <derivirana_varijabla naziv="DomainObject.Predmet.SudioniciListNazivOIB_1">
      <item>, OIB 85821130368</item>
      <item>, OIB 78775044671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St-567/2018-4</izvorni_sadrzaj>
    <derivirana_varijabla naziv="DomainObject.PredzadnjaOdlukaIzPredmeta.Oznaka_1">St-567/2018-4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99E3B-BD33-4980-A62C-5A39E5B66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605</properties:Words>
  <properties:Characters>3344</properties:Characters>
  <properties:Lines>87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2018-11-12T10:28:00Z</dcterms:created>
  <dc:creator>Sudsko vijeæe</dc:creator>
  <cp:lastModifiedBy>Katarina Franković</cp:lastModifiedBy>
  <cp:lastPrinted>2018-11-12T10:29:00Z</cp:lastPrinted>
  <dcterms:modified xmlns:xsi="http://www.w3.org/2001/XMLSchema-instance" xsi:type="dcterms:W3CDTF">2018-11-12T10:29:00Z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567 -18.docx)</vt:lpwstr>
  </prop:property>
  <prop:property name="CC_coloring" pid="5" fmtid="{D5CDD505-2E9C-101B-9397-08002B2CF9AE}">
    <vt:bool>false</vt:bool>
  </prop:property>
</prop:Properties>
</file>