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83fa" w14:paraId="9b983fa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D1692E">
        <w:t xml:space="preserve">MINI MARKET DIJANA j.d.o.o. za trgovinu </w:t>
      </w:r>
      <w:r w:rsidR="0057715E">
        <w:t xml:space="preserve">i usluge </w:t>
      </w:r>
      <w:r w:rsidR="00D1692E">
        <w:t>Sesvete, Rebro 8, OIB 45895620043, MBS 081038734,</w:t>
      </w:r>
      <w:r w:rsidR="0057715E">
        <w:t xml:space="preserve"> dana</w:t>
      </w:r>
      <w:r w:rsidR="00D1692E">
        <w:t xml:space="preserve"> 12. rujna</w:t>
      </w:r>
      <w:r w:rsidR="0057715E">
        <w:t xml:space="preserve">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 w:rsidRPr="00062B87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1692E">
        <w:t>MINI MARKET DIJANA j.d.o.o. za trgovinu i usluge Sesvete, Rebro 8, OIB 45895620043, MBS 081038734</w:t>
      </w:r>
      <w:r w:rsidRPr="0026285E">
        <w:rPr>
          <w:b/>
        </w:rPr>
        <w:t xml:space="preserve">. </w:t>
      </w:r>
    </w:p>
    <w:p w:rsidRDefault="00062B87" w:rsidP="00062B87" w:rsidR="00062B87">
      <w:pPr>
        <w:pStyle w:val="Tijeloteksta"/>
        <w:ind w:left="786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</w:t>
      </w:r>
      <w:r w:rsidRPr="00D1692E">
        <w:rPr>
          <w:b/>
        </w:rPr>
        <w:t>dan</w:t>
      </w:r>
      <w:r w:rsidR="00D1692E" w:rsidRPr="00D1692E">
        <w:rPr>
          <w:b/>
        </w:rPr>
        <w:t xml:space="preserve"> 17. listopada</w:t>
      </w:r>
      <w:r w:rsidRPr="0026285E">
        <w:rPr>
          <w:b/>
        </w:rPr>
        <w:t xml:space="preserve"> 2018. u  </w:t>
      </w:r>
      <w:r w:rsidR="00A32019">
        <w:rPr>
          <w:b/>
        </w:rPr>
        <w:t>9</w:t>
      </w:r>
      <w:r w:rsidR="009A00A8">
        <w:rPr>
          <w:b/>
        </w:rPr>
        <w:t>,</w:t>
      </w:r>
      <w:r w:rsidR="0057715E">
        <w:rPr>
          <w:b/>
        </w:rPr>
        <w:t>0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</w:t>
      </w:r>
      <w:r w:rsidR="00D1692E">
        <w:t xml:space="preserve">ovim </w:t>
      </w:r>
      <w:r>
        <w:t>rješenj</w:t>
      </w:r>
      <w:r w:rsidR="00D1692E">
        <w:t>em</w:t>
      </w:r>
      <w:r>
        <w:t>.</w:t>
      </w:r>
    </w:p>
    <w:p w:rsidRDefault="00062B87" w:rsidP="00062B87" w:rsidR="00062B87">
      <w:pPr>
        <w:pStyle w:val="Odlomakpopisa"/>
      </w:pPr>
    </w:p>
    <w:p w:rsidRDefault="00EF153B" w:rsidP="00062B87" w:rsidR="00062B87">
      <w:pPr>
        <w:pStyle w:val="Tijeloteksta"/>
        <w:numPr>
          <w:ilvl w:val="0"/>
          <w:numId w:val="1"/>
        </w:numPr>
      </w:pPr>
      <w:r>
        <w:t xml:space="preserve">U ovom postupku imenuje se privremena stečajna upraviteljica </w:t>
      </w:r>
      <w:proofErr w:type="spellStart"/>
      <w:r w:rsidR="00D1692E">
        <w:t>Julka</w:t>
      </w:r>
      <w:proofErr w:type="spellEnd"/>
      <w:r w:rsidR="00D1692E">
        <w:t xml:space="preserve"> Bandić iz Osijeka,  </w:t>
      </w:r>
      <w:r>
        <w:t>S</w:t>
      </w:r>
      <w:r w:rsidR="00062B87">
        <w:t>tjepana Radića 14, OIB 04946287686.</w:t>
      </w:r>
      <w:r>
        <w:t xml:space="preserve">  </w:t>
      </w:r>
    </w:p>
    <w:p w:rsidRDefault="00EF153B" w:rsidP="00062B87" w:rsidR="00EF153B" w:rsidRPr="0026285E">
      <w:pPr>
        <w:pStyle w:val="Tijeloteksta"/>
        <w:rPr>
          <w:b/>
        </w:rPr>
      </w:pPr>
      <w:r>
        <w:t xml:space="preserve">             </w:t>
      </w:r>
    </w:p>
    <w:p w:rsidRDefault="00EF153B" w:rsidP="00062B87" w:rsidR="00062B87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062B87" w:rsidP="00062B87" w:rsidR="00062B87">
      <w:pPr>
        <w:pStyle w:val="Tijeloteksta"/>
        <w:ind w:left="786"/>
      </w:pPr>
    </w:p>
    <w:p w:rsidRDefault="00EF153B" w:rsidP="00062B87" w:rsidR="00062B87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062B87" w:rsidP="00062B87" w:rsidR="00062B87">
      <w:pPr>
        <w:pStyle w:val="Tijeloteksta"/>
        <w:ind w:left="786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062B87" w:rsidP="00EF153B" w:rsidR="00062B87">
      <w:pPr>
        <w:pStyle w:val="Tijeloteksta"/>
        <w:rPr>
          <w:b/>
          <w:bCs/>
        </w:rPr>
      </w:pPr>
    </w:p>
    <w:p w:rsidRDefault="00062B87" w:rsidP="00EF153B" w:rsidR="00062B87">
      <w:pPr>
        <w:pStyle w:val="Tijeloteksta"/>
        <w:rPr>
          <w:b/>
          <w:bCs/>
        </w:rPr>
      </w:pPr>
    </w:p>
    <w:p w:rsidRDefault="00062B87" w:rsidP="00EF153B" w:rsidR="00062B87">
      <w:pPr>
        <w:pStyle w:val="Tijeloteksta"/>
        <w:rPr>
          <w:b/>
          <w:bCs/>
        </w:rPr>
      </w:pPr>
    </w:p>
    <w:p w:rsidRDefault="00062B87" w:rsidP="00EF153B" w:rsidR="00062B87">
      <w:pPr>
        <w:pStyle w:val="Tijeloteksta"/>
        <w:rPr>
          <w:b/>
          <w:bCs/>
        </w:rPr>
      </w:pPr>
    </w:p>
    <w:p w:rsidRDefault="00062B87" w:rsidP="00EF153B" w:rsidR="00062B87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>Predlagatelj FINA RC Zagreb podnio je Trgovačkom sudu u Zagrebu dana</w:t>
      </w:r>
      <w:r w:rsidR="009A00A8">
        <w:t xml:space="preserve"> </w:t>
      </w:r>
      <w:r w:rsidR="0057715E">
        <w:t xml:space="preserve"> </w:t>
      </w:r>
      <w:r w:rsidR="00D92FEC">
        <w:t xml:space="preserve">3. ožujka </w:t>
      </w:r>
      <w:r>
        <w:t xml:space="preserve">2017. na propisanom obrascu prijedlog za otvaranje stečajnog postupka nad dužnikom </w:t>
      </w:r>
      <w:r w:rsidR="00D92FEC">
        <w:t>MINI MARKET DIJANA j.d.o.o. za trgovinu i usluge Sesvete, Rebro 8, OIB 45895620043.</w:t>
      </w:r>
      <w:r>
        <w:t xml:space="preserve"> </w:t>
      </w:r>
      <w:r>
        <w:tab/>
      </w:r>
    </w:p>
    <w:p w:rsidRDefault="00062B87" w:rsidP="00EF153B" w:rsidR="00062B87">
      <w:pPr>
        <w:pStyle w:val="Tijeloteksta"/>
      </w:pPr>
    </w:p>
    <w:p w:rsidRDefault="00062B87" w:rsidP="00062B87" w:rsidR="00062B87">
      <w:pPr>
        <w:ind w:firstLine="708"/>
        <w:jc w:val="both"/>
      </w:pPr>
      <w:r>
        <w:t>Visoki Trgovački suda RH u Zagrebu je rješenjem broj 31-Su-</w:t>
      </w:r>
      <w:r w:rsidR="00231354">
        <w:t>525/17</w:t>
      </w:r>
      <w:r>
        <w:t xml:space="preserve"> od </w:t>
      </w:r>
      <w:r w:rsidR="00231354">
        <w:t>26. lipnja 20</w:t>
      </w:r>
      <w:r>
        <w:t>17. odredio Trgovački sud u Osijeku kao drugi stvarno nadležni sud za postupanje u stečajnim predmetima Trgovačkog suda u Zagrebu.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t xml:space="preserve">U prijedlogu FINA navodi da dužnik na dan </w:t>
      </w:r>
      <w:r w:rsidR="009A00A8">
        <w:t xml:space="preserve"> </w:t>
      </w:r>
      <w:r w:rsidR="00D92FEC">
        <w:t>1. ožujka</w:t>
      </w:r>
      <w:r>
        <w:t xml:space="preserve"> 2017. u Očevidniku redoslijeda osnova za plaćanje ima evidentirane neizvršene osnove za plaćanje u neprekinutom razdoblju od 120 dana u ukupnom iznosu od</w:t>
      </w:r>
      <w:r w:rsidR="009A00A8">
        <w:t xml:space="preserve"> </w:t>
      </w:r>
      <w:r w:rsidR="00D92FEC">
        <w:t>53.444,06</w:t>
      </w:r>
      <w:r>
        <w:t xml:space="preserve"> kn u koji iznos je uračunata kamata i naknada FINE za provedbu ovrhe na novčanim sredstvima te da dužnik ima </w:t>
      </w:r>
      <w:r w:rsidR="00D92FEC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</w:t>
      </w:r>
      <w:r w:rsidR="00D92FEC">
        <w:t>Stečajnog zakona (Narodne novine 71/15 i 104/17, dalje SZ-a) va</w:t>
      </w:r>
      <w:r>
        <w:t xml:space="preserve">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</w:t>
      </w:r>
      <w:proofErr w:type="spellStart"/>
      <w:r w:rsidR="00D92FEC">
        <w:t>Julka</w:t>
      </w:r>
      <w:proofErr w:type="spellEnd"/>
      <w:r w:rsidR="00D92FEC">
        <w:t xml:space="preserve"> Bandić iz Osijeka,  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D92FEC">
        <w:t xml:space="preserve"> 12. rujna</w:t>
      </w:r>
      <w:r>
        <w:t xml:space="preserve"> 2018.                 </w:t>
      </w:r>
    </w:p>
    <w:p w:rsidRDefault="00EF153B" w:rsidP="001309A4" w:rsidR="00EF153B">
      <w:pPr>
        <w:pStyle w:val="Tijeloteksta"/>
        <w:jc w:val="center"/>
      </w:pPr>
    </w:p>
    <w:p w:rsidRDefault="008A6BB9" w:rsidP="001309A4" w:rsidR="008A6BB9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C54" w:rsidR="00592C54">
      <w:r>
        <w:separator/>
      </w:r>
    </w:p>
  </w:endnote>
  <w:endnote w:id="0" w:type="continuationSeparator">
    <w:p w:rsidRDefault="00592C54" w:rsidR="00592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C54" w:rsidR="00592C54">
      <w:r>
        <w:separator/>
      </w:r>
    </w:p>
  </w:footnote>
  <w:footnote w:id="0" w:type="continuationSeparator">
    <w:p w:rsidRDefault="00592C54" w:rsidR="00592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B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062B87" w:rsidR="00DE5661">
    <w:pPr>
      <w:jc w:val="right"/>
    </w:pPr>
    <w:r>
      <w:tab/>
    </w:r>
    <w:r>
      <w:tab/>
    </w:r>
    <w:r w:rsidR="00935EEC">
      <w:t>4 St-12</w:t>
    </w:r>
    <w:r w:rsidR="00062B87">
      <w:t>61/17-5</w:t>
    </w:r>
    <w:r w:rsidR="00935EEC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62B87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2029E7"/>
    <w:rsid w:val="002142C7"/>
    <w:rsid w:val="00214478"/>
    <w:rsid w:val="00223C8E"/>
    <w:rsid w:val="00231354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55B9E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064E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7715E"/>
    <w:rsid w:val="00592C54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8A6BB9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B0969"/>
    <w:rsid w:val="009C13EB"/>
    <w:rsid w:val="009E6BE0"/>
    <w:rsid w:val="009F08A1"/>
    <w:rsid w:val="00A0258F"/>
    <w:rsid w:val="00A025E8"/>
    <w:rsid w:val="00A07AC6"/>
    <w:rsid w:val="00A15670"/>
    <w:rsid w:val="00A23173"/>
    <w:rsid w:val="00A26E0B"/>
    <w:rsid w:val="00A32019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692E"/>
    <w:rsid w:val="00D178DC"/>
    <w:rsid w:val="00D47883"/>
    <w:rsid w:val="00D576FB"/>
    <w:rsid w:val="00D64559"/>
    <w:rsid w:val="00D73015"/>
    <w:rsid w:val="00D85A5F"/>
    <w:rsid w:val="00D86163"/>
    <w:rsid w:val="00D92FEC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9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169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69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9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9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9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169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69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9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9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St-1261/2017-5</izvorni_sadrzaj>
    <derivirana_varijabla naziv="DomainObject.Oznaka_1">St-1261/2017-5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St-1261/2017</izvorni_sadrzaj>
    <derivirana_varijabla naziv="DomainObject.Predmet.OznakaBroj_1">St-1261/2017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MINI MARKET DIJANA j.d.o.o. zastupanog po punomoćniku Dijana Dragičević</izvorni_sadrzaj>
    <derivirana_varijabla naziv="DomainObject.Predmet.ProtustrankaFormated_1">  MINI MARKET DIJANA j.d.o.o. zastupanog po punomoćniku Dijana Dragičević</derivirana_varijabla>
  </DomainObject.Predmet.ProtustrankaFormated>
  <DomainObject.Predmet.ProtustrankaFormatedOIB>
    <izvorni_sadrzaj>  MINI MARKET DIJANA j.d.o.o., OIB 45895620043 zastupanog po punomoćniku Dijana Dragičević</izvorni_sadrzaj>
    <derivirana_varijabla naziv="DomainObject.Predmet.ProtustrankaFormatedOIB_1">  MINI MARKET DIJANA j.d.o.o., OIB 45895620043 zastupanog po punomoćniku Dijana Dragičević</derivirana_varijabla>
  </DomainObject.Predmet.ProtustrankaFormatedOIB>
  <DomainObject.Predmet.ProtustrankaFormatedWithAdress>
    <izvorni_sadrzaj> MINI MARKET DIJANA j.d.o.o., Rebro 8, 10360 Sesvete zastupanog po punomoćniku Dijana Dragičević</izvorni_sadrzaj>
    <derivirana_varijabla naziv="DomainObject.Predmet.ProtustrankaFormatedWithAdress_1"> MINI MARKET DIJANA j.d.o.o., Rebro 8, 10360 Sesvete zastupanog po punomoćniku Dijana Dragičević</derivirana_varijabla>
  </DomainObject.Predmet.ProtustrankaFormatedWithAdress>
  <DomainObject.Predmet.ProtustrankaFormatedWithAdressOIB>
    <izvorni_sadrzaj> MINI MARKET DIJANA j.d.o.o., OIB 45895620043, Rebro 8, 10360 Sesvete zastupanog po punomoćniku Dijana Dragičević</izvorni_sadrzaj>
    <derivirana_varijabla naziv="DomainObject.Predmet.ProtustrankaFormatedWithAdressOIB_1"> MINI MARKET DIJANA j.d.o.o., OIB 45895620043, Rebro 8, 10360 Sesvete zastupanog po punomoćniku Dijana Dragičević</derivirana_varijabla>
  </DomainObject.Predmet.ProtustrankaFormatedWithAdressOIB>
  <DomainObject.Predmet.ProtustrankaWithAdress>
    <izvorni_sadrzaj>MINI MARKET DIJANA j.d.o.o. Rebro 8, 10360 Sesvete</izvorni_sadrzaj>
    <derivirana_varijabla naziv="DomainObject.Predmet.ProtustrankaWithAdress_1">MINI MARKET DIJANA j.d.o.o. Rebro 8, 10360 Sesvete</derivirana_varijabla>
  </DomainObject.Predmet.ProtustrankaWithAdress>
  <DomainObject.Predmet.ProtustrankaWithAdressOIB>
    <izvorni_sadrzaj>MINI MARKET DIJANA j.d.o.o., OIB 45895620043, Rebro 8, 10360 Sesvete</izvorni_sadrzaj>
    <derivirana_varijabla naziv="DomainObject.Predmet.ProtustrankaWithAdressOIB_1">MINI MARKET DIJANA j.d.o.o., OIB 45895620043, Rebro 8, 10360 Sesvete</derivirana_varijabla>
  </DomainObject.Predmet.ProtustrankaWithAdressOIB>
  <DomainObject.Predmet.ProtustrankaNazivFormated>
    <izvorni_sadrzaj>MINI MARKET DIJANA j.d.o.o.</izvorni_sadrzaj>
    <derivirana_varijabla naziv="DomainObject.Predmet.ProtustrankaNazivFormated_1">MINI MARKET DIJANA j.d.o.o.</derivirana_varijabla>
  </DomainObject.Predmet.ProtustrankaNazivFormated>
  <DomainObject.Predmet.ProtustrankaNazivFormatedOIB>
    <izvorni_sadrzaj>MINI MARKET DIJANA j.d.o.o., OIB 45895620043</izvorni_sadrzaj>
    <derivirana_varijabla naziv="DomainObject.Predmet.ProtustrankaNazivFormatedOIB_1">MINI MARKET DIJANA j.d.o.o., OIB 45895620043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MARKET DIJANA j.d.o.o. zastupanog po punomoćniku Dijana Dragičević</item>
    </izvorni_sadrzaj>
    <derivirana_varijabla naziv="DomainObject.Predmet.ProtuStrankaListFormated_1">
      <item>MINI MARKET DIJANA j.d.o.o. zastupanog po punomoćniku Dijana Dragičević</item>
    </derivirana_varijabla>
  </DomainObject.Predmet.ProtuStrankaListFormated>
  <DomainObject.Predmet.ProtuStrankaListFormatedOIB>
    <izvorni_sadrzaj>
      <item>MINI MARKET DIJANA j.d.o.o., OIB 45895620043 zastupanog po punomoćniku Dijana Dragičević</item>
    </izvorni_sadrzaj>
    <derivirana_varijabla naziv="DomainObject.Predmet.ProtuStrankaListFormatedOIB_1">
      <item>MINI MARKET DIJANA j.d.o.o., OIB 45895620043 zastupanog po punomoćniku Dijana Dragičević</item>
    </derivirana_varijabla>
  </DomainObject.Predmet.ProtuStrankaListFormatedOIB>
  <DomainObject.Predmet.ProtuStrankaListFormatedWithAdress>
    <izvorni_sadrzaj>
      <item>MINI MARKET DIJANA j.d.o.o., Rebro 8, 10360 Sesvete zastupanog po punomoćniku Dijana Dragičević</item>
    </izvorni_sadrzaj>
    <derivirana_varijabla naziv="DomainObject.Predmet.ProtuStrankaListFormatedWithAdress_1">
      <item>MINI MARKET DIJANA j.d.o.o., Rebro 8, 10360 Sesvete zastupanog po punomoćniku Dijana Dragičević</item>
    </derivirana_varijabla>
  </DomainObject.Predmet.ProtuStrankaListFormatedWithAdress>
  <DomainObject.Predmet.ProtuStrankaListFormatedWithAdressOIB>
    <izvorni_sadrzaj>
      <item>MINI MARKET DIJANA j.d.o.o., OIB 45895620043, Rebro 8, 10360 Sesvete zastupanog po punomoćniku Dijana Dragičević</item>
    </izvorni_sadrzaj>
    <derivirana_varijabla naziv="DomainObject.Predmet.ProtuStrankaListFormatedWithAdressOIB_1">
      <item>MINI MARKET DIJANA j.d.o.o., OIB 45895620043, Rebro 8, 10360 Sesvete zastupanog po punomoćniku Dijana Dragičević</item>
    </derivirana_varijabla>
  </DomainObject.Predmet.ProtuStrankaListFormatedWithAdressOIB>
  <DomainObject.Predmet.ProtuStrankaListNazivFormated>
    <izvorni_sadrzaj>
      <item>MINI MARKET DIJANA j.d.o.o.</item>
    </izvorni_sadrzaj>
    <derivirana_varijabla naziv="DomainObject.Predmet.ProtuStrankaListNazivFormated_1">
      <item>MINI MARKET DIJANA j.d.o.o.</item>
    </derivirana_varijabla>
  </DomainObject.Predmet.ProtuStrankaListNazivFormated>
  <DomainObject.Predmet.ProtuStrankaListNazivFormatedOIB>
    <izvorni_sadrzaj>
      <item>MINI MARKET DIJANA j.d.o.o., OIB 45895620043</item>
    </izvorni_sadrzaj>
    <derivirana_varijabla naziv="DomainObject.Predmet.ProtuStrankaListNazivFormatedOIB_1">
      <item>MINI MARKET DIJANA j.d.o.o., OIB 45895620043</item>
    </derivirana_varijabla>
  </DomainObject.Predmet.ProtuStrankaListNazivFormatedOIB>
  <DomainObject.Predmet.OstaliListFormated>
    <izvorni_sadrzaj>
      <item>Dijana Dragičević punomoćnica sudionika u postupku MINI MARKET DIJANA j.d.o.o.</item>
    </izvorni_sadrzaj>
    <derivirana_varijabla naziv="DomainObject.Predmet.OstaliListFormated_1">
      <item>Dijana Dragičević punomoćnica sudionika u postupku MINI MARKET DIJANA j.d.o.o.</item>
    </derivirana_varijabla>
  </DomainObject.Predmet.OstaliListFormated>
  <DomainObject.Predmet.OstaliListFormatedOIB>
    <izvorni_sadrzaj>
      <item>Dijana Dragičević, OIB 87079963099 punomoćnica sudionika u postupku MINI MARKET DIJANA j.d.o.o.</item>
    </izvorni_sadrzaj>
    <derivirana_varijabla naziv="DomainObject.Predmet.OstaliListFormatedOIB_1">
      <item>Dijana Dragičević, OIB 87079963099 punomoćnica sudionika u postupku MINI MARKET DIJANA j.d.o.o.</item>
    </derivirana_varijabla>
  </DomainObject.Predmet.OstaliListFormatedOIB>
  <DomainObject.Predmet.OstaliListFormatedWithAdress>
    <izvorni_sadrzaj>
      <item>Dijana Dragičević, Rebro 8, 10360 Sesvete punomoćnica sudionika u postupku MINI MARKET DIJANA j.d.o.o.</item>
    </izvorni_sadrzaj>
    <derivirana_varijabla naziv="DomainObject.Predmet.OstaliListFormatedWithAdress_1">
      <item>Dijana Dragičević, Rebro 8, 10360 Sesvete punomoćnica sudionika u postupku MINI MARKET DIJANA j.d.o.o.</item>
    </derivirana_varijabla>
  </DomainObject.Predmet.OstaliListFormatedWithAdress>
  <DomainObject.Predmet.OstaliListFormatedWithAdressOIB>
    <izvorni_sadrzaj>
      <item>Dijana Dragičević, OIB 87079963099, Rebro 8, 10360 Sesvete punomoćnica sudionika u postupku MINI MARKET DIJANA j.d.o.o.</item>
    </izvorni_sadrzaj>
    <derivirana_varijabla naziv="DomainObject.Predmet.OstaliListFormatedWithAdressOIB_1">
      <item>Dijana Dragičević, OIB 87079963099, Rebro 8, 10360 Sesvete punomoćnica sudionika u postupku MINI MARKET DIJANA j.d.o.o.</item>
    </derivirana_varijabla>
  </DomainObject.Predmet.OstaliListFormatedWithAdressOIB>
  <DomainObject.Predmet.OstaliListNazivFormated>
    <izvorni_sadrzaj>
      <item>Dijana Dragičević</item>
    </izvorni_sadrzaj>
    <derivirana_varijabla naziv="DomainObject.Predmet.OstaliListNazivFormated_1">
      <item>Dijana Dragičević</item>
    </derivirana_varijabla>
  </DomainObject.Predmet.OstaliListNazivFormated>
  <DomainObject.Predmet.OstaliListNazivFormatedOIB>
    <izvorni_sadrzaj>
      <item>Dijana Dragičević, OIB 87079963099</item>
    </izvorni_sadrzaj>
    <derivirana_varijabla naziv="DomainObject.Predmet.OstaliListNazivFormatedOIB_1">
      <item>Dijana Dragičević, OIB 87079963099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St-1261/2017-5</izvorni_sadrzaj>
    <derivirana_varijabla naziv="DomainObject.PoslovniBrojDokumenta_1">St-1261/2017-5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MARKET DIJANA j.d.o.o.</izvorni_sadrzaj>
    <derivirana_varijabla naziv="DomainObject.Predmet.ProtustrankaIDrugi_1">MINI MARKET DIJANA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MARKET DIJANA j.d.o.o., OIB 45895620043, Rebro 8, 10360 Sesvete</izvorni_sadrzaj>
    <derivirana_varijabla naziv="DomainObject.Predmet.ProtustrankaIDrugiAdressOIB_1">MINI MARKET DIJANA j.d.o.o., OIB 45895620043, Rebro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MARKET DIJANA j.d.o.o.</item>
      <item>FINA Regionalni centar Zagreb</item>
      <item>Dijana Dragičević</item>
    </izvorni_sadrzaj>
    <derivirana_varijabla naziv="DomainObject.Predmet.SudioniciListNaziv_1">
      <item>MINI MARKET DIJANA j.d.o.o.</item>
      <item>FINA Regionalni centar Zagreb</item>
      <item>Dijana Dragičević</item>
    </derivirana_varijabla>
  </DomainObject.Predmet.SudioniciListNaziv>
  <DomainObject.Predmet.SudioniciListAdressOIB>
    <izvorni_sadrzaj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izvorni_sadrzaj>
    <derivirana_varijabla naziv="DomainObject.Predmet.SudioniciListAdressOIB_1">
      <item>MINI MARKET DIJANA j.d.o.o., OIB 45895620043, Rebro 8,10360 Sesvete</item>
      <item>FINA Regionalni centar Zagreb, OIB 85821130368, Trg svibanjskih žrtava 1995. 1,10000 Zagreb</item>
      <item>Dijana Dragičević, OIB 87079963099, Rebro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45895620043</item>
      <item>, OIB 85821130368</item>
      <item>, OIB 87079963099</item>
    </izvorni_sadrzaj>
    <derivirana_varijabla naziv="DomainObject.Predmet.SudioniciListNazivOIB_1">
      <item>, OIB 45895620043</item>
      <item>, OIB 85821130368</item>
      <item>, OIB 87079963099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45DA0-582F-4AB7-AAA3-ED45FE307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2609</properties:Characters>
  <properties:Lines>88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2018-04-23T07:07:00Z</dcterms:created>
  <dc:creator>hermanj</dc:creator>
  <cp:lastModifiedBy>Darija Miličević</cp:lastModifiedBy>
  <cp:lastPrinted>2018-09-12T12:17:00Z</cp:lastPrinted>
  <dcterms:modified xmlns:xsi="http://www.w3.org/2001/XMLSchema-instance" xsi:type="dcterms:W3CDTF">2018-09-12T12:18:00Z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St-1261/2017-5 / Odluka - Rješenje (određ._prethodnog_postupka._prethodnog_postupka)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