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5eff" w14:paraId="0cb5ef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77477">
        <w:t>1</w:t>
      </w:r>
      <w:r w:rsidR="00C96078">
        <w:t>776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C96078">
        <w:t>ELEKTRO T.B.  d.o.o. Samobor, Perkovčeva 48, OIB 76482950531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96078">
        <w:t>ELEKTRO T.B.  d.o.o. Samobor, Perkovčeva 48, OIB 76482950531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14347D">
        <w:t>10,</w:t>
      </w:r>
      <w:r w:rsidR="00C96078">
        <w:t>47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96078">
        <w:t>Miljenko Marinić, Zagreb, Lopudska 1 a, OIB 34668485052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96078">
        <w:t>ELEKTRO T.B.  d.o.o. Samobor, Perkovčeva 48, OIB 76482950531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96078">
        <w:t>ELEKTRO T.B.  d.o.o. Samobor, Perkovčeva 48, OIB 76482950531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C96078">
        <w:t>ELEKTRO T.B.  d.o.o. Samobor, Perkovčeva 48, OIB 76482950531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C96078">
        <w:t>3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277477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C96078">
        <w:t>3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C239D3" w:rsidR="003341E5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C239D3" w:rsidP="00C239D3" w:rsidR="00C239D3">
      <w:pPr>
        <w:jc w:val="right"/>
      </w:pPr>
    </w:p>
    <w:p w:rsidRDefault="00C239D3" w:rsidP="00C239D3" w:rsidR="00C239D3">
      <w:pPr>
        <w:jc w:val="right"/>
      </w:pPr>
    </w:p>
    <w:p w:rsidRDefault="00C239D3" w:rsidP="00C239D3" w:rsidR="00C239D3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96078">
        <w:t>Miljenko Marinić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3A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77477">
      <w:t>1</w:t>
    </w:r>
    <w:r w:rsidR="00C96078">
      <w:t>776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91059"/>
    <w:rsid w:val="00217CDB"/>
    <w:rsid w:val="00256567"/>
    <w:rsid w:val="00263B62"/>
    <w:rsid w:val="0027227B"/>
    <w:rsid w:val="0027745F"/>
    <w:rsid w:val="00277477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239D3"/>
    <w:rsid w:val="00C73AFC"/>
    <w:rsid w:val="00C82C2F"/>
    <w:rsid w:val="00C96078"/>
    <w:rsid w:val="00CB6C29"/>
    <w:rsid w:val="00CE7CAF"/>
    <w:rsid w:val="00D910B0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A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A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A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A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A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A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A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A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St-1776/2015</izvorni_sadrzaj>
    <derivirana_varijabla naziv="DomainObject.Predmet.OznakaBroj_1">St-1776/2015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T.B. d.o.o.</izvorni_sadrzaj>
    <derivirana_varijabla naziv="DomainObject.Predmet.ProtustrankaFormated_1">  ELEKTRO T.B. d.o.o.</derivirana_varijabla>
  </DomainObject.Predmet.ProtustrankaFormated>
  <DomainObject.Predmet.ProtustrankaFormatedOIB>
    <izvorni_sadrzaj>  ELEKTRO T.B. d.o.o., OIB 76482950531</izvorni_sadrzaj>
    <derivirana_varijabla naziv="DomainObject.Predmet.ProtustrankaFormatedOIB_1">  ELEKTRO T.B. d.o.o., OIB 76482950531</derivirana_varijabla>
  </DomainObject.Predmet.ProtustrankaFormatedOIB>
  <DomainObject.Predmet.ProtustrankaFormatedWithAdress>
    <izvorni_sadrzaj> ELEKTRO T.B. d.o.o., Perkovčeva 48, 10430 Samobor</izvorni_sadrzaj>
    <derivirana_varijabla naziv="DomainObject.Predmet.ProtustrankaFormatedWithAdress_1"> ELEKTRO T.B. d.o.o., Perkovčeva 48, 10430 Samobor</derivirana_varijabla>
  </DomainObject.Predmet.ProtustrankaFormatedWithAdress>
  <DomainObject.Predmet.ProtustrankaFormatedWithAdressOIB>
    <izvorni_sadrzaj> ELEKTRO T.B. d.o.o., OIB 76482950531, Perkovčeva 48, 10430 Samobor</izvorni_sadrzaj>
    <derivirana_varijabla naziv="DomainObject.Predmet.ProtustrankaFormatedWithAdressOIB_1"> ELEKTRO T.B. d.o.o., OIB 76482950531, Perkovčeva 48, 10430 Samobor</derivirana_varijabla>
  </DomainObject.Predmet.ProtustrankaFormatedWithAdressOIB>
  <DomainObject.Predmet.ProtustrankaWithAdress>
    <izvorni_sadrzaj>ELEKTRO T.B. d.o.o. Perkovčeva 48, 10430 Samobor</izvorni_sadrzaj>
    <derivirana_varijabla naziv="DomainObject.Predmet.ProtustrankaWithAdress_1">ELEKTRO T.B. d.o.o. Perkovčeva 48, 10430 Samobor</derivirana_varijabla>
  </DomainObject.Predmet.ProtustrankaWithAdress>
  <DomainObject.Predmet.ProtustrankaWithAdressOIB>
    <izvorni_sadrzaj>ELEKTRO T.B. d.o.o., OIB 76482950531, Perkovčeva 48, 10430 Samobor</izvorni_sadrzaj>
    <derivirana_varijabla naziv="DomainObject.Predmet.ProtustrankaWithAdressOIB_1">ELEKTRO T.B. d.o.o., OIB 76482950531, Perkovčeva 48, 10430 Samobor</derivirana_varijabla>
  </DomainObject.Predmet.ProtustrankaWithAdressOIB>
  <DomainObject.Predmet.ProtustrankaNazivFormated>
    <izvorni_sadrzaj>ELEKTRO T.B. d.o.o.</izvorni_sadrzaj>
    <derivirana_varijabla naziv="DomainObject.Predmet.ProtustrankaNazivFormated_1">ELEKTRO T.B. d.o.o.</derivirana_varijabla>
  </DomainObject.Predmet.ProtustrankaNazivFormated>
  <DomainObject.Predmet.ProtustrankaNazivFormatedOIB>
    <izvorni_sadrzaj>ELEKTRO T.B. d.o.o., OIB 76482950531</izvorni_sadrzaj>
    <derivirana_varijabla naziv="DomainObject.Predmet.ProtustrankaNazivFormatedOIB_1">ELEKTRO T.B. d.o.o., OIB 76482950531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T.B. d.o.o.</item>
    </izvorni_sadrzaj>
    <derivirana_varijabla naziv="DomainObject.Predmet.ProtuStrankaListFormated_1">
      <item>ELEKTRO T.B. d.o.o.</item>
    </derivirana_varijabla>
  </DomainObject.Predmet.ProtuStrankaListFormated>
  <DomainObject.Predmet.ProtuStrankaListFormatedOIB>
    <izvorni_sadrzaj>
      <item>ELEKTRO T.B. d.o.o., OIB 76482950531</item>
    </izvorni_sadrzaj>
    <derivirana_varijabla naziv="DomainObject.Predmet.ProtuStrankaListFormatedOIB_1">
      <item>ELEKTRO T.B. d.o.o., OIB 76482950531</item>
    </derivirana_varijabla>
  </DomainObject.Predmet.ProtuStrankaListFormatedOIB>
  <DomainObject.Predmet.ProtuStrankaListFormatedWithAdress>
    <izvorni_sadrzaj>
      <item>ELEKTRO T.B. d.o.o., Perkovčeva 48, 10430 Samobor</item>
    </izvorni_sadrzaj>
    <derivirana_varijabla naziv="DomainObject.Predmet.ProtuStrankaListFormatedWithAdress_1">
      <item>ELEKTRO T.B. d.o.o., Perkovčeva 48, 10430 Samobor</item>
    </derivirana_varijabla>
  </DomainObject.Predmet.ProtuStrankaListFormatedWithAdress>
  <DomainObject.Predmet.ProtuStrankaListFormatedWithAdressOIB>
    <izvorni_sadrzaj>
      <item>ELEKTRO T.B. d.o.o., OIB 76482950531, Perkovčeva 48, 10430 Samobor</item>
    </izvorni_sadrzaj>
    <derivirana_varijabla naziv="DomainObject.Predmet.ProtuStrankaListFormatedWithAdressOIB_1">
      <item>ELEKTRO T.B. d.o.o., OIB 76482950531, Perkovčeva 48, 10430 Samobor</item>
    </derivirana_varijabla>
  </DomainObject.Predmet.ProtuStrankaListFormatedWithAdressOIB>
  <DomainObject.Predmet.ProtuStrankaListNazivFormated>
    <izvorni_sadrzaj>
      <item>ELEKTRO T.B. d.o.o.</item>
    </izvorni_sadrzaj>
    <derivirana_varijabla naziv="DomainObject.Predmet.ProtuStrankaListNazivFormated_1">
      <item>ELEKTRO T.B. d.o.o.</item>
    </derivirana_varijabla>
  </DomainObject.Predmet.ProtuStrankaListNazivFormated>
  <DomainObject.Predmet.ProtuStrankaListNazivFormatedOIB>
    <izvorni_sadrzaj>
      <item>ELEKTRO T.B. d.o.o., OIB 76482950531</item>
    </izvorni_sadrzaj>
    <derivirana_varijabla naziv="DomainObject.Predmet.ProtuStrankaListNazivFormatedOIB_1">
      <item>ELEKTRO T.B. d.o.o., OIB 76482950531</item>
    </derivirana_varijabla>
  </DomainObject.Predmet.ProtuStrankaListNazivFormatedOIB>
  <DomainObject.Predmet.OstaliListFormated>
    <izvorni_sadrzaj>
      <item>Tomislav Burica</item>
    </izvorni_sadrzaj>
    <derivirana_varijabla naziv="DomainObject.Predmet.OstaliListFormated_1">
      <item>Tomislav Burica</item>
    </derivirana_varijabla>
  </DomainObject.Predmet.OstaliListFormated>
  <DomainObject.Predmet.OstaliListFormatedOIB>
    <izvorni_sadrzaj>
      <item>Tomislav Burica, OIB 13326172490</item>
    </izvorni_sadrzaj>
    <derivirana_varijabla naziv="DomainObject.Predmet.OstaliListFormatedOIB_1">
      <item>Tomislav Burica, OIB 13326172490</item>
    </derivirana_varijabla>
  </DomainObject.Predmet.OstaliListFormatedOIB>
  <DomainObject.Predmet.OstaliListFormatedWithAdress>
    <izvorni_sadrzaj>
      <item>Tomislav Burica, Ćirilometodska 5, 10430 Samobor</item>
    </izvorni_sadrzaj>
    <derivirana_varijabla naziv="DomainObject.Predmet.OstaliListFormatedWithAdress_1">
      <item>Tomislav Burica, Ćirilometodska 5, 10430 Samobor</item>
    </derivirana_varijabla>
  </DomainObject.Predmet.OstaliListFormatedWithAdress>
  <DomainObject.Predmet.OstaliListFormatedWithAdressOIB>
    <izvorni_sadrzaj>
      <item>Tomislav Burica, OIB 13326172490, Ćirilometodska 5, 10430 Samobor</item>
    </izvorni_sadrzaj>
    <derivirana_varijabla naziv="DomainObject.Predmet.OstaliListFormatedWithAdressOIB_1">
      <item>Tomislav Burica, OIB 13326172490, Ćirilometodska 5, 10430 Samobor</item>
    </derivirana_varijabla>
  </DomainObject.Predmet.OstaliListFormatedWithAdressOIB>
  <DomainObject.Predmet.OstaliListNazivFormated>
    <izvorni_sadrzaj>
      <item>Tomislav Burica</item>
    </izvorni_sadrzaj>
    <derivirana_varijabla naziv="DomainObject.Predmet.OstaliListNazivFormated_1">
      <item>Tomislav Burica</item>
    </derivirana_varijabla>
  </DomainObject.Predmet.OstaliListNazivFormated>
  <DomainObject.Predmet.OstaliListNazivFormatedOIB>
    <izvorni_sadrzaj>
      <item>Tomislav Burica, OIB 13326172490</item>
    </izvorni_sadrzaj>
    <derivirana_varijabla naziv="DomainObject.Predmet.OstaliListNazivFormatedOIB_1">
      <item>Tomislav Burica, OIB 13326172490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T.B. d.o.o.</izvorni_sadrzaj>
    <derivirana_varijabla naziv="DomainObject.Predmet.ProtustrankaIDrugi_1">ELEKTRO T.B.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T.B. d.o.o., OIB 76482950531, Perkovčeva 48, 10430 Samobor</izvorni_sadrzaj>
    <derivirana_varijabla naziv="DomainObject.Predmet.ProtustrankaIDrugiAdressOIB_1">ELEKTRO T.B. d.o.o., OIB 76482950531, Perkovčeva 48,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T.B. d.o.o.</item>
      <item>Tomislav Burica</item>
    </izvorni_sadrzaj>
    <derivirana_varijabla naziv="DomainObject.Predmet.SudioniciListNaziv_1">
      <item>FINA Regionalni centar Zagreb</item>
      <item>ELEKTRO T.B. d.o.o.</item>
      <item>Tomislav Burica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T.B. d.o.o., OIB 76482950531, Perkovčeva 48,10430 Samobor</item>
      <item>Tomislav Burica, OIB 13326172490, Ćirilometodska 5,10430 Samobor</item>
    </izvorni_sadrzaj>
    <derivirana_varijabla naziv="DomainObject.Predmet.SudioniciListAdressOIB_1">
      <item>FINA Regionalni centar Zagreb, OIB 85821130368, Trg svibanjskih žrtava 1995. 1,10000 Zagreb</item>
      <item>ELEKTRO T.B. d.o.o., OIB 76482950531, Perkovčeva 48,10430 Samobor</item>
      <item>Tomislav Burica, OIB 13326172490, Ćirilometodska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76482950531</item>
      <item>, OIB 13326172490</item>
    </izvorni_sadrzaj>
    <derivirana_varijabla naziv="DomainObject.Predmet.SudioniciListNazivOIB_1">
      <item>, OIB 85821130368</item>
      <item>, OIB 76482950531</item>
      <item>, OIB 13326172490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3156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2016-02-17T09:46:00Z</dcterms:created>
  <dc:creator>gboljkovac</dc:creator>
  <cp:lastModifiedBy>Goranka Boljkovac</cp:lastModifiedBy>
  <cp:lastPrinted>2016-02-17T09:46:00Z</cp:lastPrinted>
  <dcterms:modified xmlns:xsi="http://www.w3.org/2001/XMLSchema-instance" xsi:type="dcterms:W3CDTF">2016-02-17T09:47:00Z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