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dfe5" w14:paraId="10adfe5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91119C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91119C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053688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C94672" w:rsidP="00C94672" w:rsidR="00E37C14" w:rsidRPr="00C94672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C94672">
        <w:rPr>
          <w:rFonts w:eastAsiaTheme="minorHAnsi" w:hAnsi="Times New Roman" w:ascii="Times New Roman"/>
        </w:rPr>
        <w:t>kat.čest. 344/4, upisano kod Općinskog suda u Dubrovniku u z.ul. 182, k.o. Čajkovica,  u naravi zgrada i neplodno zemljište,  od toga zgrada 538m2, i neplodno zemljište 2347m2, ukupne površine 2885m2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C94672">
        <w:rPr>
          <w:rFonts w:hAnsi="Times New Roman" w:ascii="Times New Roman"/>
          <w:lang w:eastAsia="hr-HR"/>
        </w:rPr>
        <w:t>3.800.000,00</w:t>
      </w:r>
      <w:r w:rsidR="00E37C14" w:rsidRPr="00053688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C94672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1.</w:t>
      </w:r>
      <w:r w:rsidR="00C94672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C94672">
        <w:rPr>
          <w:rFonts w:cs="Times New Roman"/>
          <w:sz w:val="22"/>
          <w:szCs w:val="22"/>
        </w:rPr>
        <w:t>, 2.</w:t>
      </w:r>
      <w:r w:rsidR="00C94672" w:rsidRPr="00C94672">
        <w:rPr>
          <w:rFonts w:cs="Times New Roman"/>
          <w:sz w:val="22"/>
          <w:szCs w:val="22"/>
        </w:rPr>
        <w:t xml:space="preserve"> </w:t>
      </w:r>
      <w:r w:rsidR="00C94672" w:rsidRPr="00F94B67">
        <w:rPr>
          <w:rFonts w:cs="Times New Roman"/>
          <w:sz w:val="22"/>
          <w:szCs w:val="22"/>
        </w:rPr>
        <w:t>REPUBLIKA HRVATSKA, OIB:18683136487</w:t>
      </w:r>
      <w:r w:rsidR="00C94672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E79DD" w:rsidRPr="008E79DD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E79DD">
        <w:rPr>
          <w:rFonts w:hAnsi="Times New Roman" w:ascii="Times New Roman"/>
        </w:rPr>
        <w:t xml:space="preserve">.1. točka j) Zakona o PDV-u. </w:t>
      </w:r>
      <w:r w:rsidR="008E79DD" w:rsidRPr="008E79DD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E79DD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C94672">
      <w:pPr>
        <w:ind w:firstLine="708"/>
        <w:jc w:val="both"/>
        <w:rPr>
          <w:rFonts w:hAnsi="Times New Roman" w:ascii="Times New Roman"/>
        </w:rPr>
      </w:pPr>
      <w:r w:rsidRPr="00C94672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C94672">
        <w:rPr>
          <w:rFonts w:hAnsi="Times New Roman" w:ascii="Times New Roman"/>
          <w:lang w:eastAsia="hr-HR"/>
        </w:rPr>
        <w:t xml:space="preserve"> </w:t>
      </w:r>
      <w:r w:rsidR="00C94672" w:rsidRPr="00C94672">
        <w:rPr>
          <w:rFonts w:hAnsi="Times New Roman" w:ascii="Times New Roman"/>
          <w:lang w:eastAsia="hr-HR"/>
        </w:rPr>
        <w:t>1.</w:t>
      </w:r>
      <w:r w:rsidR="00C94672" w:rsidRPr="00C94672">
        <w:rPr>
          <w:rFonts w:hAnsi="Times New Roman" w:ascii="Times New Roman"/>
        </w:rPr>
        <w:t>RAIFFEISENBANK AUSTRIA d.d., ZAGREB, Petrinjska 59, OIB:53056966535 i 2. REPUBLIKA HRVATSKA, OIB:18683136487</w:t>
      </w:r>
      <w:r w:rsidR="00C94672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053688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C94672">
        <w:rPr>
          <w:rFonts w:hAnsi="Times New Roman" w:ascii="Times New Roman"/>
          <w:lang w:eastAsia="hr-HR"/>
        </w:rPr>
        <w:t>3.800.000,00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427B6A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91119C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U Dubrovniku,</w:t>
      </w:r>
      <w:r w:rsidR="0091119C">
        <w:rPr>
          <w:rFonts w:hAnsi="Times New Roman" w:ascii="Times New Roman"/>
          <w:b/>
          <w:lang w:eastAsia="hr-HR"/>
        </w:rPr>
        <w:t xml:space="preserve"> 31. svibnja 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D03542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</w:t>
      </w:r>
      <w:r w:rsidR="00102030">
        <w:rPr>
          <w:rFonts w:hAnsi="Times New Roman" w:ascii="Times New Roman"/>
        </w:rPr>
        <w:t>BLIKA HRVATSKA, OIB:18683136487</w:t>
      </w:r>
    </w:p>
    <w:p w:rsidRDefault="008E79DD" w:rsidP="007B6033" w:rsidR="00E37C14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044" w:rsidP="00E37C14" w:rsidR="00B33044">
      <w:r>
        <w:separator/>
      </w:r>
    </w:p>
  </w:endnote>
  <w:endnote w:id="0" w:type="continuationSeparator">
    <w:p w:rsidRDefault="00B33044" w:rsidP="00E37C14" w:rsidR="00B3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044" w:rsidP="00E37C14" w:rsidR="00B33044">
      <w:r>
        <w:separator/>
      </w:r>
    </w:p>
  </w:footnote>
  <w:footnote w:id="0" w:type="continuationSeparator">
    <w:p w:rsidRDefault="00B33044" w:rsidP="00E37C14" w:rsidR="00B33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588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2A1588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2238"/>
    <w:rsid w:val="00102030"/>
    <w:rsid w:val="0015248D"/>
    <w:rsid w:val="00185DC6"/>
    <w:rsid w:val="001A3521"/>
    <w:rsid w:val="001D5F5A"/>
    <w:rsid w:val="002370C2"/>
    <w:rsid w:val="002A1588"/>
    <w:rsid w:val="002F306F"/>
    <w:rsid w:val="00301B3E"/>
    <w:rsid w:val="003F4F1D"/>
    <w:rsid w:val="00427588"/>
    <w:rsid w:val="00427B6A"/>
    <w:rsid w:val="004A281D"/>
    <w:rsid w:val="00667D57"/>
    <w:rsid w:val="00684029"/>
    <w:rsid w:val="006F186C"/>
    <w:rsid w:val="00791D5E"/>
    <w:rsid w:val="007B6033"/>
    <w:rsid w:val="007E245D"/>
    <w:rsid w:val="00813A22"/>
    <w:rsid w:val="00884E3A"/>
    <w:rsid w:val="008E79DD"/>
    <w:rsid w:val="0091119C"/>
    <w:rsid w:val="00971213"/>
    <w:rsid w:val="009A141F"/>
    <w:rsid w:val="009E1EDE"/>
    <w:rsid w:val="00B33044"/>
    <w:rsid w:val="00B71456"/>
    <w:rsid w:val="00C94672"/>
    <w:rsid w:val="00CC4679"/>
    <w:rsid w:val="00D03542"/>
    <w:rsid w:val="00D845F7"/>
    <w:rsid w:val="00E31F42"/>
    <w:rsid w:val="00E37C14"/>
    <w:rsid w:val="00E4339F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BC6AD-7E74-433E-A8F5-78D72033E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1205</properties:Words>
  <properties:Characters>6465</properties:Characters>
  <properties:Lines>151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2017-05-31T10:21:00Z</dcterms:created>
  <dc:creator>Diana Butigan Granić</dc:creator>
  <cp:lastModifiedBy>Mara Marčinko</cp:lastModifiedBy>
  <cp:lastPrinted>2017-05-31T10:04:00Z</cp:lastPrinted>
  <dcterms:modified xmlns:xsi="http://www.w3.org/2001/XMLSchema-instance" xsi:type="dcterms:W3CDTF">2017-05-31T10:22:00Z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