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e620" w14:paraId="205e620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234850">
        <w:t>GORAN TOMIĆ GRAĐENJE j.d.o.o., Pula, Piranesijev prilaz 36, OIB: 64378644150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234850">
        <w:t>GORAN TOMIĆ GRAĐENJE j.d.o.o., Pula, Piranesijev prilaz 36, OIB: 64378644150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121AF8" w:rsidR="007F1E91">
      <w:pPr>
        <w:ind w:firstLine="720"/>
        <w:jc w:val="both"/>
      </w:pPr>
      <w:r w:rsidRPr="009215BF">
        <w:t xml:space="preserve">II. Za stečajnog upravitelja imenuje se </w:t>
      </w:r>
      <w:r w:rsidR="00234850">
        <w:t>Mladen Novaković</w:t>
      </w:r>
      <w:r w:rsidR="00234850" w:rsidRPr="00BF4BFC">
        <w:t xml:space="preserve">, </w:t>
      </w:r>
      <w:r w:rsidR="00234850">
        <w:t>Pula, Štinjan, Baližerka 44</w:t>
      </w:r>
      <w:r w:rsidR="00234850" w:rsidRPr="00BF4BFC">
        <w:t xml:space="preserve">, </w:t>
      </w:r>
      <w:r w:rsidR="00234850">
        <w:t xml:space="preserve"> OIB: 28857584241</w:t>
      </w:r>
      <w:r w:rsidR="00121AF8" w:rsidRPr="009215BF">
        <w:t>.</w:t>
      </w:r>
    </w:p>
    <w:p w:rsidRDefault="00121AF8" w:rsidP="007F1E91" w:rsidR="00121AF8">
      <w:pPr>
        <w:ind w:firstLine="720"/>
        <w:jc w:val="both"/>
      </w:pPr>
    </w:p>
    <w:p w:rsidRDefault="00121AF8" w:rsidP="00121AF8" w:rsidR="00121AF8" w:rsidRPr="00121AF8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>se Financijskoj agenciji da izvrši prijenos zaplijenjenog iznosa predujma na račun Trgovačkog suda u Pazinu broj HR43 23900011300029763, poziv na broj 020-</w:t>
      </w:r>
      <w:r w:rsidR="001A687B">
        <w:t>2</w:t>
      </w:r>
      <w:r w:rsidR="00234850">
        <w:t>70-</w:t>
      </w:r>
      <w:r w:rsidRPr="00530514">
        <w:t>17, te da nastavi sa daljnjom pljenidbom do iznosa od 3.000,00 kn prema rješenju ovog suda posl. broj: 1 St-</w:t>
      </w:r>
      <w:r w:rsidR="00234850">
        <w:t>270</w:t>
      </w:r>
      <w:r w:rsidRPr="00530514">
        <w:t xml:space="preserve">/17-3 od </w:t>
      </w:r>
      <w:r w:rsidR="001A687B">
        <w:t>6. lipnja</w:t>
      </w:r>
      <w:r>
        <w:t xml:space="preserve"> </w:t>
      </w:r>
      <w:r w:rsidRPr="00530514">
        <w:t>2017.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121AF8">
        <w:t>V</w:t>
      </w:r>
      <w:r w:rsidRPr="007F1E91">
        <w:t xml:space="preserve">. Zaključuje se stečajni postupak nad </w:t>
      </w:r>
      <w:r w:rsidR="00234850">
        <w:t>GORAN TOMIĆ GRAĐENJE j.d.o.o., Pula, Piranesijev prilaz 36, OIB: 64378644150</w:t>
      </w:r>
      <w:r w:rsidR="00121AF8">
        <w:t>9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121AF8">
        <w:t>2</w:t>
      </w:r>
      <w:r w:rsidR="00234850">
        <w:t>70</w:t>
      </w:r>
      <w:r w:rsidR="003C6907" w:rsidRPr="007F1E91">
        <w:t>/1</w:t>
      </w:r>
      <w:r w:rsidR="009E2A2B">
        <w:t>7</w:t>
      </w:r>
      <w:r w:rsidR="00563486">
        <w:t>-</w:t>
      </w:r>
      <w:r w:rsidR="00121AF8">
        <w:t>4</w:t>
      </w:r>
      <w:r w:rsidR="00563486">
        <w:t xml:space="preserve"> </w:t>
      </w:r>
      <w:r w:rsidR="003C6907" w:rsidRPr="007F1E91">
        <w:t xml:space="preserve">od </w:t>
      </w:r>
      <w:r w:rsidR="009E2A2B">
        <w:t>6. lipnja</w:t>
      </w:r>
      <w:r w:rsidR="00563486">
        <w:t xml:space="preserve"> 201</w:t>
      </w:r>
      <w:r w:rsidR="009E2A2B">
        <w:t>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9E2A2B">
        <w:t>6. lipnja</w:t>
      </w:r>
      <w:r w:rsidR="0058255E" w:rsidRPr="007F1E91">
        <w:t xml:space="preserve"> 201</w:t>
      </w:r>
      <w:r w:rsidR="009E2A2B">
        <w:t>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234850">
        <w:t>270</w:t>
      </w:r>
      <w:r w:rsidR="00CD42C9" w:rsidRPr="007F1E91">
        <w:t>/1</w:t>
      </w:r>
      <w:r w:rsidR="009E2A2B">
        <w:t>7</w:t>
      </w:r>
      <w:r w:rsidR="00CD42C9" w:rsidRPr="007F1E91">
        <w:t>-</w:t>
      </w:r>
      <w:r w:rsidR="00234850">
        <w:t>9</w:t>
      </w:r>
      <w:r w:rsidR="00CD42C9" w:rsidRPr="007F1E91">
        <w:t xml:space="preserve"> od </w:t>
      </w:r>
      <w:r w:rsidR="00121AF8">
        <w:t>1</w:t>
      </w:r>
      <w:r w:rsidR="00234850">
        <w:t>5</w:t>
      </w:r>
      <w:r w:rsidR="00563486">
        <w:t>. rujna</w:t>
      </w:r>
      <w:r w:rsidR="00E1079C" w:rsidRPr="007F1E91">
        <w:t xml:space="preserve">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lastRenderedPageBreak/>
        <w:tab/>
        <w:t xml:space="preserve">Navedeno rješenje objavljeno je na e-oglasnoj ploči suda </w:t>
      </w:r>
      <w:r w:rsidR="00121AF8">
        <w:t>1</w:t>
      </w:r>
      <w:r w:rsidR="00234850">
        <w:t>5</w:t>
      </w:r>
      <w:r w:rsidR="00563486">
        <w:t>. rujna</w:t>
      </w:r>
      <w:r w:rsidR="00E1079C" w:rsidRPr="007F1E91">
        <w:t xml:space="preserve">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563486">
        <w:t>2</w:t>
      </w:r>
      <w:r w:rsidR="00234850">
        <w:t>4</w:t>
      </w:r>
      <w:r w:rsidR="00563486">
        <w:t>. rujna</w:t>
      </w:r>
      <w:r w:rsidR="00E1079C" w:rsidRPr="007F1E91">
        <w:t xml:space="preserve"> </w:t>
      </w:r>
      <w:r w:rsidR="000C5E03" w:rsidRPr="007F1E91">
        <w:t>2017</w:t>
      </w:r>
      <w:r w:rsidRPr="007F1E91">
        <w:t xml:space="preserve">. U roku od 15 dana, koji rok je istekao </w:t>
      </w:r>
      <w:r w:rsidR="00234850">
        <w:t>10</w:t>
      </w:r>
      <w:r w:rsidR="00563486">
        <w:t>. listopada</w:t>
      </w:r>
      <w:r w:rsidR="007F1E91" w:rsidRPr="007F1E91">
        <w:t xml:space="preserve">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>
      <w:pPr>
        <w:ind w:firstLine="720"/>
        <w:jc w:val="both"/>
      </w:pPr>
      <w:r w:rsidRPr="007F1E9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121AF8" w:rsidP="005D6592" w:rsidR="00121AF8">
      <w:pPr>
        <w:ind w:firstLine="720"/>
        <w:jc w:val="both"/>
      </w:pPr>
    </w:p>
    <w:p w:rsidRDefault="00121AF8" w:rsidP="00121AF8" w:rsidR="00121AF8" w:rsidRPr="00373E2F">
      <w:pPr>
        <w:ind w:firstLine="708"/>
        <w:jc w:val="both"/>
      </w:pPr>
      <w:r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5D6592" w:rsidP="00121AF8" w:rsidR="005D6592" w:rsidRPr="007F1E91">
      <w:pPr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121AF8">
        <w:t>3</w:t>
      </w:r>
      <w:r w:rsidR="00621F87" w:rsidRPr="007F1E91">
        <w:t xml:space="preserve">. </w:t>
      </w:r>
      <w:r w:rsidR="00234850">
        <w:t>studeni</w:t>
      </w:r>
      <w:r w:rsidR="00085DD9" w:rsidRPr="007F1E91">
        <w:t xml:space="preserve"> </w:t>
      </w:r>
      <w:r w:rsidRPr="007F1E91">
        <w:t>201</w:t>
      </w:r>
      <w:r w:rsidR="009C63AA" w:rsidRPr="007F1E91">
        <w:t>7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234850" w:rsidP="005D6592" w:rsidR="005D6592" w:rsidRPr="007F1E91">
      <w:pPr>
        <w:ind w:firstLine="720" w:left="5652"/>
        <w:jc w:val="both"/>
      </w:pPr>
      <w:r>
        <w:t xml:space="preserve">  </w:t>
      </w:r>
      <w:r w:rsidR="00EC0D58" w:rsidRPr="007F1E91">
        <w:t>Damir Rabar</w:t>
      </w:r>
      <w:r w:rsidR="00DA5F62"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234850">
        <w:t>GORAN TOMIĆ GRAĐENJE j.d.o.o., Pula, Piranesijev prilaz 36</w:t>
      </w:r>
      <w:r w:rsidR="00085DD9" w:rsidRPr="007F1E91">
        <w:t>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121AF8" w:rsidP="00234850" w:rsidR="00234850">
      <w:pPr>
        <w:ind w:firstLine="720"/>
        <w:jc w:val="both"/>
      </w:pPr>
      <w:r>
        <w:t>- stečajno</w:t>
      </w:r>
      <w:r w:rsidR="00234850">
        <w:t>m upravitelju</w:t>
      </w:r>
      <w:r w:rsidR="007F1E91" w:rsidRPr="007F1E91">
        <w:t xml:space="preserve"> </w:t>
      </w:r>
      <w:r w:rsidR="00234850">
        <w:t>Mladenu Novaković, Pula, Štinjan, Baližerka 44,</w:t>
      </w:r>
    </w:p>
    <w:p w:rsidRDefault="005D6592" w:rsidP="00234850" w:rsidR="005D6592" w:rsidRPr="007F1E91">
      <w:pPr>
        <w:ind w:firstLine="720"/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 xml:space="preserve">- sudskom registru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189" w:rsidR="00FA1189">
      <w:r>
        <w:separator/>
      </w:r>
    </w:p>
  </w:endnote>
  <w:endnote w:id="0" w:type="continuationSeparator">
    <w:p w:rsidRDefault="00FA1189" w:rsidR="00FA1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189" w:rsidR="00FA1189">
      <w:r>
        <w:separator/>
      </w:r>
    </w:p>
  </w:footnote>
  <w:footnote w:id="0" w:type="continuationSeparator">
    <w:p w:rsidRDefault="00FA1189" w:rsidR="00FA1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1189" w:rsidR="00FA11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67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A1189" w:rsidP="007926B9" w:rsidR="00FA118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121AF8">
      <w:rPr>
        <w:sz w:val="23"/>
        <w:szCs w:val="23"/>
      </w:rPr>
      <w:t>2</w:t>
    </w:r>
    <w:r w:rsidR="009B1CED">
      <w:rPr>
        <w:sz w:val="23"/>
        <w:szCs w:val="23"/>
      </w:rPr>
      <w:t>70</w:t>
    </w:r>
    <w:r>
      <w:rPr>
        <w:sz w:val="23"/>
        <w:szCs w:val="23"/>
      </w:rPr>
      <w:t>/17-</w:t>
    </w:r>
    <w:r w:rsidR="009B1CED">
      <w:rPr>
        <w:sz w:val="23"/>
        <w:szCs w:val="23"/>
      </w:rPr>
      <w:t>10</w:t>
    </w:r>
  </w:p>
  <w:p w:rsidRDefault="00FA1189" w:rsidP="007926B9" w:rsidR="00FA11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R="00FA1189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9B1CED">
      <w:rPr>
        <w:sz w:val="23"/>
        <w:szCs w:val="23"/>
      </w:rPr>
      <w:t>270</w:t>
    </w:r>
    <w:r w:rsidR="00121AF8">
      <w:rPr>
        <w:sz w:val="23"/>
        <w:szCs w:val="23"/>
      </w:rPr>
      <w:t>/17-</w:t>
    </w:r>
    <w:r w:rsidR="009B1CED">
      <w:rPr>
        <w:sz w:val="23"/>
        <w:szCs w:val="23"/>
      </w:rPr>
      <w:t>10</w:t>
    </w:r>
  </w:p>
  <w:p w:rsidRDefault="00FA1189" w:rsidR="00FA11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E567C"/>
    <w:rsid w:val="000F0A31"/>
    <w:rsid w:val="00121AF8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A687B"/>
    <w:rsid w:val="001C6F9E"/>
    <w:rsid w:val="001D01C0"/>
    <w:rsid w:val="001F6B0D"/>
    <w:rsid w:val="002145A1"/>
    <w:rsid w:val="00234850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8F5224"/>
    <w:rsid w:val="00903923"/>
    <w:rsid w:val="00915336"/>
    <w:rsid w:val="009215BF"/>
    <w:rsid w:val="00922EA3"/>
    <w:rsid w:val="00923B89"/>
    <w:rsid w:val="0094595D"/>
    <w:rsid w:val="009672E6"/>
    <w:rsid w:val="00973FCB"/>
    <w:rsid w:val="00986820"/>
    <w:rsid w:val="009A0019"/>
    <w:rsid w:val="009B1CED"/>
    <w:rsid w:val="009B2C8A"/>
    <w:rsid w:val="009B4294"/>
    <w:rsid w:val="009C424D"/>
    <w:rsid w:val="009C4C59"/>
    <w:rsid w:val="009C63AA"/>
    <w:rsid w:val="009E2A2B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AF05AC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A5324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A5F62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68ED"/>
    <w:rsid w:val="00EB7A58"/>
    <w:rsid w:val="00EB7E28"/>
    <w:rsid w:val="00EC0D58"/>
    <w:rsid w:val="00EC0EC5"/>
    <w:rsid w:val="00F01204"/>
    <w:rsid w:val="00F144DA"/>
    <w:rsid w:val="00F247BC"/>
    <w:rsid w:val="00F40213"/>
    <w:rsid w:val="00F62911"/>
    <w:rsid w:val="00F66FE4"/>
    <w:rsid w:val="00F74DF4"/>
    <w:rsid w:val="00F92A06"/>
    <w:rsid w:val="00FA1189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67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67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67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67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67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67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67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67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TOMIĆ GRAĐENJE j.d.o.o. PULA</izvorni_sadrzaj>
    <derivirana_varijabla naziv="DomainObject.Predmet.ProtustrankaFormated_1">  GORAN TOMIĆ GRAĐENJE j.d.o.o. PULA</derivirana_varijabla>
  </DomainObject.Predmet.ProtustrankaFormated>
  <DomainObject.Predmet.ProtustrankaFormatedOIB>
    <izvorni_sadrzaj>  GORAN TOMIĆ GRAĐENJE j.d.o.o. PULA, OIB 64378644150</izvorni_sadrzaj>
    <derivirana_varijabla naziv="DomainObject.Predmet.ProtustrankaFormatedOIB_1">  GORAN TOMIĆ GRAĐENJE j.d.o.o. PULA, OIB 64378644150</derivirana_varijabla>
  </DomainObject.Predmet.ProtustrankaFormatedOIB>
  <DomainObject.Predmet.ProtustrankaFormatedWithAdress>
    <izvorni_sadrzaj> GORAN TOMIĆ GRAĐENJE j.d.o.o. PULA, Piranesijev prilaz 36, 52100 Pula</izvorni_sadrzaj>
    <derivirana_varijabla naziv="DomainObject.Predmet.ProtustrankaFormatedWithAdress_1"> GORAN TOMIĆ GRAĐENJE j.d.o.o. PULA, Piranesijev prilaz 36, 52100 Pula</derivirana_varijabla>
  </DomainObject.Predmet.ProtustrankaFormatedWithAdress>
  <DomainObject.Predmet.ProtustrankaFormatedWithAdressOIB>
    <izvorni_sadrzaj> GORAN TOMIĆ GRAĐENJE j.d.o.o. PULA, OIB 64378644150, Piranesijev prilaz 36, 52100 Pula</izvorni_sadrzaj>
    <derivirana_varijabla naziv="DomainObject.Predmet.ProtustrankaFormatedWithAdressOIB_1"> GORAN TOMIĆ GRAĐENJE j.d.o.o. PULA, OIB 64378644150, Piranesijev prilaz 36, 52100 Pula</derivirana_varijabla>
  </DomainObject.Predmet.ProtustrankaFormatedWithAdressOIB>
  <DomainObject.Predmet.ProtustrankaWithAdress>
    <izvorni_sadrzaj>GORAN TOMIĆ GRAĐENJE j.d.o.o. PULA Piranesijev prilaz 36, 52100 Pula</izvorni_sadrzaj>
    <derivirana_varijabla naziv="DomainObject.Predmet.ProtustrankaWithAdress_1">GORAN TOMIĆ GRAĐENJE j.d.o.o. PULA Piranesijev prilaz 36, 52100 Pula</derivirana_varijabla>
  </DomainObject.Predmet.ProtustrankaWithAdress>
  <DomainObject.Predmet.ProtustrankaWithAdressOIB>
    <izvorni_sadrzaj>GORAN TOMIĆ GRAĐENJE j.d.o.o. PULA, OIB 64378644150, Piranesijev prilaz 36, 52100 Pula</izvorni_sadrzaj>
    <derivirana_varijabla naziv="DomainObject.Predmet.ProtustrankaWithAdressOIB_1">GORAN TOMIĆ GRAĐENJE j.d.o.o. PULA, OIB 64378644150, Piranesijev prilaz 36, 52100 Pula</derivirana_varijabla>
  </DomainObject.Predmet.ProtustrankaWithAdressOIB>
  <DomainObject.Predmet.ProtustrankaNazivFormated>
    <izvorni_sadrzaj>GORAN TOMIĆ GRAĐENJE j.d.o.o. PULA</izvorni_sadrzaj>
    <derivirana_varijabla naziv="DomainObject.Predmet.ProtustrankaNazivFormated_1">GORAN TOMIĆ GRAĐENJE j.d.o.o. PULA</derivirana_varijabla>
  </DomainObject.Predmet.ProtustrankaNazivFormated>
  <DomainObject.Predmet.ProtustrankaNazivFormatedOIB>
    <izvorni_sadrzaj>GORAN TOMIĆ GRAĐENJE j.d.o.o. PULA, OIB 64378644150</izvorni_sadrzaj>
    <derivirana_varijabla naziv="DomainObject.Predmet.ProtustrankaNazivFormatedOIB_1">GORAN TOMIĆ GRAĐENJE j.d.o.o. PULA, OIB 64378644150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43284.74</izvorni_sadrzaj>
    <derivirana_varijabla naziv="DomainObject.Predmet.TrenutnaVrijednost_1">43284.74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GORAN TOMIĆ GRAĐENJE j.d.o.o. PULA</item>
    </izvorni_sadrzaj>
    <derivirana_varijabla naziv="DomainObject.Predmet.ProtuStrankaListFormated_1">
      <item>GORAN TOMIĆ GRAĐENJE j.d.o.o. PULA</item>
    </derivirana_varijabla>
  </DomainObject.Predmet.ProtuStrankaListFormated>
  <DomainObject.Predmet.ProtuStrankaListFormatedOIB>
    <izvorni_sadrzaj>
      <item>GORAN TOMIĆ GRAĐENJE j.d.o.o. PULA, OIB 64378644150</item>
    </izvorni_sadrzaj>
    <derivirana_varijabla naziv="DomainObject.Predmet.ProtuStrankaListFormatedOIB_1">
      <item>GORAN TOMIĆ GRAĐENJE j.d.o.o. PULA, OIB 64378644150</item>
    </derivirana_varijabla>
  </DomainObject.Predmet.ProtuStrankaListFormatedOIB>
  <DomainObject.Predmet.ProtuStrankaListFormatedWithAdress>
    <izvorni_sadrzaj>
      <item>GORAN TOMIĆ GRAĐENJE j.d.o.o. PULA, Piranesijev prilaz 36, 52100 Pula</item>
    </izvorni_sadrzaj>
    <derivirana_varijabla naziv="DomainObject.Predmet.ProtuStrankaListFormatedWithAdress_1">
      <item>GORAN TOMIĆ GRAĐENJE j.d.o.o. PULA, Piranesijev prilaz 36, 52100 Pula</item>
    </derivirana_varijabla>
  </DomainObject.Predmet.ProtuStrankaListFormatedWithAdress>
  <DomainObject.Predmet.ProtuStrankaListFormatedWithAdressOIB>
    <izvorni_sadrzaj>
      <item>GORAN TOMIĆ GRAĐENJE j.d.o.o. PULA, OIB 64378644150, Piranesijev prilaz 36, 52100 Pula</item>
    </izvorni_sadrzaj>
    <derivirana_varijabla naziv="DomainObject.Predmet.ProtuStrankaListFormatedWithAdressOIB_1">
      <item>GORAN TOMIĆ GRAĐENJE j.d.o.o. PULA, OIB 64378644150, Piranesijev prilaz 36, 52100 Pula</item>
    </derivirana_varijabla>
  </DomainObject.Predmet.ProtuStrankaListFormatedWithAdressOIB>
  <DomainObject.Predmet.ProtuStrankaListNazivFormated>
    <izvorni_sadrzaj>
      <item>GORAN TOMIĆ GRAĐENJE j.d.o.o. PULA</item>
    </izvorni_sadrzaj>
    <derivirana_varijabla naziv="DomainObject.Predmet.ProtuStrankaListNazivFormated_1">
      <item>GORAN TOMIĆ GRAĐENJE j.d.o.o. PULA</item>
    </derivirana_varijabla>
  </DomainObject.Predmet.ProtuStrankaListNazivFormated>
  <DomainObject.Predmet.ProtuStrankaListNazivFormatedOIB>
    <izvorni_sadrzaj>
      <item>GORAN TOMIĆ GRAĐENJE j.d.o.o. PULA, OIB 64378644150</item>
    </izvorni_sadrzaj>
    <derivirana_varijabla naziv="DomainObject.Predmet.ProtuStrankaListNazivFormatedOIB_1">
      <item>GORAN TOMIĆ GRAĐENJE j.d.o.o. PULA, OIB 64378644150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GORAN TOMIĆ GRAĐENJE j.d.o.o. PULA</izvorni_sadrzaj>
    <derivirana_varijabla naziv="DomainObject.Predmet.ProtustrankaIDrugi_1">GORAN TOMIĆ GRAĐENJE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GORAN TOMIĆ GRAĐENJE j.d.o.o. PULA, OIB 64378644150, Piranesijev prilaz 36, 52100 Pula</izvorni_sadrzaj>
    <derivirana_varijabla naziv="DomainObject.Predmet.ProtustrankaIDrugiAdressOIB_1">GORAN TOMIĆ GRAĐENJE j.d.o.o. PULA, OIB 64378644150, Piranesijev prilaz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GORAN TOMIĆ GRAĐENJE j.d.o.o. PULA</item>
    </izvorni_sadrzaj>
    <derivirana_varijabla naziv="DomainObject.Predmet.SudioniciListNaziv_1">
      <item>FINANCIJSKA AGENCIJA, RC RIJEKA, PODRUŽNICA PULA, PULA</item>
      <item>GORAN TOMIĆ GRAĐENJE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GORAN TOMIĆ GRAĐENJE j.d.o.o. PULA, OIB 64378644150, Piranesijev prilaz 36,52100 Pula</item>
    </izvorni_sadrzaj>
    <derivirana_varijabla naziv="DomainObject.Predmet.SudioniciListAdressOIB_1">
      <item>FINANCIJSKA AGENCIJA, RC RIJEKA, PODRUŽNICA PULA, PULA, OIB 85821130368, Ulica grada Vukovara 70,10000 Zagreb</item>
      <item>GORAN TOMIĆ GRAĐENJE j.d.o.o. PULA, OIB 64378644150, Piranesijev prilaz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64378644150</item>
    </izvorni_sadrzaj>
    <derivirana_varijabla naziv="DomainObject.Predmet.SudioniciListNazivOIB_1">
      <item>, OIB 85821130368</item>
      <item>, OIB 64378644150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35207-FFA9-4792-9EA8-E6F883D2D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3351</properties:Characters>
  <properties:Lines>89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2017-11-02T07:13:00Z</dcterms:created>
  <dc:creator>Damir Rabar</dc:creator>
  <cp:lastModifiedBy>Lorena Paris Aničić</cp:lastModifiedBy>
  <cp:lastPrinted>2017-11-02T07:19:00Z</cp:lastPrinted>
  <dcterms:modified xmlns:xsi="http://www.w3.org/2001/XMLSchema-instance" xsi:type="dcterms:W3CDTF">2017-11-03T07:38:00Z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