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1cee" w14:paraId="39c1cee" w:rsidRDefault="00B74C2C" w:rsidP="00EA5818" w:rsidR="00B74C2C">
      <w:pPr>
        <w:jc w:val="both"/>
        <w15:collapsed w:val="false"/>
      </w:pPr>
      <w:bookmarkStart w:name="_GoBack" w:id="0"/>
      <w:bookmarkEnd w:id="0"/>
    </w:p>
    <w:p w:rsidRDefault="00B74C2C" w:rsidP="00EA5818" w:rsidR="00B74C2C">
      <w:pPr>
        <w:jc w:val="both"/>
      </w:pPr>
      <w:r>
        <w:t xml:space="preserve"> </w:t>
      </w:r>
    </w:p>
    <w:p w:rsidRDefault="00B74C2C" w:rsidP="00EA5818" w:rsidR="00B74C2C">
      <w:pPr>
        <w:jc w:val="both"/>
      </w:pPr>
    </w:p>
    <w:p w:rsidRDefault="00B74C2C" w:rsidP="00EA5818" w:rsidR="00B74C2C">
      <w:pPr>
        <w:jc w:val="both"/>
      </w:pPr>
      <w:r>
        <w:t>REPUBLIKA HRVATSKA</w:t>
      </w:r>
    </w:p>
    <w:p w:rsidRDefault="00B74C2C" w:rsidP="00EA5818" w:rsidR="00B74C2C">
      <w:pPr>
        <w:jc w:val="both"/>
      </w:pPr>
      <w:r>
        <w:t>Trgovački sud u Zagrebu</w:t>
      </w:r>
    </w:p>
    <w:p w:rsidRDefault="00B74C2C" w:rsidP="00EA5818" w:rsidR="00B74C2C">
      <w:pPr>
        <w:jc w:val="both"/>
      </w:pPr>
      <w:r>
        <w:t>Zagreb, Amruševa 2/II</w:t>
      </w:r>
    </w:p>
    <w:p w:rsidRDefault="00B74C2C" w:rsidP="00EA5818" w:rsidR="00B74C2C">
      <w:pPr>
        <w:jc w:val="both"/>
      </w:pPr>
    </w:p>
    <w:p w:rsidRDefault="00B74C2C" w:rsidP="00EA5818" w:rsidR="00B74C2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621363">
        <w:t>18</w:t>
      </w:r>
      <w:r>
        <w:t>. St-</w:t>
      </w:r>
      <w:r w:rsidR="00621363">
        <w:t>21</w:t>
      </w:r>
      <w:r w:rsidR="00F8539F">
        <w:t>1</w:t>
      </w:r>
      <w:r w:rsidR="00621363">
        <w:t>1/2018</w:t>
      </w:r>
      <w:r>
        <w:t xml:space="preserve">     </w:t>
      </w:r>
    </w:p>
    <w:p w:rsidRDefault="00B74C2C" w:rsidP="00EA5818" w:rsidR="00B74C2C">
      <w:pPr>
        <w:jc w:val="both"/>
      </w:pPr>
    </w:p>
    <w:p w:rsidRDefault="00F8539F" w:rsidP="00EA5818" w:rsidR="00B74C2C">
      <w:pPr>
        <w:ind w:firstLine="708" w:left="1416"/>
        <w:jc w:val="both"/>
      </w:pPr>
      <w:r>
        <w:t xml:space="preserve">   </w:t>
      </w:r>
      <w:r w:rsidR="00B74C2C">
        <w:t xml:space="preserve">R E P U B L I K A   H R V A T S K A </w:t>
      </w:r>
    </w:p>
    <w:p w:rsidRDefault="00B74C2C" w:rsidP="00EA5818" w:rsidR="00B74C2C">
      <w:pPr>
        <w:jc w:val="both"/>
      </w:pPr>
    </w:p>
    <w:p w:rsidRDefault="00B74C2C" w:rsidP="00EA5818" w:rsidR="00B74C2C">
      <w:pPr>
        <w:jc w:val="both"/>
      </w:pPr>
      <w:r>
        <w:t xml:space="preserve">             </w:t>
      </w:r>
      <w:r w:rsidR="00621363">
        <w:tab/>
      </w:r>
      <w:r w:rsidR="00621363">
        <w:tab/>
      </w:r>
      <w:r w:rsidR="00621363">
        <w:tab/>
      </w:r>
      <w:r w:rsidR="00621363">
        <w:tab/>
      </w:r>
      <w:r>
        <w:t xml:space="preserve">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B74C2C" w:rsidP="00EA5818" w:rsidR="00B74C2C">
      <w:pPr>
        <w:jc w:val="both"/>
      </w:pPr>
      <w:r>
        <w:tab/>
      </w:r>
    </w:p>
    <w:p w:rsidRDefault="00B74C2C" w:rsidP="00EA5818" w:rsidR="00B74C2C">
      <w:pPr>
        <w:ind w:firstLine="708"/>
        <w:jc w:val="both"/>
      </w:pPr>
      <w:r>
        <w:t xml:space="preserve">Trgovački sud u Zagrebu, </w:t>
      </w:r>
      <w:r w:rsidR="00405756">
        <w:t>sudac Danijela Uzelac</w:t>
      </w:r>
      <w:r>
        <w:t xml:space="preserve"> u stečajnom postupku u povodu prijedloga predlagatelja FINANCIJSKE AGENCIJE,</w:t>
      </w:r>
      <w:r w:rsidR="00405756" w:rsidRPr="00405756">
        <w:t xml:space="preserve"> OIB 85821130368, </w:t>
      </w:r>
      <w:r>
        <w:t xml:space="preserve"> Zagre</w:t>
      </w:r>
      <w:r w:rsidR="00405756">
        <w:t xml:space="preserve">b, Ulica grada Vukovara 70, </w:t>
      </w:r>
      <w:r>
        <w:t xml:space="preserve">za otvaranje stečajnog postupka nad dužnikom </w:t>
      </w:r>
      <w:r w:rsidR="00F8539F">
        <w:t>DOMIRAD d.o.o., OIB 12961225641,  Kraljevec na Sutli, Radakovo 52, 4. veljače 2019.</w:t>
      </w:r>
    </w:p>
    <w:p w:rsidRDefault="00334FA2" w:rsidP="00EA5818" w:rsidR="00334FA2">
      <w:pPr>
        <w:ind w:firstLine="708"/>
        <w:jc w:val="both"/>
      </w:pPr>
    </w:p>
    <w:p w:rsidRDefault="00B74C2C" w:rsidP="00EA5818" w:rsidR="00B74C2C">
      <w:pPr>
        <w:jc w:val="both"/>
      </w:pPr>
    </w:p>
    <w:p w:rsidRDefault="00B74C2C" w:rsidP="00EA5818" w:rsidR="00B74C2C">
      <w:pPr>
        <w:ind w:firstLine="708" w:left="2832"/>
        <w:jc w:val="both"/>
      </w:pPr>
      <w:r>
        <w:t>r i j e š i o    j e</w:t>
      </w:r>
    </w:p>
    <w:p w:rsidRDefault="00B74C2C" w:rsidP="00EA5818" w:rsidR="00B74C2C">
      <w:pPr>
        <w:jc w:val="both"/>
      </w:pPr>
    </w:p>
    <w:p w:rsidRDefault="00334FA2" w:rsidP="00EA5818" w:rsidR="00334FA2">
      <w:pPr>
        <w:jc w:val="both"/>
      </w:pPr>
    </w:p>
    <w:p w:rsidRDefault="008C6D6E" w:rsidP="00EA5818" w:rsidR="00EA5818" w:rsidRPr="00EA5818">
      <w:pPr>
        <w:jc w:val="both"/>
      </w:pPr>
      <w:r>
        <w:tab/>
      </w:r>
      <w:r w:rsidR="00B74C2C">
        <w:t xml:space="preserve">I. </w:t>
      </w:r>
      <w:r w:rsidR="00334FA2">
        <w:t xml:space="preserve">       </w:t>
      </w:r>
      <w:r w:rsidR="00B74C2C">
        <w:t>Dužniku</w:t>
      </w:r>
      <w:r w:rsidR="00F8539F" w:rsidRPr="00F8539F">
        <w:t xml:space="preserve"> DOMIRAD d.o.o., OIB 12961225641,  Kraljevec na Sutli, Radakovo 52,</w:t>
      </w:r>
      <w:r w:rsidR="00F8539F">
        <w:t xml:space="preserve"> postavlja se privremeni stečajni</w:t>
      </w:r>
      <w:r w:rsidR="00B74C2C">
        <w:t xml:space="preserve"> u</w:t>
      </w:r>
      <w:r w:rsidR="00EA5818">
        <w:t>pravitelj</w:t>
      </w:r>
      <w:r w:rsidR="00B74C2C">
        <w:t xml:space="preserve"> </w:t>
      </w:r>
      <w:r w:rsidR="00EA5818" w:rsidRPr="00EA5818">
        <w:t xml:space="preserve">Jurica Tončić, OIB 44669013271, Zagreb, Ignjata Đorđića 19. </w:t>
      </w:r>
    </w:p>
    <w:p w:rsidRDefault="00B74C2C" w:rsidP="00EA5818" w:rsidR="00E121CA">
      <w:pPr>
        <w:jc w:val="both"/>
      </w:pPr>
      <w:r>
        <w:tab/>
        <w:t xml:space="preserve"> </w:t>
      </w:r>
    </w:p>
    <w:p w:rsidRDefault="00E121CA" w:rsidP="00EA5818" w:rsidR="00E121CA">
      <w:pPr>
        <w:ind w:firstLine="708"/>
        <w:jc w:val="both"/>
      </w:pPr>
      <w:r w:rsidRPr="00E121CA">
        <w:t>II.</w:t>
      </w:r>
      <w:r w:rsidRPr="00E121CA">
        <w:tab/>
        <w:t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 i vrijednost i stanje sljedećih dužnikovih vozila:</w:t>
      </w:r>
      <w:r w:rsidR="00CD0E2D">
        <w:t>1)</w:t>
      </w:r>
      <w:r w:rsidRPr="00E121CA">
        <w:t xml:space="preserve"> </w:t>
      </w:r>
      <w:r w:rsidR="00B531B1" w:rsidRPr="00B531B1">
        <w:t xml:space="preserve">O4, marka KOEGEL 18, godina proizvodnje 1998, broj šasije WK0ANBS18W0106466, reg. oznaka KR718DD, datum odjave 7. travnja 2014 i </w:t>
      </w:r>
      <w:r w:rsidR="00CD0E2D">
        <w:t xml:space="preserve">2.) </w:t>
      </w:r>
      <w:r w:rsidR="00B531B1" w:rsidRPr="00B531B1">
        <w:t xml:space="preserve">radnog stroja marke LINDE H25D-03, godina proizvodnje 1999., broj šasije H2X351K07131, reg. oznaka </w:t>
      </w:r>
      <w:r w:rsidR="00B531B1">
        <w:t xml:space="preserve">KR472EG, datum odjave 9. srpnja </w:t>
      </w:r>
      <w:r w:rsidR="00B531B1" w:rsidRPr="00B531B1">
        <w:t>2012.,</w:t>
      </w:r>
      <w:r w:rsidR="00B531B1">
        <w:t xml:space="preserve"> </w:t>
      </w:r>
      <w:r w:rsidRPr="00E121CA">
        <w:t>stanje obveza stečajnog dužnika, je li imovina stečajnog dužnika dovoljna za namirenje troškova stečajnog postupka te koliki je iznos predvidivih troškova prethodnog i stečajnog postupka. Privremeni stečajni upravitelj dužan je pisano izvješće s mišljenjem izraditi u roku 30 dana i dostaviti ga u spis i na e-mail Katarina.</w:t>
      </w:r>
      <w:r w:rsidR="00B531B1">
        <w:t>Franji</w:t>
      </w:r>
      <w:r w:rsidR="00BA6C07">
        <w:t>c</w:t>
      </w:r>
      <w:r w:rsidRPr="00E121CA">
        <w:t>@tszg.pravosudje.hr.</w:t>
      </w:r>
    </w:p>
    <w:p w:rsidRDefault="00E121CA" w:rsidP="00EA5818" w:rsidR="00E121CA">
      <w:pPr>
        <w:ind w:firstLine="708" w:left="2832"/>
        <w:jc w:val="both"/>
      </w:pPr>
    </w:p>
    <w:p w:rsidRDefault="00E121CA" w:rsidP="00EA5818" w:rsidR="00E121CA">
      <w:pPr>
        <w:ind w:firstLine="708" w:left="2832"/>
        <w:jc w:val="both"/>
      </w:pPr>
    </w:p>
    <w:p w:rsidRDefault="008C6D6E" w:rsidP="00EA5818" w:rsidR="00B74C2C">
      <w:pPr>
        <w:ind w:firstLine="708" w:left="2832"/>
        <w:jc w:val="both"/>
      </w:pPr>
      <w:r>
        <w:t xml:space="preserve">    </w:t>
      </w:r>
      <w:r w:rsidR="00B74C2C">
        <w:t>Obrazloženje</w:t>
      </w:r>
    </w:p>
    <w:p w:rsidRDefault="00B74C2C" w:rsidP="00EA5818" w:rsidR="00B74C2C">
      <w:pPr>
        <w:jc w:val="both"/>
      </w:pPr>
    </w:p>
    <w:p w:rsidRDefault="0011338C" w:rsidP="00EA5818" w:rsidR="00B74C2C">
      <w:pPr>
        <w:ind w:firstLine="708"/>
        <w:jc w:val="both"/>
      </w:pPr>
      <w:r>
        <w:t xml:space="preserve">Na temelju prijedloga </w:t>
      </w:r>
      <w:r w:rsidR="00A63B90">
        <w:t>Financijsk</w:t>
      </w:r>
      <w:r>
        <w:t>e</w:t>
      </w:r>
      <w:r w:rsidR="00A63B90">
        <w:t xml:space="preserve"> agencij</w:t>
      </w:r>
      <w:r>
        <w:t xml:space="preserve">e </w:t>
      </w:r>
      <w:r w:rsidR="00B74C2C">
        <w:t>za otvaranje stečajnog postup</w:t>
      </w:r>
      <w:r>
        <w:t xml:space="preserve">ka nad dužnikom, sud je </w:t>
      </w:r>
      <w:r w:rsidR="00B74C2C">
        <w:t xml:space="preserve">rješenjem od </w:t>
      </w:r>
      <w:r w:rsidR="00621363">
        <w:t>10. rujn</w:t>
      </w:r>
      <w:r w:rsidR="008C6D6E">
        <w:t>a</w:t>
      </w:r>
      <w:r w:rsidR="00B74C2C">
        <w:t xml:space="preserve"> 2018. pokrenuo prethodni postupak radi utvrđivanja pretpostavki za otvaranje stečajnoga postupka, a zaključkom od </w:t>
      </w:r>
      <w:r w:rsidR="000C1AEB">
        <w:t>istoga dana</w:t>
      </w:r>
      <w:r w:rsidR="00621363">
        <w:t xml:space="preserve"> pozva</w:t>
      </w:r>
      <w:r>
        <w:t>o</w:t>
      </w:r>
      <w:r w:rsidR="00621363">
        <w:t xml:space="preserve"> je zastupnik</w:t>
      </w:r>
      <w:r>
        <w:t>a</w:t>
      </w:r>
      <w:r w:rsidR="00B74C2C">
        <w:t xml:space="preserve"> po zakonu dužnika dostaviti pisano izvješće o financijsko-gospodarskom stanju dužnika </w:t>
      </w:r>
      <w:r>
        <w:t>te ga je pozvao</w:t>
      </w:r>
      <w:r w:rsidR="00B74C2C">
        <w:t xml:space="preserve"> na ročište radi očitovanja o prijedlogu za otvaranje stečajnog postupka. Zastupni</w:t>
      </w:r>
      <w:r w:rsidR="00621363">
        <w:t>k</w:t>
      </w:r>
      <w:r w:rsidR="00B74C2C">
        <w:t xml:space="preserve"> po zakonu dužnika</w:t>
      </w:r>
      <w:r w:rsidR="00621363">
        <w:t xml:space="preserve"> nije </w:t>
      </w:r>
      <w:r w:rsidR="002D194A">
        <w:t xml:space="preserve">niti </w:t>
      </w:r>
      <w:r w:rsidR="00621363">
        <w:t>dostavio</w:t>
      </w:r>
      <w:r w:rsidR="008C6D6E">
        <w:t xml:space="preserve"> </w:t>
      </w:r>
      <w:r w:rsidR="00B74C2C">
        <w:t>izvješće o financijsko-gosp</w:t>
      </w:r>
      <w:r w:rsidR="00621363">
        <w:t>odarskom stanju dužnika niti je pristupio n</w:t>
      </w:r>
      <w:r w:rsidR="00B74C2C">
        <w:t>a navedeno ročište.</w:t>
      </w:r>
    </w:p>
    <w:p w:rsidRDefault="005C4FEE" w:rsidP="00EA5818" w:rsidR="005C4FEE">
      <w:pPr>
        <w:ind w:firstLine="708"/>
        <w:jc w:val="both"/>
      </w:pPr>
    </w:p>
    <w:p w:rsidRDefault="00495A6E" w:rsidP="00EA5818" w:rsidR="00B74C2C">
      <w:pPr>
        <w:ind w:firstLine="708"/>
        <w:jc w:val="both"/>
      </w:pPr>
      <w:r>
        <w:lastRenderedPageBreak/>
        <w:t>Na temelju ovlasti iz</w:t>
      </w:r>
      <w:r w:rsidR="00B74C2C">
        <w:t xml:space="preserve"> čl. 11. st. 3. </w:t>
      </w:r>
      <w:r w:rsidR="005C4FEE" w:rsidRPr="005C4FEE">
        <w:t>Stečajno</w:t>
      </w:r>
      <w:r w:rsidR="005C4FEE">
        <w:t>g zakona („Narodne novine“ broj 71/15</w:t>
      </w:r>
      <w:r w:rsidR="006550A4">
        <w:t>.</w:t>
      </w:r>
      <w:r w:rsidR="005C4FEE">
        <w:t xml:space="preserve"> i 104/17</w:t>
      </w:r>
      <w:r w:rsidR="006550A4">
        <w:t>.</w:t>
      </w:r>
      <w:r w:rsidR="005C4FEE">
        <w:t>, dalje: SZ)</w:t>
      </w:r>
      <w:r w:rsidR="00B74C2C">
        <w:t xml:space="preserve"> sud je uvidom u Zajednički informacijski sustav zemljišnih knjiga i katastra </w:t>
      </w:r>
      <w:r w:rsidR="0070761E">
        <w:t xml:space="preserve">(list 3. spisa) </w:t>
      </w:r>
      <w:r w:rsidR="00B74C2C">
        <w:t xml:space="preserve">utvrdio kako dužnik nije vlasnik nekretnina. </w:t>
      </w:r>
    </w:p>
    <w:p w:rsidRDefault="00B74C2C" w:rsidP="00EA5818" w:rsidR="00B74C2C">
      <w:pPr>
        <w:jc w:val="both"/>
      </w:pPr>
    </w:p>
    <w:p w:rsidRDefault="0070761E" w:rsidP="00EA5818" w:rsidR="00B3361F">
      <w:pPr>
        <w:ind w:firstLine="708"/>
        <w:jc w:val="both"/>
      </w:pPr>
      <w:r>
        <w:t xml:space="preserve">Nadalje, </w:t>
      </w:r>
      <w:r w:rsidR="007877D4">
        <w:t>na temelju</w:t>
      </w:r>
      <w:r>
        <w:t xml:space="preserve"> uvid</w:t>
      </w:r>
      <w:r w:rsidR="007877D4">
        <w:t>a u</w:t>
      </w:r>
      <w:r>
        <w:t xml:space="preserve"> </w:t>
      </w:r>
      <w:r w:rsidR="00B3361F">
        <w:t xml:space="preserve">uvjerenje Stanice za tehnički pregled vozila od 20. rujna 2018. (list 12. spisa) utvrđeno je da je dužnik evidentiran kao vlasnik vozila O4, marka KOEGEL 18, </w:t>
      </w:r>
      <w:r w:rsidR="00D82F1C">
        <w:t xml:space="preserve">godina proizvodnje </w:t>
      </w:r>
      <w:r w:rsidR="00B3361F">
        <w:t>1998, broj šasije WK0ANBS18W0106466, reg</w:t>
      </w:r>
      <w:r w:rsidR="00D82F1C">
        <w:t>.</w:t>
      </w:r>
      <w:r w:rsidR="00B3361F">
        <w:t xml:space="preserve"> oznaka KR718DD, datum odjave 7.</w:t>
      </w:r>
      <w:r w:rsidR="00495A6E">
        <w:t xml:space="preserve"> </w:t>
      </w:r>
      <w:r w:rsidR="00B3361F">
        <w:t>travnja 2014 i radnog stroja marke LINDE H25D-03, god</w:t>
      </w:r>
      <w:r w:rsidR="00D82F1C">
        <w:t>ina</w:t>
      </w:r>
      <w:r w:rsidR="00B3361F">
        <w:t xml:space="preserve"> proizv</w:t>
      </w:r>
      <w:r w:rsidR="00D82F1C">
        <w:t>odnje</w:t>
      </w:r>
      <w:r w:rsidR="00B3361F">
        <w:t xml:space="preserve"> 1999</w:t>
      </w:r>
      <w:r w:rsidR="00D82F1C">
        <w:t>.</w:t>
      </w:r>
      <w:r w:rsidR="00B3361F">
        <w:t>, broj šasije H2X351K07131, reg</w:t>
      </w:r>
      <w:r w:rsidR="00D82F1C">
        <w:t>.</w:t>
      </w:r>
      <w:r w:rsidR="00B3361F">
        <w:t xml:space="preserve"> oznaka KR472EG, datum odjave 9.</w:t>
      </w:r>
      <w:r w:rsidR="00D82F1C">
        <w:t xml:space="preserve"> </w:t>
      </w:r>
      <w:r w:rsidR="00B531B1">
        <w:t xml:space="preserve">srpnja </w:t>
      </w:r>
      <w:r w:rsidR="00B3361F">
        <w:t xml:space="preserve">2012., kao i da na navedenim vozilima nema evidentiranih tereta. </w:t>
      </w:r>
      <w:r w:rsidR="00C1426B" w:rsidRPr="00C1426B">
        <w:t xml:space="preserve"> Iako </w:t>
      </w:r>
      <w:r w:rsidR="00C1426B">
        <w:t>su vozila</w:t>
      </w:r>
      <w:r w:rsidR="00C1426B" w:rsidRPr="00C1426B">
        <w:t xml:space="preserve"> odjavljeno ističe se da odjavom vozila kod Ministarstva unutarnjih poslova ne prestaje automatizmom vlasništvo odjavljenog vozila. Također, ako je vozilo odjavljeno to ne znači da vozilo više nema nikakvu</w:t>
      </w:r>
      <w:r w:rsidR="00005A42">
        <w:t xml:space="preserve"> vrijednost</w:t>
      </w:r>
      <w:r w:rsidR="00C1426B" w:rsidRPr="00C1426B">
        <w:t xml:space="preserve"> ili da ima samo neznatnu vrijednost (tako i Visoki trgovački sud Republike Hrvatske poslovni broj Pž-7027-17 od 14. prosinca 2017.).</w:t>
      </w:r>
    </w:p>
    <w:p w:rsidRDefault="00B74C2C" w:rsidP="00EA5818" w:rsidR="00B74C2C">
      <w:pPr>
        <w:jc w:val="both"/>
      </w:pPr>
    </w:p>
    <w:p w:rsidRDefault="00B74C2C" w:rsidP="00EA5818" w:rsidR="00B74C2C">
      <w:pPr>
        <w:ind w:firstLine="708"/>
        <w:jc w:val="both"/>
      </w:pPr>
      <w:r>
        <w:t xml:space="preserve">Pored navedenog, potrebno je dodati da iz potvrde </w:t>
      </w:r>
      <w:r w:rsidR="0070761E">
        <w:t xml:space="preserve">Financijske agencije od </w:t>
      </w:r>
      <w:r w:rsidR="00621363">
        <w:t>14. rujna 2018</w:t>
      </w:r>
      <w:r w:rsidR="007877D4">
        <w:t>.</w:t>
      </w:r>
      <w:r w:rsidR="00621363">
        <w:t xml:space="preserve"> proizlazi da je dužnik u neprekinutoj blokadi u trajanju od 144 dana.</w:t>
      </w:r>
    </w:p>
    <w:p w:rsidRDefault="00B74C2C" w:rsidP="00EA5818" w:rsidR="00B74C2C">
      <w:pPr>
        <w:jc w:val="both"/>
      </w:pPr>
    </w:p>
    <w:p w:rsidRDefault="00B74C2C" w:rsidP="00EA5818" w:rsidR="00B74C2C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B74C2C" w:rsidP="00EA5818" w:rsidR="00B74C2C">
      <w:pPr>
        <w:jc w:val="both"/>
      </w:pPr>
    </w:p>
    <w:p w:rsidRDefault="00B74C2C" w:rsidP="00EA5818" w:rsidR="00B74C2C">
      <w:pPr>
        <w:ind w:firstLine="708"/>
        <w:jc w:val="both"/>
      </w:pPr>
      <w:r>
        <w:t xml:space="preserve">S obzirom na to da u ovoj fazi stečajnog postupka nije bilo moguće utvrditi status i stanje obveza dužnika i mogućnost da se imovinom dužnika pokriju troškovi stečajnog postupka, pogotovo stoga što zastupnik po zakonu dužnika nije postupio po zaključku ovog suda od </w:t>
      </w:r>
      <w:r w:rsidR="00BE5B38">
        <w:t>10. rujna 2018.</w:t>
      </w:r>
      <w:r>
        <w:t xml:space="preserve"> i dostavio sudu pisano izvješće o financijsko-gospodarskom stanju dužnika, a nije pristupio na ročište radi očitovanja o prijedlogu za otvaranje stečajnog postupka te iz priložene dokumentacije se ne može utvrditi vrijednosti motornih vozila u odnosu na koja je dužnik evidentiran kao vlasnik, sud je na temelju odred</w:t>
      </w:r>
      <w:r w:rsidR="004F28D2">
        <w:t>aba</w:t>
      </w:r>
      <w:r w:rsidR="004C55F4">
        <w:t xml:space="preserve"> čl.</w:t>
      </w:r>
      <w:r w:rsidR="004F28D2">
        <w:t xml:space="preserve">118. i </w:t>
      </w:r>
      <w:r>
        <w:t xml:space="preserve">119. SZ-a, primjenom metode slučajnog odabira, imenovao privremenog stečajnog upravitelja, čiji su zadaci određeni točkom II. ovog rješenja, a nakon čega će se uz ispunjenje ostalih pretpostavki i nakon primitka izvješća privremenog stečajnog upravitelja odrediti ročište radi rasprave i odlučivanja o otvaranju stečajnog postupka. </w:t>
      </w:r>
    </w:p>
    <w:p w:rsidRDefault="00B74C2C" w:rsidP="00EA5818" w:rsidR="00B74C2C">
      <w:pPr>
        <w:jc w:val="both"/>
      </w:pPr>
    </w:p>
    <w:p w:rsidRDefault="0021191F" w:rsidP="00EA5818" w:rsidR="0021191F">
      <w:pPr>
        <w:jc w:val="both"/>
      </w:pPr>
    </w:p>
    <w:p w:rsidRDefault="00B74C2C" w:rsidP="00EA5818" w:rsidR="00B74C2C">
      <w:pPr>
        <w:ind w:firstLine="708" w:left="2832"/>
        <w:jc w:val="both"/>
      </w:pPr>
      <w:r>
        <w:t xml:space="preserve">U Zagrebu </w:t>
      </w:r>
      <w:r w:rsidR="00BE5B38">
        <w:t>4. veljače 2019.</w:t>
      </w:r>
    </w:p>
    <w:p w:rsidRDefault="0021191F" w:rsidP="00EA5818" w:rsidR="0021191F">
      <w:pPr>
        <w:jc w:val="both"/>
      </w:pPr>
    </w:p>
    <w:p w:rsidRDefault="006550A4" w:rsidP="00EA5818" w:rsidR="00B74C2C">
      <w:pPr>
        <w:ind w:firstLine="708" w:left="6372"/>
        <w:jc w:val="both"/>
      </w:pPr>
      <w:r>
        <w:t xml:space="preserve"> </w:t>
      </w:r>
      <w:r w:rsidR="00B74C2C">
        <w:t xml:space="preserve">Sudac: </w:t>
      </w:r>
    </w:p>
    <w:p w:rsidRDefault="00BE5B38" w:rsidP="00EA5818" w:rsidR="00B74C2C">
      <w:pPr>
        <w:ind w:firstLine="708" w:left="6372"/>
        <w:jc w:val="both"/>
      </w:pPr>
      <w:r>
        <w:t>Danijela Uzelac</w:t>
      </w:r>
    </w:p>
    <w:p w:rsidRDefault="00B74C2C" w:rsidP="00EA5818" w:rsidR="00B74C2C">
      <w:pPr>
        <w:jc w:val="both"/>
      </w:pPr>
    </w:p>
    <w:p w:rsidRDefault="00B74C2C" w:rsidP="00EA5818" w:rsidR="00B74C2C">
      <w:pPr>
        <w:jc w:val="both"/>
      </w:pPr>
      <w:r>
        <w:t xml:space="preserve">Uputa o pravnom lijeku: </w:t>
      </w:r>
    </w:p>
    <w:p w:rsidRDefault="00B74C2C" w:rsidP="00EA5818" w:rsidR="000B7A32" w:rsidRPr="000B7A32">
      <w:pPr>
        <w:jc w:val="both"/>
      </w:pPr>
      <w:r>
        <w:t>Protiv ovog rješenja dopuštena je žalba u roku od 8 dana.  Žalba se podnosi ovom sudu u 2 primjerka za Visoki trgovački sud RH u roku od 8</w:t>
      </w:r>
      <w:r w:rsidR="000B7A32">
        <w:t xml:space="preserve"> dana od dana dostave rješenja </w:t>
      </w:r>
      <w:r w:rsidR="000B7A32" w:rsidRPr="000B7A32">
        <w:t>s time da se dostava smatra obavljenom istekom osmoga dana od dana objave ovog rješenja na mrežnoj stranici e-oglasna ploča (čl. 12. st. 1. SZ).</w:t>
      </w:r>
    </w:p>
    <w:p w:rsidRDefault="00B74C2C" w:rsidP="00EA5818" w:rsidR="00B74C2C">
      <w:pPr>
        <w:jc w:val="both"/>
      </w:pPr>
    </w:p>
    <w:p w:rsidRDefault="0021191F" w:rsidP="0021191F" w:rsidR="0021191F">
      <w:pPr>
        <w:jc w:val="right"/>
      </w:pPr>
      <w:r>
        <w:t>Za točnost otpravka:</w:t>
      </w:r>
    </w:p>
    <w:p w:rsidRDefault="009539F9" w:rsidP="009539F9" w:rsidR="00AC7F1F">
      <w:pPr>
        <w:jc w:val="right"/>
      </w:pPr>
      <w:r>
        <w:t>Katarina Franjić</w:t>
      </w:r>
    </w:p>
    <w:sectPr w:rsidR="00AC7F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09D3"/>
    <w:rsid w:val="00005A42"/>
    <w:rsid w:val="000B7A32"/>
    <w:rsid w:val="000C1AEB"/>
    <w:rsid w:val="0011338C"/>
    <w:rsid w:val="0021191F"/>
    <w:rsid w:val="002D194A"/>
    <w:rsid w:val="00334FA2"/>
    <w:rsid w:val="00370D02"/>
    <w:rsid w:val="00405756"/>
    <w:rsid w:val="00495A6E"/>
    <w:rsid w:val="004C55F4"/>
    <w:rsid w:val="004F28D2"/>
    <w:rsid w:val="005109D3"/>
    <w:rsid w:val="005C4FEE"/>
    <w:rsid w:val="00621363"/>
    <w:rsid w:val="00634226"/>
    <w:rsid w:val="006550A4"/>
    <w:rsid w:val="0070761E"/>
    <w:rsid w:val="007877D4"/>
    <w:rsid w:val="008C6D6E"/>
    <w:rsid w:val="009539F9"/>
    <w:rsid w:val="00A63B90"/>
    <w:rsid w:val="00AC7F1F"/>
    <w:rsid w:val="00B3361F"/>
    <w:rsid w:val="00B531B1"/>
    <w:rsid w:val="00B74C2C"/>
    <w:rsid w:val="00BA6C07"/>
    <w:rsid w:val="00BE5B38"/>
    <w:rsid w:val="00C1426B"/>
    <w:rsid w:val="00CD0E2D"/>
    <w:rsid w:val="00D82F1C"/>
    <w:rsid w:val="00E121CA"/>
    <w:rsid w:val="00EA5818"/>
    <w:rsid w:val="00F4338C"/>
    <w:rsid w:val="00F8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C6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3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9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9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9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9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C6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3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9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St-2111/2018</izvorni_sadrzaj>
    <derivirana_varijabla naziv="DomainObject.Predmet.OznakaBroj_1">St-2111/2018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DOMIRAD d.o.o.</izvorni_sadrzaj>
    <derivirana_varijabla naziv="DomainObject.Predmet.ProtustrankaFormated_1">  DOMIRAD d.o.o.</derivirana_varijabla>
  </DomainObject.Predmet.ProtustrankaFormated>
  <DomainObject.Predmet.ProtustrankaFormatedOIB>
    <izvorni_sadrzaj>  DOMIRAD d.o.o., OIB 12961225641</izvorni_sadrzaj>
    <derivirana_varijabla naziv="DomainObject.Predmet.ProtustrankaFormatedOIB_1">  DOMIRAD d.o.o., OIB 12961225641</derivirana_varijabla>
  </DomainObject.Predmet.ProtustrankaFormatedOIB>
  <DomainObject.Predmet.ProtustrankaFormatedWithAdress>
    <izvorni_sadrzaj> DOMIRAD d.o.o., Radakovo 52, 49294 Kraljevec Na Sutli</izvorni_sadrzaj>
    <derivirana_varijabla naziv="DomainObject.Predmet.ProtustrankaFormatedWithAdress_1"> DOMIRAD d.o.o., Radakovo 52, 49294 Kraljevec Na Sutli</derivirana_varijabla>
  </DomainObject.Predmet.ProtustrankaFormatedWithAdress>
  <DomainObject.Predmet.ProtustrankaFormatedWithAdressOIB>
    <izvorni_sadrzaj> DOMIRAD d.o.o., OIB 12961225641, Radakovo 52, 49294 Kraljevec Na Sutli</izvorni_sadrzaj>
    <derivirana_varijabla naziv="DomainObject.Predmet.ProtustrankaFormatedWithAdressOIB_1"> DOMIRAD d.o.o., OIB 12961225641, Radakovo 52, 49294 Kraljevec Na Sutli</derivirana_varijabla>
  </DomainObject.Predmet.ProtustrankaFormatedWithAdressOIB>
  <DomainObject.Predmet.ProtustrankaWithAdress>
    <izvorni_sadrzaj>DOMIRAD d.o.o. Radakovo 52, 49294 Kraljevec Na Sutli</izvorni_sadrzaj>
    <derivirana_varijabla naziv="DomainObject.Predmet.ProtustrankaWithAdress_1">DOMIRAD d.o.o. Radakovo 52, 49294 Kraljevec Na Sutli</derivirana_varijabla>
  </DomainObject.Predmet.ProtustrankaWithAdress>
  <DomainObject.Predmet.ProtustrankaWithAdressOIB>
    <izvorni_sadrzaj>DOMIRAD d.o.o., OIB 12961225641, Radakovo 52, 49294 Kraljevec Na Sutli</izvorni_sadrzaj>
    <derivirana_varijabla naziv="DomainObject.Predmet.ProtustrankaWithAdressOIB_1">DOMIRAD d.o.o., OIB 12961225641, Radakovo 52, 49294 Kraljevec Na Sutli</derivirana_varijabla>
  </DomainObject.Predmet.ProtustrankaWithAdressOIB>
  <DomainObject.Predmet.ProtustrankaNazivFormated>
    <izvorni_sadrzaj>DOMIRAD d.o.o.</izvorni_sadrzaj>
    <derivirana_varijabla naziv="DomainObject.Predmet.ProtustrankaNazivFormated_1">DOMIRAD d.o.o.</derivirana_varijabla>
  </DomainObject.Predmet.ProtustrankaNazivFormated>
  <DomainObject.Predmet.ProtustrankaNazivFormatedOIB>
    <izvorni_sadrzaj>DOMIRAD d.o.o., OIB 12961225641</izvorni_sadrzaj>
    <derivirana_varijabla naziv="DomainObject.Predmet.ProtustrankaNazivFormatedOIB_1">DOMIRAD d.o.o., OIB 12961225641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DOMIRAD d.o.o.</item>
    </izvorni_sadrzaj>
    <derivirana_varijabla naziv="DomainObject.Predmet.ProtuStrankaListFormated_1">
      <item>DOMIRAD d.o.o.</item>
    </derivirana_varijabla>
  </DomainObject.Predmet.ProtuStrankaListFormated>
  <DomainObject.Predmet.ProtuStrankaListFormatedOIB>
    <izvorni_sadrzaj>
      <item>DOMIRAD d.o.o., OIB 12961225641</item>
    </izvorni_sadrzaj>
    <derivirana_varijabla naziv="DomainObject.Predmet.ProtuStrankaListFormatedOIB_1">
      <item>DOMIRAD d.o.o., OIB 12961225641</item>
    </derivirana_varijabla>
  </DomainObject.Predmet.ProtuStrankaListFormatedOIB>
  <DomainObject.Predmet.ProtuStrankaListFormatedWithAdress>
    <izvorni_sadrzaj>
      <item>DOMIRAD d.o.o., Radakovo 52, 49294 Kraljevec Na Sutli</item>
    </izvorni_sadrzaj>
    <derivirana_varijabla naziv="DomainObject.Predmet.ProtuStrankaListFormatedWithAdress_1">
      <item>DOMIRAD d.o.o., Radakovo 52, 49294 Kraljevec Na Sutli</item>
    </derivirana_varijabla>
  </DomainObject.Predmet.ProtuStrankaListFormatedWithAdress>
  <DomainObject.Predmet.ProtuStrankaListFormatedWithAdressOIB>
    <izvorni_sadrzaj>
      <item>DOMIRAD d.o.o., OIB 12961225641, Radakovo 52, 49294 Kraljevec Na Sutli</item>
    </izvorni_sadrzaj>
    <derivirana_varijabla naziv="DomainObject.Predmet.ProtuStrankaListFormatedWithAdressOIB_1">
      <item>DOMIRAD d.o.o., OIB 12961225641, Radakovo 52, 49294 Kraljevec Na Sutli</item>
    </derivirana_varijabla>
  </DomainObject.Predmet.ProtuStrankaListFormatedWithAdressOIB>
  <DomainObject.Predmet.ProtuStrankaListNazivFormated>
    <izvorni_sadrzaj>
      <item>DOMIRAD d.o.o.</item>
    </izvorni_sadrzaj>
    <derivirana_varijabla naziv="DomainObject.Predmet.ProtuStrankaListNazivFormated_1">
      <item>DOMIRAD d.o.o.</item>
    </derivirana_varijabla>
  </DomainObject.Predmet.ProtuStrankaListNazivFormated>
  <DomainObject.Predmet.ProtuStrankaListNazivFormatedOIB>
    <izvorni_sadrzaj>
      <item>DOMIRAD d.o.o., OIB 12961225641</item>
    </izvorni_sadrzaj>
    <derivirana_varijabla naziv="DomainObject.Predmet.ProtuStrankaListNazivFormatedOIB_1">
      <item>DOMIRAD d.o.o., OIB 12961225641</item>
    </derivirana_varijabla>
  </DomainObject.Predmet.ProtuStrankaListNazivFormatedOIB>
  <DomainObject.Predmet.OstaliListFormated>
    <izvorni_sadrzaj>
      <item>Mladen Domiter</item>
      <item>ZAGREBAČKA BANKA DIONIČKO DRUŠTVO</item>
    </izvorni_sadrzaj>
    <derivirana_varijabla naziv="DomainObject.Predmet.OstaliListFormated_1">
      <item>Mladen Domiter</item>
      <item>ZAGREBAČKA BANKA DIONIČKO DRUŠTVO</item>
    </derivirana_varijabla>
  </DomainObject.Predmet.OstaliListFormated>
  <DomainObject.Predmet.OstaliListFormatedOIB>
    <izvorni_sadrzaj>
      <item>Mladen Domiter, OIB 49937900354</item>
      <item>ZAGREBAČKA BANKA DIONIČKO DRUŠTVO, OIB 92963223473</item>
    </izvorni_sadrzaj>
    <derivirana_varijabla naziv="DomainObject.Predmet.OstaliListFormatedOIB_1">
      <item>Mladen Domiter, OIB 49937900354</item>
      <item>ZAGREBAČKA BANKA DIONIČKO DRUŠTVO, OIB 92963223473</item>
    </derivirana_varijabla>
  </DomainObject.Predmet.OstaliListFormatedOIB>
  <DomainObject.Predmet.OstaliListFormatedWithAdress>
    <izvorni_sadrzaj>
      <item>Mladen Domiter, Radakovo 45, 49294 Kraljevec Na Sutli</item>
      <item>ZAGREBAČKA BANKA DIONIČKO DRUŠTVO, Trg bana Josipa Jelačića 10, 10000 Zagreb</item>
    </izvorni_sadrzaj>
    <derivirana_varijabla naziv="DomainObject.Predmet.OstaliListFormatedWithAdress_1">
      <item>Mladen Domiter, Radakovo 45, 49294 Kraljevec Na Sutli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Mladen Domiter, OIB 49937900354, Radakovo 45, 49294 Kraljevec Na Sutli</item>
      <item>ZAGREBAČKA BANKA DIONIČKO DRUŠTVO, OIB 92963223473, Trg bana Josipa Jelačića 10, 10000 Zagreb</item>
    </izvorni_sadrzaj>
    <derivirana_varijabla naziv="DomainObject.Predmet.OstaliListFormatedWithAdressOIB_1">
      <item>Mladen Domiter, OIB 49937900354, Radakovo 45, 49294 Kraljevec Na Sutli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Mladen Domiter</item>
      <item>ZAGREBAČKA BANKA DIONIČKO DRUŠTVO</item>
    </izvorni_sadrzaj>
    <derivirana_varijabla naziv="DomainObject.Predmet.OstaliListNazivFormated_1">
      <item>Mladen Domiter</item>
      <item>ZAGREBAČKA BANKA DIONIČKO DRUŠTVO</item>
    </derivirana_varijabla>
  </DomainObject.Predmet.OstaliListNazivFormated>
  <DomainObject.Predmet.OstaliListNazivFormatedOIB>
    <izvorni_sadrzaj>
      <item>Mladen Domiter, OIB 49937900354</item>
      <item>ZAGREBAČKA BANKA DIONIČKO DRUŠTVO, OIB 92963223473</item>
    </izvorni_sadrzaj>
    <derivirana_varijabla naziv="DomainObject.Predmet.OstaliListNazivFormatedOIB_1">
      <item>Mladen Domiter, OIB 49937900354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DOMIRAD d.o.o.</izvorni_sadrzaj>
    <derivirana_varijabla naziv="DomainObject.Predmet.ProtustrankaIDrugi_1">DOMIRAD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DOMIRAD d.o.o., OIB 12961225641, Radakovo 52, 49294 Kraljevec Na Sutli</izvorni_sadrzaj>
    <derivirana_varijabla naziv="DomainObject.Predmet.ProtustrankaIDrugiAdressOIB_1">DOMIRAD d.o.o., OIB 12961225641, Radakovo 52,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DOMIRAD d.o.o.</item>
      <item>Mladen Domiter</item>
      <item>ZAGREBAČKA BANKA DIONIČKO DRUŠTVO</item>
    </izvorni_sadrzaj>
    <derivirana_varijabla naziv="DomainObject.Predmet.SudioniciListNaziv_1">
      <item>FINA Regionalni centar Zagreb</item>
      <item>DOMIRAD d.o.o.</item>
      <item>Mladen Domiter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DOMIRAD d.o.o., OIB 12961225641, Radakovo 52,49294 Kraljevec Na Sutli</item>
      <item>Mladen Domiter, OIB 49937900354, Radakovo 45,49294 Kraljevec Na Sutli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DOMIRAD d.o.o., OIB 12961225641, Radakovo 52,49294 Kraljevec Na Sutli</item>
      <item>Mladen Domiter, OIB 49937900354, Radakovo 45,49294 Kraljevec Na Sutli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12961225641</item>
      <item>, OIB 49937900354</item>
      <item>, OIB 92963223473</item>
    </izvorni_sadrzaj>
    <derivirana_varijabla naziv="DomainObject.Predmet.SudioniciListNazivOIB_1">
      <item>, OIB 85821130368</item>
      <item>, OIB 12961225641</item>
      <item>, OIB 49937900354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St-2111/2018-5</izvorni_sadrzaj>
    <derivirana_varijabla naziv="DomainObject.PredzadnjaOdlukaIzPredmeta.Oznaka_1">St-2111/2018-5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800</properties:Words>
  <properties:Characters>4492</properties:Characters>
  <properties:Lines>100</properties:Lines>
  <properties:Paragraphs>24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2019-02-01T11:10:00Z</dcterms:created>
  <dc:creator>Danijela Uzelac</dc:creator>
  <dc:description/>
  <cp:keywords/>
  <cp:lastModifiedBy>Katarina Franjić</cp:lastModifiedBy>
  <cp:lastPrinted>2019-02-04T13:03:00Z</cp:lastPrinted>
  <dcterms:modified xmlns:xsi="http://www.w3.org/2001/XMLSchema-instance" xsi:type="dcterms:W3CDTF">2019-02-04T13:11:00Z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(st-2111-18 rješenje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