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444e" w14:paraId="664444e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204</w:t>
      </w:r>
      <w:r w:rsidR="004C7D70">
        <w:t>1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4C7D70">
        <w:t>CLARUS d.o.o.</w:t>
      </w:r>
      <w:r w:rsidR="009941D3">
        <w:t xml:space="preserve"> OIB: </w:t>
      </w:r>
      <w:r w:rsidR="004C7D70">
        <w:t>596943228664</w:t>
      </w:r>
      <w:r w:rsidR="009941D3">
        <w:t xml:space="preserve"> sa sjedištem u </w:t>
      </w:r>
      <w:r w:rsidR="004C7D70">
        <w:t>Naselje Slavonija II 6/1</w:t>
      </w:r>
      <w:r w:rsidR="00861C17">
        <w:t>,</w:t>
      </w:r>
      <w:r w:rsidR="003048A2">
        <w:t xml:space="preserve"> 35000 Slavonski Brod</w:t>
      </w:r>
      <w:r w:rsidR="00003EE3">
        <w:t xml:space="preserve"> temeljem članka 430. Stečajnog zakona („Narodne novine „ 71/15), </w:t>
      </w:r>
      <w:r>
        <w:t xml:space="preserve"> dana </w:t>
      </w:r>
      <w:r w:rsidR="009941D3">
        <w:t>01</w:t>
      </w:r>
      <w:r w:rsidR="00A21C8E">
        <w:t xml:space="preserve">. </w:t>
      </w:r>
      <w:r w:rsidR="009941D3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4C7D70">
        <w:t>CLARUS d.o.o. OIB: 596943228664 sa sjedištem u Naselje Slavonija II 6/1, 35000 Slavonski Brod,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4C7D70">
        <w:rPr>
          <w:b/>
        </w:rPr>
        <w:t>6.562,05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4C7D70">
        <w:t>CLARUS d.o.o. OIB: 596943228664 sa sjedištem u Naselje Slavonija II 6/1, 35000 Slavonski Brod,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204</w:t>
      </w:r>
      <w:r w:rsidR="004C7D70">
        <w:rPr>
          <w:b/>
        </w:rPr>
        <w:t>1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7C1CAC">
        <w:t>01</w:t>
      </w:r>
      <w:r w:rsidR="00572249">
        <w:t xml:space="preserve">. </w:t>
      </w:r>
      <w:r w:rsidR="007C1CAC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7C1CAC" w:rsidP="00F45F8B" w:rsidR="00F45F8B">
      <w:r>
        <w:t>01</w:t>
      </w:r>
      <w:r w:rsidR="00B02D1A">
        <w:t>.0</w:t>
      </w:r>
      <w:r>
        <w:t>7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66826"/>
    <w:rsid w:val="000B5BDB"/>
    <w:rsid w:val="001018F1"/>
    <w:rsid w:val="001117EC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8503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52DCA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B52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B52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B52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B52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B52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B52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6562.05</izvorni_sadrzaj>
    <derivirana_varijabla naziv="DomainObject.Predmet.InicijalnaVrijednost_1">6562.05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t. 1 Stečajnog zakona</izvorni_sadrzaj>
    <derivirana_varijabla naziv="DomainObject.Predmet.Opis_1">čl. 429. 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društvo s ograničenom odgovornošću za trgovinu i usluge</izvorni_sadrzaj>
    <derivirana_varijabla naziv="DomainObject.Predmet.ProtustrankaFormated_1">  CLARUS društvo s ograničenom odgovornošću za trgovinu i usluge</derivirana_varijabla>
  </DomainObject.Predmet.ProtustrankaFormated>
  <DomainObject.Predmet.ProtustrankaFormatedOIB>
    <izvorni_sadrzaj>  CLARUS društvo s ograničenom odgovornošću za trgovinu i usluge, OIB 59694328664</izvorni_sadrzaj>
    <derivirana_varijabla naziv="DomainObject.Predmet.ProtustrankaFormatedOIB_1">  CLARUS društvo s ograničenom odgovornošću za trgovinu i usluge, OIB 59694328664</derivirana_varijabla>
  </DomainObject.Predmet.ProtustrankaFormatedOIB>
  <DomainObject.Predmet.ProtustrankaFormatedWithAdress>
    <izvorni_sadrzaj> CLARUS društvo s ograničenom odgovornošću za trgovinu i usluge, Naselje Slavonija II 6/1 , 35000 Slavonski Brod</izvorni_sadrzaj>
    <derivirana_varijabla naziv="DomainObject.Predmet.ProtustrankaFormatedWithAdress_1"> CLARUS društvo s ograničenom odgovornošću za trgovinu i usluge, Naselje Slavonija II 6/1 , 35000 Slavonski Brod</derivirana_varijabla>
  </DomainObject.Predmet.ProtustrankaFormatedWithAdress>
  <DomainObject.Predmet.ProtustrankaFormatedWithAdressOIB>
    <izvorni_sadrzaj> CLARUS društvo s ograničenom odgovornošću za trgovinu i usluge, OIB 59694328664, Naselje Slavonija II 6/1 , 35000 Slavonski Brod</izvorni_sadrzaj>
    <derivirana_varijabla naziv="DomainObject.Predmet.ProtustrankaFormatedWithAdressOIB_1"> CLARUS društvo s ograničenom odgovornošću za trgovinu i usluge, OIB 59694328664, Naselje Slavonija II 6/1 , 35000 Slavonski Brod</derivirana_varijabla>
  </DomainObject.Predmet.ProtustrankaFormatedWithAdressOIB>
  <DomainObject.Predmet.ProtustrankaWithAdress>
    <izvorni_sadrzaj>CLARUS društvo s ograničenom odgovornošću za trgovinu i usluge Naselje Slavonija II 6/1 , 35000 Slavonski Brod</izvorni_sadrzaj>
    <derivirana_varijabla naziv="DomainObject.Predmet.ProtustrankaWithAdress_1">CLARUS društvo s ograničenom odgovornošću za trgovinu i usluge Naselje Slavonija II 6/1 , 35000 Slavonski Brod</derivirana_varijabla>
  </DomainObject.Predmet.ProtustrankaWithAdress>
  <DomainObject.Predmet.ProtustrankaWithAdressOIB>
    <izvorni_sadrzaj>CLARUS društvo s ograničenom odgovornošću za trgovinu i usluge, OIB 59694328664, Naselje Slavonija II 6/1 , 35000 Slavonski Brod</izvorni_sadrzaj>
    <derivirana_varijabla naziv="DomainObject.Predmet.ProtustrankaWithAdressOIB_1">CLARUS društvo s ograničenom odgovornošću za trgovinu i usluge, OIB 59694328664, Naselje Slavonija II 6/1 , 35000 Slavonski Brod</derivirana_varijabla>
  </DomainObject.Predmet.ProtustrankaWithAdressOIB>
  <DomainObject.Predmet.ProtustrankaNazivFormated>
    <izvorni_sadrzaj>CLARUS društvo s ograničenom odgovornošću za trgovinu i usluge</izvorni_sadrzaj>
    <derivirana_varijabla naziv="DomainObject.Predmet.ProtustrankaNazivFormated_1">CLARUS društvo s ograničenom odgovornošću za trgovinu i usluge</derivirana_varijabla>
  </DomainObject.Predmet.ProtustrankaNazivFormated>
  <DomainObject.Predmet.ProtustrankaNazivFormatedOIB>
    <izvorni_sadrzaj>CLARUS društvo s ograničenom odgovornošću za trgovinu i usluge, OIB 59694328664</izvorni_sadrzaj>
    <derivirana_varijabla naziv="DomainObject.Predmet.ProtustrankaNazivFormatedOIB_1">CLARUS društvo s ograničenom odgovornošću za trgovinu i usluge, OIB 59694328664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CLARUS društvo s ograničenom odgovornošću za trgovinu i usluge</item>
    </izvorni_sadrzaj>
    <derivirana_varijabla naziv="DomainObject.Predmet.ProtuStrankaListFormated_1">
      <item>CLARUS društvo s ograničenom odgovornošću za trgovinu i usluge</item>
    </derivirana_varijabla>
  </DomainObject.Predmet.ProtuStrankaListFormated>
  <DomainObject.Predmet.ProtuStrankaListFormatedOIB>
    <izvorni_sadrzaj>
      <item>CLARUS društvo s ograničenom odgovornošću za trgovinu i usluge, OIB 59694328664</item>
    </izvorni_sadrzaj>
    <derivirana_varijabla naziv="DomainObject.Predmet.ProtuStrankaListFormatedOIB_1">
      <item>CLARUS društvo s ograničenom odgovornošću za trgovinu i usluge, OIB 59694328664</item>
    </derivirana_varijabla>
  </DomainObject.Predmet.ProtuStrankaListFormatedOIB>
  <DomainObject.Predmet.ProtuStrankaListFormatedWithAdress>
    <izvorni_sadrzaj>
      <item>CLARUS društvo s ograničenom odgovornošću za trgovinu i usluge, Naselje Slavonija II 6/1 , 35000 Slavonski Brod</item>
    </izvorni_sadrzaj>
    <derivirana_varijabla naziv="DomainObject.Predmet.ProtuStrankaListFormatedWithAdress_1">
      <item>CLARUS društvo s ograničenom odgovornošću za trgovinu i usluge, Naselje Slavonija II 6/1 , 35000 Slavonski Brod</item>
    </derivirana_varijabla>
  </DomainObject.Predmet.ProtuStrankaListFormatedWithAdress>
  <DomainObject.Predmet.ProtuStrankaListFormatedWithAdressOIB>
    <izvorni_sadrzaj>
      <item>CLARUS društvo s ograničenom odgovornošću za trgovinu i usluge, OIB 59694328664, Naselje Slavonija II 6/1 , 35000 Slavonski Brod</item>
    </izvorni_sadrzaj>
    <derivirana_varijabla naziv="DomainObject.Predmet.ProtuStrankaListFormatedWithAdressOIB_1">
      <item>CLARUS društvo s ograničenom odgovornošću za trgovinu i usluge, OIB 59694328664, Naselje Slavonija II 6/1 , 35000 Slavonski Brod</item>
    </derivirana_varijabla>
  </DomainObject.Predmet.ProtuStrankaListFormatedWithAdressOIB>
  <DomainObject.Predmet.ProtuStrankaListNazivFormated>
    <izvorni_sadrzaj>
      <item>CLARUS društvo s ograničenom odgovornošću za trgovinu i usluge</item>
    </izvorni_sadrzaj>
    <derivirana_varijabla naziv="DomainObject.Predmet.ProtuStrankaListNazivFormated_1">
      <item>CLARUS društvo s ograničenom odgovornošću za trgovinu i usluge</item>
    </derivirana_varijabla>
  </DomainObject.Predmet.ProtuStrankaListNazivFormated>
  <DomainObject.Predmet.ProtuStrankaListNazivFormatedOIB>
    <izvorni_sadrzaj>
      <item>CLARUS društvo s ograničenom odgovornošću za trgovinu i usluge, OIB 59694328664</item>
    </izvorni_sadrzaj>
    <derivirana_varijabla naziv="DomainObject.Predmet.ProtuStrankaListNazivFormatedOIB_1">
      <item>CLARUS društvo s ograničenom odgovornošću za trgovinu i usluge, OIB 59694328664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CLARUS društvo s ograničenom odgovornošću za trgovinu i usluge</izvorni_sadrzaj>
    <derivirana_varijabla naziv="DomainObject.Predmet.ProtustrankaIDrugi_1">CLARUS društvo s ograničenom odgovornošću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CLARUS društvo s ograničenom odgovornošću za trgovinu i usluge, OIB 59694328664, Naselje Slavonija II 6/1 , 35000 Slavonski Brod</izvorni_sadrzaj>
    <derivirana_varijabla naziv="DomainObject.Predmet.ProtustrankaIDrugiAdressOIB_1">CLARUS društvo s ograničenom odgovornošću za trgovinu i usluge, OIB 59694328664, Naselje Slavonija II 6/1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CLARUS društvo s ograničenom odgovornošću za trgovinu i usluge</item>
    </izvorni_sadrzaj>
    <derivirana_varijabla naziv="DomainObject.Predmet.SudioniciListNaziv_1">
      <item>Financijska agencija</item>
      <item>CLARUS društvo s ograničenom odgovornošću za trgovinu i usluge</item>
    </derivirana_varijabla>
  </DomainObject.Predmet.SudioniciListNaziv>
  <DomainObject.Predmet.SudioniciListAdressOIB>
    <izvorni_sadrzaj>
      <item>Financijska agencija, OIB 85821130368, Ulica Petra Krešimira IV 20,10000 Zagreb</item>
      <item>CLARUS društvo s ograničenom odgovornošću za trgovinu i usluge, OIB 59694328664, Naselje Slavonija II 6/1 ,35000 Slavonski Brod</item>
    </izvorni_sadrzaj>
    <derivirana_varijabla naziv="DomainObject.Predmet.SudioniciListAdressOIB_1">
      <item>Financijska agencija, OIB 85821130368, Ulica Petra Krešimira IV 20,10000 Zagreb</item>
      <item>CLARUS društvo s ograničenom odgovornošću za trgovinu i usluge, OIB 59694328664, Naselje Slavonija II 6/1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59694328664</item>
    </izvorni_sadrzaj>
    <derivirana_varijabla naziv="DomainObject.Predmet.SudioniciListNazivOIB_1">
      <item>, OIB 85821130368</item>
      <item>, OIB 59694328664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1CDAF-176C-4F25-BAAF-525F0DAB3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380</properties:Words>
  <properties:Characters>1982</properties:Characters>
  <properties:Lines>58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2016-07-01T07:20:00Z</dcterms:created>
  <dc:creator>Korisnik</dc:creator>
  <cp:lastModifiedBy>Davorin Pavičić</cp:lastModifiedBy>
  <cp:lastPrinted>2016-07-01T07:19:00Z</cp:lastPrinted>
  <dcterms:modified xmlns:xsi="http://www.w3.org/2001/XMLSchema-instance" xsi:type="dcterms:W3CDTF">2016-07-01T09:10:00Z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