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29e" w14:paraId="bcb329e" w:rsidRDefault="00214AD3" w:rsidP="00214AD3" w:rsidR="00214AD3" w:rsidRPr="008551EF">
      <w:pPr>
        <w:spacing w:lineRule="auto" w:line="240" w:after="0"/>
        <w15:collapsed w:val="false"/>
      </w:pPr>
      <w:bookmarkStart w:name="_GoBack" w:id="0"/>
      <w:bookmarkEnd w:id="0"/>
    </w:p>
    <w:p w:rsidRDefault="00463B52" w:rsidP="00463B52" w:rsidR="00214AD3" w:rsidRPr="008551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AD3" w:rsidP="00214AD3" w:rsidR="00214AD3" w:rsidRPr="008551EF">
      <w:pPr>
        <w:spacing w:lineRule="auto" w:line="240" w:after="0"/>
      </w:pPr>
      <w:r w:rsidRPr="008551EF">
        <w:t>REPUBLIKA HRVATSKA</w:t>
      </w:r>
    </w:p>
    <w:p w:rsidRDefault="00214AD3" w:rsidP="00214AD3" w:rsidR="00214AD3" w:rsidRPr="008551EF">
      <w:pPr>
        <w:spacing w:lineRule="auto" w:line="240" w:after="0"/>
      </w:pPr>
      <w:r w:rsidRPr="008551EF">
        <w:t>Trgovački sud u Zagrebu</w:t>
      </w:r>
    </w:p>
    <w:p w:rsidRDefault="00214AD3" w:rsidP="00214AD3" w:rsidR="00214AD3" w:rsidRPr="008551EF">
      <w:pPr>
        <w:spacing w:lineRule="auto" w:line="240" w:after="0"/>
      </w:pPr>
      <w:r w:rsidRPr="008551EF">
        <w:t xml:space="preserve">Zagreb, </w:t>
      </w:r>
      <w:proofErr w:type="spellStart"/>
      <w:r w:rsidRPr="008551EF">
        <w:t>Amruševa</w:t>
      </w:r>
      <w:proofErr w:type="spellEnd"/>
      <w:r w:rsidRPr="008551EF">
        <w:t xml:space="preserve"> 2/II</w:t>
      </w:r>
    </w:p>
    <w:p w:rsidRDefault="00214AD3" w:rsidP="00214AD3" w:rsidR="00214AD3" w:rsidRPr="008551EF">
      <w:pPr>
        <w:spacing w:lineRule="auto" w:line="240" w:after="0"/>
        <w:ind w:firstLine="708" w:left="6372"/>
      </w:pPr>
      <w:r>
        <w:t>90.St-4969</w:t>
      </w:r>
      <w:r w:rsidRPr="008551EF">
        <w:t>/2015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jc w:val="center"/>
      </w:pPr>
      <w:r w:rsidRPr="008551EF">
        <w:t>R E P U B L I K A    H R V A T S K A</w:t>
      </w:r>
    </w:p>
    <w:p w:rsidRDefault="00214AD3" w:rsidP="00214AD3" w:rsidR="00214AD3" w:rsidRPr="008551EF">
      <w:pPr>
        <w:spacing w:lineRule="auto" w:line="240" w:after="0"/>
        <w:jc w:val="center"/>
      </w:pPr>
    </w:p>
    <w:p w:rsidRDefault="00214AD3" w:rsidP="00214AD3" w:rsidR="00214AD3" w:rsidRPr="008551EF">
      <w:pPr>
        <w:spacing w:lineRule="auto" w:line="240" w:after="0"/>
        <w:jc w:val="center"/>
      </w:pPr>
      <w:r w:rsidRPr="008551EF">
        <w:t>R J E Š E N J E</w:t>
      </w:r>
    </w:p>
    <w:p w:rsidRDefault="00214AD3" w:rsidP="00214AD3" w:rsidR="00214AD3" w:rsidRPr="008551EF">
      <w:pPr>
        <w:pStyle w:val="Bezproreda"/>
      </w:pPr>
    </w:p>
    <w:p w:rsidRDefault="00214AD3" w:rsidP="00214AD3" w:rsidR="00214AD3" w:rsidRPr="008551EF">
      <w:pPr>
        <w:pStyle w:val="Bezproreda"/>
      </w:pPr>
      <w:r w:rsidRPr="008551EF">
        <w:rPr>
          <w:lang w:eastAsia="hr-HR"/>
        </w:rPr>
        <w:t>Trgovački sud u Zagrebu po sucu Sandri Rotar Vogrin u skraćenom stečajnom postupku pokrenutom nad dužnikom</w:t>
      </w:r>
      <w:r w:rsidRPr="00214AD3">
        <w:t xml:space="preserve"> </w:t>
      </w:r>
      <w:r>
        <w:t xml:space="preserve">ZADRUGA TERRA, građevinsko-stambeno marketinška zadruga Zagreb, Ivana </w:t>
      </w:r>
      <w:proofErr w:type="spellStart"/>
      <w:r>
        <w:t>Trnskog</w:t>
      </w:r>
      <w:proofErr w:type="spellEnd"/>
      <w:r>
        <w:t xml:space="preserve"> 13 OIB: 58234505420</w:t>
      </w:r>
      <w:r>
        <w:rPr>
          <w:lang w:eastAsia="hr-HR"/>
        </w:rPr>
        <w:t xml:space="preserve">, </w:t>
      </w:r>
      <w:r w:rsidRPr="008551EF">
        <w:rPr>
          <w:lang w:eastAsia="hr-HR"/>
        </w:rPr>
        <w:t>dana 29. ožujka 2016.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jc w:val="center"/>
      </w:pPr>
      <w:r w:rsidRPr="008551EF">
        <w:t>r i j e š i o    je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>
      <w:pPr>
        <w:pStyle w:val="Bezproreda"/>
      </w:pPr>
      <w:r w:rsidRPr="008551EF">
        <w:rPr>
          <w:rFonts w:cs="Times New Roman" w:eastAsia="Times New Roman"/>
          <w:szCs w:val="24"/>
          <w:lang w:eastAsia="hr-HR"/>
        </w:rPr>
        <w:t>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Otvara se stečajni postupak nad </w:t>
      </w:r>
      <w:r>
        <w:rPr>
          <w:rFonts w:cs="Times New Roman" w:eastAsia="Times New Roman"/>
          <w:szCs w:val="24"/>
          <w:lang w:eastAsia="hr-HR"/>
        </w:rPr>
        <w:t xml:space="preserve">dužnikom </w:t>
      </w:r>
      <w:r>
        <w:t xml:space="preserve">ZADRUGA TERRA, građevinsko-stambeno marketinška zadruga Zagreb, Ivana </w:t>
      </w:r>
      <w:proofErr w:type="spellStart"/>
      <w:r>
        <w:t>Trnskog</w:t>
      </w:r>
      <w:proofErr w:type="spellEnd"/>
      <w:r>
        <w:t xml:space="preserve"> 13 OIB: 58234505420.</w:t>
      </w:r>
    </w:p>
    <w:p w:rsidRDefault="00214AD3" w:rsidP="00214AD3" w:rsidR="00214AD3">
      <w:pPr>
        <w:pStyle w:val="Bezproreda"/>
      </w:pPr>
    </w:p>
    <w:p w:rsidRDefault="00214AD3" w:rsidP="00214AD3" w:rsidR="00214AD3" w:rsidRPr="008551EF">
      <w:pPr>
        <w:spacing w:lineRule="auto" w:line="240" w:after="0"/>
      </w:pPr>
      <w:r w:rsidRPr="008551EF">
        <w:t xml:space="preserve">Stečajni postupak otvoren je dana 29. ožujka 2016., u 14 sati i 00 </w:t>
      </w:r>
      <w:r w:rsidRPr="008551EF">
        <w:tab/>
        <w:t>minuta,  kada  je ovo rješenje objavljeno na mrežnoj stranici e-Oglasna ploča ovog suda.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>
      <w:r w:rsidRPr="008551EF">
        <w:t>II.)</w:t>
      </w:r>
      <w:r w:rsidRPr="008551EF">
        <w:tab/>
        <w:t xml:space="preserve">Za stečajnog upravitelja imenuje se </w:t>
      </w:r>
      <w:r>
        <w:t xml:space="preserve">Miljenko Marinić, Zagreb, </w:t>
      </w:r>
      <w:proofErr w:type="spellStart"/>
      <w:r>
        <w:t>Lopudska</w:t>
      </w:r>
      <w:proofErr w:type="spellEnd"/>
      <w:r>
        <w:t xml:space="preserve"> 1 A, OIB:</w:t>
      </w:r>
      <w:r w:rsidRPr="00214AD3">
        <w:t xml:space="preserve"> 34668485052</w:t>
      </w:r>
      <w:r>
        <w:t>.</w:t>
      </w:r>
    </w:p>
    <w:p w:rsidRDefault="00214AD3" w:rsidP="00214AD3" w:rsidR="00214AD3">
      <w:pPr>
        <w:jc w:val="both"/>
      </w:pPr>
      <w:r w:rsidRPr="008551EF">
        <w:rPr>
          <w:rFonts w:cs="Times New Roman" w:eastAsia="Times New Roman"/>
          <w:szCs w:val="24"/>
          <w:lang w:eastAsia="hr-HR"/>
        </w:rPr>
        <w:t>III.)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Zaključuje se stečajni postupak nad dužnikom </w:t>
      </w:r>
      <w:r w:rsidRPr="00214AD3">
        <w:rPr>
          <w:rFonts w:cs="Times New Roman" w:eastAsia="Times New Roman"/>
          <w:szCs w:val="24"/>
          <w:lang w:eastAsia="hr-HR"/>
        </w:rPr>
        <w:t xml:space="preserve">ZADRUGA TERRA, građevinsko-stambeno marketinška zadruga Zagreb, Ivana </w:t>
      </w:r>
      <w:proofErr w:type="spellStart"/>
      <w:r w:rsidRPr="00214AD3">
        <w:rPr>
          <w:rFonts w:cs="Times New Roman" w:eastAsia="Times New Roman"/>
          <w:szCs w:val="24"/>
          <w:lang w:eastAsia="hr-HR"/>
        </w:rPr>
        <w:t>Trnskog</w:t>
      </w:r>
      <w:proofErr w:type="spellEnd"/>
      <w:r w:rsidRPr="00214AD3">
        <w:rPr>
          <w:rFonts w:cs="Times New Roman" w:eastAsia="Times New Roman"/>
          <w:szCs w:val="24"/>
          <w:lang w:eastAsia="hr-HR"/>
        </w:rPr>
        <w:t xml:space="preserve"> 13 OIB: 58234505420.</w:t>
      </w:r>
    </w:p>
    <w:p w:rsidRDefault="00214AD3" w:rsidP="00214AD3" w:rsidR="00214AD3" w:rsidRPr="008551EF">
      <w:pPr>
        <w:spacing w:lineRule="auto" w:line="240" w:after="0"/>
      </w:pPr>
      <w:r w:rsidRPr="008551EF">
        <w:t>IV.)</w:t>
      </w:r>
      <w:r w:rsidRPr="008551EF">
        <w:tab/>
        <w:t>Po pravomoćnosti ovog rješenja, dužnik će se brisati iz sudskog registra.</w:t>
      </w:r>
    </w:p>
    <w:p w:rsidRDefault="00214AD3" w:rsidP="00214AD3" w:rsidR="00214AD3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jc w:val="center"/>
      </w:pPr>
      <w:r w:rsidRPr="008551EF">
        <w:t>Obrazloženje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t>Niti jedan od vjerovnika nije u ostavljenom roku podnio prijedlog za otvaranjem redovnog stečajnog postupka.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jc w:val="center"/>
      </w:pPr>
      <w:r w:rsidRPr="008551EF">
        <w:t>U Zagrebu, 29. ožujka 2016.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jc w:val="right"/>
      </w:pPr>
      <w:r w:rsidRPr="008551EF">
        <w:t>SUDAC:</w:t>
      </w:r>
    </w:p>
    <w:p w:rsidRDefault="00214AD3" w:rsidP="00463B52" w:rsidR="00463B52">
      <w:pPr>
        <w:spacing w:after="0"/>
        <w:ind w:firstLine="708"/>
        <w:jc w:val="right"/>
      </w:pPr>
      <w:r w:rsidRPr="008551EF">
        <w:t>Sandra Rotar Vogrin</w:t>
      </w:r>
    </w:p>
    <w:p w:rsidRDefault="00214AD3" w:rsidP="00214AD3" w:rsidR="00214AD3" w:rsidRPr="008551EF">
      <w:pPr>
        <w:spacing w:lineRule="auto" w:line="240" w:after="0"/>
        <w:jc w:val="right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  <w:r w:rsidRPr="008551EF">
        <w:t>Uputa o pravnom lijeku:</w:t>
      </w:r>
    </w:p>
    <w:p w:rsidRDefault="00214AD3" w:rsidP="00214AD3" w:rsidR="00214AD3" w:rsidRPr="008551EF">
      <w:pPr>
        <w:spacing w:lineRule="auto" w:line="240" w:after="0"/>
      </w:pPr>
      <w:r w:rsidRPr="008551EF">
        <w:t>Protiv ovog rješenja dopuštena je  žalba Visokom trgovačkom sudu RH, a koja se podnosi u roku od 8 dana ovome sudu u 3 primjerka.</w:t>
      </w: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</w:pPr>
    </w:p>
    <w:p w:rsidRDefault="00214AD3" w:rsidP="00214AD3" w:rsidR="00214AD3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214AD3" w:rsidP="00214AD3" w:rsidR="00214AD3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214AD3" w:rsidP="00214AD3" w:rsidR="00214AD3"/>
    <w:p w:rsidRDefault="00214AD3" w:rsidP="00214AD3" w:rsidR="00214AD3"/>
    <w:p w:rsidRDefault="00214AD3" w:rsidP="00214AD3" w:rsidR="00214AD3"/>
    <w:p w:rsidRDefault="00800CC1" w:rsidR="00800CC1"/>
    <w:sectPr w:rsidR="00800C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AD3"/>
    <w:rsid w:val="00214AD3"/>
    <w:rsid w:val="00463B52"/>
    <w:rsid w:val="00800CC1"/>
    <w:rsid w:val="00A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AD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4AD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B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B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AD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4AD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B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B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49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60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St-4969/2015</izvorni_sadrzaj>
    <derivirana_varijabla naziv="DomainObject.Predmet.OznakaBroj_1">St-4969/2015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Terra, građevinsko-stambeno marketinška zadruga</izvorni_sadrzaj>
    <derivirana_varijabla naziv="DomainObject.Predmet.ProtustrankaFormated_1">  Zadruga Terra, građevinsko-stambeno marketinška zadruga</derivirana_varijabla>
  </DomainObject.Predmet.ProtustrankaFormated>
  <DomainObject.Predmet.ProtustrankaFormatedOIB>
    <izvorni_sadrzaj>  Zadruga Terra, građevinsko-stambeno marketinška zadruga, OIB 58234505420</izvorni_sadrzaj>
    <derivirana_varijabla naziv="DomainObject.Predmet.ProtustrankaFormatedOIB_1">  Zadruga Terra, građevinsko-stambeno marketinška zadruga, OIB 58234505420</derivirana_varijabla>
  </DomainObject.Predmet.ProtustrankaFormatedOIB>
  <DomainObject.Predmet.ProtustrankaFormatedWithAdress>
    <izvorni_sadrzaj> Zadruga Terra, građevinsko-stambeno marketinška zadruga, Ivana Trnskoga 13, 10000 Zagreb</izvorni_sadrzaj>
    <derivirana_varijabla naziv="DomainObject.Predmet.ProtustrankaFormatedWithAdress_1"> Zadruga Terra, građevinsko-stambeno marketinška zadruga, Ivana Trnskoga 13, 10000 Zagreb</derivirana_varijabla>
  </DomainObject.Predmet.ProtustrankaFormatedWithAdress>
  <DomainObject.Predmet.ProtustrankaFormatedWithAdressOIB>
    <izvorni_sadrzaj> Zadruga Terra, građevinsko-stambeno marketinška zadruga, OIB 58234505420, Ivana Trnskoga 13, 10000 Zagreb</izvorni_sadrzaj>
    <derivirana_varijabla naziv="DomainObject.Predmet.ProtustrankaFormatedWithAdressOIB_1"> Zadruga Terra, građevinsko-stambeno marketinška zadruga, OIB 58234505420, Ivana Trnskoga 13, 10000 Zagreb</derivirana_varijabla>
  </DomainObject.Predmet.ProtustrankaFormatedWithAdressOIB>
  <DomainObject.Predmet.ProtustrankaWithAdress>
    <izvorni_sadrzaj>Zadruga Terra, građevinsko-stambeno marketinška zadruga Ivana Trnskoga 13, 10000 Zagreb</izvorni_sadrzaj>
    <derivirana_varijabla naziv="DomainObject.Predmet.ProtustrankaWithAdress_1">Zadruga Terra, građevinsko-stambeno marketinška zadruga Ivana Trnskoga 13, 10000 Zagreb</derivirana_varijabla>
  </DomainObject.Predmet.ProtustrankaWithAdress>
  <DomainObject.Predmet.ProtustrankaWithAdressOIB>
    <izvorni_sadrzaj>Zadruga Terra, građevinsko-stambeno marketinška zadruga, OIB 58234505420, Ivana Trnskoga 13, 10000 Zagreb</izvorni_sadrzaj>
    <derivirana_varijabla naziv="DomainObject.Predmet.ProtustrankaWithAdressOIB_1">Zadruga Terra, građevinsko-stambeno marketinška zadruga, OIB 58234505420, Ivana Trnskoga 13, 10000 Zagreb</derivirana_varijabla>
  </DomainObject.Predmet.ProtustrankaWithAdressOIB>
  <DomainObject.Predmet.ProtustrankaNazivFormated>
    <izvorni_sadrzaj>Zadruga Terra, građevinsko-stambeno marketinška zadruga</izvorni_sadrzaj>
    <derivirana_varijabla naziv="DomainObject.Predmet.ProtustrankaNazivFormated_1">Zadruga Terra, građevinsko-stambeno marketinška zadruga</derivirana_varijabla>
  </DomainObject.Predmet.ProtustrankaNazivFormated>
  <DomainObject.Predmet.ProtustrankaNazivFormatedOIB>
    <izvorni_sadrzaj>Zadruga Terra, građevinsko-stambeno marketinška zadruga, OIB 58234505420</izvorni_sadrzaj>
    <derivirana_varijabla naziv="DomainObject.Predmet.ProtustrankaNazivFormatedOIB_1">Zadruga Terra, građevinsko-stambeno marketinška zadruga, OIB 58234505420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Terra, građevinsko-stambeno marketinška zadruga</item>
    </izvorni_sadrzaj>
    <derivirana_varijabla naziv="DomainObject.Predmet.ProtuStrankaListFormated_1">
      <item>Zadruga Terra, građevinsko-stambeno marketinška zadruga</item>
    </derivirana_varijabla>
  </DomainObject.Predmet.ProtuStrankaListFormated>
  <DomainObject.Predmet.ProtuStrankaListFormatedOIB>
    <izvorni_sadrzaj>
      <item>Zadruga Terra, građevinsko-stambeno marketinška zadruga, OIB 58234505420</item>
    </izvorni_sadrzaj>
    <derivirana_varijabla naziv="DomainObject.Predmet.ProtuStrankaListFormatedOIB_1">
      <item>Zadruga Terra, građevinsko-stambeno marketinška zadruga, OIB 58234505420</item>
    </derivirana_varijabla>
  </DomainObject.Predmet.ProtuStrankaListFormatedOIB>
  <DomainObject.Predmet.ProtuStrankaListFormatedWithAdress>
    <izvorni_sadrzaj>
      <item>Zadruga Terra, građevinsko-stambeno marketinška zadruga, Ivana Trnskoga 13, 10000 Zagreb</item>
    </izvorni_sadrzaj>
    <derivirana_varijabla naziv="DomainObject.Predmet.ProtuStrankaListFormatedWithAdress_1">
      <item>Zadruga Terra, građevinsko-stambeno marketinška zadruga, Ivana Trnskoga 13, 10000 Zagreb</item>
    </derivirana_varijabla>
  </DomainObject.Predmet.ProtuStrankaListFormatedWithAdress>
  <DomainObject.Predmet.ProtuStrankaListFormatedWithAdressOIB>
    <izvorni_sadrzaj>
      <item>Zadruga Terra, građevinsko-stambeno marketinška zadruga, OIB 58234505420, Ivana Trnskoga 13, 10000 Zagreb</item>
    </izvorni_sadrzaj>
    <derivirana_varijabla naziv="DomainObject.Predmet.ProtuStrankaListFormatedWithAdressOIB_1">
      <item>Zadruga Terra, građevinsko-stambeno marketinška zadruga, OIB 58234505420, Ivana Trnskoga 13, 10000 Zagreb</item>
    </derivirana_varijabla>
  </DomainObject.Predmet.ProtuStrankaListFormatedWithAdressOIB>
  <DomainObject.Predmet.ProtuStrankaListNazivFormated>
    <izvorni_sadrzaj>
      <item>Zadruga Terra, građevinsko-stambeno marketinška zadruga</item>
    </izvorni_sadrzaj>
    <derivirana_varijabla naziv="DomainObject.Predmet.ProtuStrankaListNazivFormated_1">
      <item>Zadruga Terra, građevinsko-stambeno marketinška zadruga</item>
    </derivirana_varijabla>
  </DomainObject.Predmet.ProtuStrankaListNazivFormated>
  <DomainObject.Predmet.ProtuStrankaListNazivFormatedOIB>
    <izvorni_sadrzaj>
      <item>Zadruga Terra, građevinsko-stambeno marketinška zadruga, OIB 58234505420</item>
    </izvorni_sadrzaj>
    <derivirana_varijabla naziv="DomainObject.Predmet.ProtuStrankaListNazivFormatedOIB_1">
      <item>Zadruga Terra, građevinsko-stambeno marketinška zadruga, OIB 58234505420</item>
    </derivirana_varijabla>
  </DomainObject.Predmet.ProtuStrankaListNazivFormatedOIB>
  <DomainObject.Predmet.OstaliListFormated>
    <izvorni_sadrzaj>
      <item>Mario Ćužić</item>
      <item>Miljenko Marinić</item>
    </izvorni_sadrzaj>
    <derivirana_varijabla naziv="DomainObject.Predmet.OstaliListFormated_1">
      <item>Mario Ćužić</item>
      <item>Miljenko Marinić</item>
    </derivirana_varijabla>
  </DomainObject.Predmet.OstaliListFormated>
  <DomainObject.Predmet.OstaliListFormatedOIB>
    <izvorni_sadrzaj>
      <item>Mario Ćužić, OIB 11377170987</item>
      <item>Miljenko Marinić, OIB 34668485052</item>
    </izvorni_sadrzaj>
    <derivirana_varijabla naziv="DomainObject.Predmet.OstaliListFormatedOIB_1">
      <item>Mario Ćužić, OIB 11377170987</item>
      <item>Miljenko Marinić, OIB 34668485052</item>
    </derivirana_varijabla>
  </DomainObject.Predmet.OstaliListFormatedOIB>
  <DomainObject.Predmet.OstaliListFormatedWithAdress>
    <izvorni_sadrzaj>
      <item>Mario Ćužić, Ivana Trnskoga 13, 10000 Zagreb</item>
      <item>Miljenko Marinić, Lopudska 1 A, 10000 Zagreb</item>
    </izvorni_sadrzaj>
    <derivirana_varijabla naziv="DomainObject.Predmet.OstaliListFormatedWithAdress_1">
      <item>Mario Ćužić, Ivana Trnskoga 13, 10000 Zagreb</item>
      <item>Miljenko Marinić, Lopudska 1 A, 10000 Zagreb</item>
    </derivirana_varijabla>
  </DomainObject.Predmet.OstaliListFormatedWithAdress>
  <DomainObject.Predmet.OstaliListFormatedWithAdressOIB>
    <izvorni_sadrzaj>
      <item>Mario Ćužić, OIB 11377170987, Ivana Trnskoga 13, 10000 Zagreb</item>
      <item>Miljenko Marinić, OIB 34668485052, Lopudska 1 A, 10000 Zagreb</item>
    </izvorni_sadrzaj>
    <derivirana_varijabla naziv="DomainObject.Predmet.OstaliListFormatedWithAdressOIB_1">
      <item>Mario Ćužić, OIB 11377170987, Ivana Trnskoga 13, 10000 Zagreb</item>
      <item>Miljenko Marinić, OIB 34668485052, Lopudska 1 A, 10000 Zagreb</item>
    </derivirana_varijabla>
  </DomainObject.Predmet.OstaliListFormatedWithAdressOIB>
  <DomainObject.Predmet.OstaliListNazivFormated>
    <izvorni_sadrzaj>
      <item>Mario Ćužić</item>
      <item>Miljenko Marinić</item>
    </izvorni_sadrzaj>
    <derivirana_varijabla naziv="DomainObject.Predmet.OstaliListNazivFormated_1">
      <item>Mario Ćužić</item>
      <item>Miljenko Marinić</item>
    </derivirana_varijabla>
  </DomainObject.Predmet.OstaliListNazivFormated>
  <DomainObject.Predmet.OstaliListNazivFormatedOIB>
    <izvorni_sadrzaj>
      <item>Mario Ćužić, OIB 11377170987</item>
      <item>Miljenko Marinić, OIB 34668485052</item>
    </izvorni_sadrzaj>
    <derivirana_varijabla naziv="DomainObject.Predmet.OstaliListNazivFormatedOIB_1">
      <item>Mario Ćužić, OIB 11377170987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Terra, građevinsko-stambeno marketinška zadruga</izvorni_sadrzaj>
    <derivirana_varijabla naziv="DomainObject.Predmet.ProtustrankaIDrugi_1">Zadruga Terra, građevinsko-stambeno marketinška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Zadruga Terra, građevinsko-stambeno marketinška zadruga, OIB 58234505420, Ivana Trnskoga 13, 10000 Zagreb</izvorni_sadrzaj>
    <derivirana_varijabla naziv="DomainObject.Predmet.ProtustrankaIDrugiAdressOIB_1">Zadruga Terra, građevinsko-stambeno marketinška zadruga, OIB 58234505420, Ivana Trnskoga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Terra, građevinsko-stambeno marketinška zadruga</item>
      <item>FINA Regionalni centar Zagreb</item>
      <item>Mario Ćužić</item>
      <item>Miljenko Marinić</item>
    </izvorni_sadrzaj>
    <derivirana_varijabla naziv="DomainObject.Predmet.SudioniciListNaziv_1">
      <item>Zadruga Terra, građevinsko-stambeno marketinška zadruga</item>
      <item>FINA Regionalni centar Zagreb</item>
      <item>Mario Ćužić</item>
      <item>Miljenko Marinić</item>
    </derivirana_varijabla>
  </DomainObject.Predmet.SudioniciListNaziv>
  <DomainObject.Predmet.SudioniciListAdressOIB>
    <izvorni_sadrzaj>
      <item>Zadruga Terra, građevinsko-stambeno marketinška zadruga, OIB 58234505420, Ivana Trnskoga 13,10000 Zagreb</item>
      <item>FINA Regionalni centar Zagreb, OIB 85821130368, Trg svibanjskih žrtava 1995. br.1,10000 Zagreb</item>
      <item>Mario Ćužić, OIB 11377170987, Ivana Trnskoga 13,10000 Zagreb</item>
      <item>Miljenko Marinić, OIB 34668485052, Lopudska 1 A,10000 Zagreb</item>
    </izvorni_sadrzaj>
    <derivirana_varijabla naziv="DomainObject.Predmet.SudioniciListAdressOIB_1">
      <item>Zadruga Terra, građevinsko-stambeno marketinška zadruga, OIB 58234505420, Ivana Trnskoga 13,10000 Zagreb</item>
      <item>FINA Regionalni centar Zagreb, OIB 85821130368, Trg svibanjskih žrtava 1995. br.1,10000 Zagreb</item>
      <item>Mario Ćužić, OIB 11377170987, Ivana Trnskoga 13,10000 Zagreb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58234505420</item>
      <item>, OIB 85821130368</item>
      <item>, OIB 11377170987</item>
      <item>, OIB 34668485052</item>
    </izvorni_sadrzaj>
    <derivirana_varijabla naziv="DomainObject.Predmet.SudioniciListNazivOIB_1">
      <item>, OIB 58234505420</item>
      <item>, OIB 85821130368</item>
      <item>, OIB 11377170987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2027</properties:Characters>
  <properties:Lines>75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2016-03-18T14:15:00Z</dcterms:created>
  <dc:creator>Sandra Rotar Vogrin</dc:creator>
  <cp:lastModifiedBy>Višnja Jurlina</cp:lastModifiedBy>
  <cp:lastPrinted>2016-03-22T10:24:00Z</cp:lastPrinted>
  <dcterms:modified xmlns:xsi="http://www.w3.org/2001/XMLSchema-instance" xsi:type="dcterms:W3CDTF">2016-03-29T09:39:00Z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