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0ca05" w14:paraId="810ca05" w:rsidRDefault="00BD7F16" w:rsidP="007A1918" w:rsidR="002D49EC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4C11C7">
        <w:t>51</w:t>
      </w:r>
      <w:r w:rsidR="002D7761">
        <w:t>3</w:t>
      </w:r>
      <w:r w:rsidR="00BE14DE">
        <w:t>/</w:t>
      </w:r>
      <w:r w:rsidR="00245588">
        <w:t>16-</w:t>
      </w:r>
      <w:r w:rsidR="004C11C7">
        <w:t>4</w:t>
      </w:r>
    </w:p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460D71">
        <w:t>PLEŠKO GRADNJA j.d.o.o., Zadar, Admirala Jakova Šubića od Cezana 23, OIB: 23455221089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460D71">
        <w:t>11</w:t>
      </w:r>
      <w:r w:rsidR="00805D5C">
        <w:t xml:space="preserve">. </w:t>
      </w:r>
      <w:r w:rsidR="000A6B55">
        <w:t>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460D71">
        <w:t>PLEŠKO GRADNJA j.d.o.o., Zadar, Admirala Jakova Šubića od Cezana 23, OIB: 23455221089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4C11C7" w:rsidP="0026691E" w:rsidR="00A70A5D">
      <w:pPr>
        <w:jc w:val="center"/>
      </w:pPr>
      <w:r>
        <w:t>04</w:t>
      </w:r>
      <w:r w:rsidR="0050074C">
        <w:t xml:space="preserve">. </w:t>
      </w:r>
      <w:r>
        <w:t>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09</w:t>
      </w:r>
      <w:r w:rsidR="00A70A5D">
        <w:t>,</w:t>
      </w:r>
      <w:r w:rsidR="00460D71">
        <w:t>10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>Dr. Franje Tuđmana 35, sudnica 26/I.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4C11C7" w:rsidP="0026691E" w:rsidR="0026691E">
      <w:pPr>
        <w:jc w:val="center"/>
      </w:pPr>
      <w:r>
        <w:t>04</w:t>
      </w:r>
      <w:r w:rsidR="0050074C">
        <w:t xml:space="preserve">. </w:t>
      </w:r>
      <w:r>
        <w:t>svibnja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09</w:t>
      </w:r>
      <w:r w:rsidR="00F92198">
        <w:t>,</w:t>
      </w:r>
      <w:r w:rsidR="00460D71">
        <w:t>12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 xml:space="preserve">Dr. Franje Tuđmana 35, sudnica 26/I </w:t>
      </w:r>
      <w:r w:rsidR="0026691E">
        <w:t>.</w:t>
      </w:r>
    </w:p>
    <w:p w:rsidRDefault="0026691E" w:rsidP="0026691E" w:rsidR="0026691E">
      <w:pPr>
        <w:jc w:val="center"/>
      </w:pPr>
    </w:p>
    <w:p w:rsidRDefault="00CC3921" w:rsidP="0026691E" w:rsidR="00CC3921" w:rsidRPr="00F60CD9">
      <w:pPr>
        <w:jc w:val="center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460D71">
        <w:t>PLEŠKO GRADNJA j.d.o.o.,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460D71">
        <w:t>06. travnja 2016</w:t>
      </w:r>
      <w:r w:rsidR="00245588" w:rsidRPr="006A6907">
        <w:t xml:space="preserve">. u Očevidniku redoslijeda osnova za plaćanje ima evidentirane neizvršene </w:t>
      </w:r>
      <w:r w:rsidR="00245588" w:rsidRPr="006A6907">
        <w:lastRenderedPageBreak/>
        <w:t xml:space="preserve">osnove za plaćanje u neprekinutom razdoblju od </w:t>
      </w:r>
      <w:r w:rsidR="00460D71">
        <w:t>120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460D71">
        <w:t>9.454,98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080283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460D71">
        <w:t>11</w:t>
      </w:r>
      <w:r w:rsidR="000A6B55">
        <w:t>. travnja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460D71">
        <w:t>PLEŠKO GRADNJA j.d.o.o., Zadar</w:t>
      </w:r>
      <w:r w:rsidR="00460D71" w:rsidRPr="00F60CD9">
        <w:t xml:space="preserve"> </w:t>
      </w:r>
      <w:r w:rsidR="0020610B" w:rsidRPr="00F60CD9">
        <w:t>i za član</w:t>
      </w:r>
      <w:r w:rsidR="008C289C">
        <w:t>a</w:t>
      </w:r>
      <w:r w:rsidR="00286427">
        <w:t xml:space="preserve"> </w:t>
      </w:r>
      <w:r w:rsidR="0020610B" w:rsidRPr="00F60CD9">
        <w:t>uprave s upozorenjem</w:t>
      </w:r>
    </w:p>
    <w:p w:rsidRDefault="00460D71" w:rsidP="00B207BB" w:rsidR="00B207BB">
      <w:pPr>
        <w:pStyle w:val="Tijeloteksta"/>
        <w:numPr>
          <w:ilvl w:val="0"/>
          <w:numId w:val="3"/>
        </w:numPr>
        <w:rPr>
          <w:szCs w:val="24"/>
        </w:rPr>
      </w:pPr>
      <w:r>
        <w:t>MIRELA PLEŠKO iz Zadra, Put Kotarskih Serdara 40</w:t>
      </w:r>
      <w:r w:rsidR="00B207BB">
        <w:t xml:space="preserve"> na adresu uz upozorenje </w:t>
      </w:r>
      <w:r w:rsidR="00B207BB" w:rsidRPr="00850934">
        <w:rPr>
          <w:szCs w:val="24"/>
        </w:rPr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C96F4E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2D7761">
      <w:t>513</w:t>
    </w:r>
    <w:r w:rsidR="004C11C7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167"/>
    <w:rsid w:val="00067D16"/>
    <w:rsid w:val="00075671"/>
    <w:rsid w:val="00080283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1F483A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6691E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761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0B0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0D71"/>
    <w:rsid w:val="004616A4"/>
    <w:rsid w:val="00461C9E"/>
    <w:rsid w:val="00465361"/>
    <w:rsid w:val="004731FA"/>
    <w:rsid w:val="004807CF"/>
    <w:rsid w:val="004902BE"/>
    <w:rsid w:val="00490F40"/>
    <w:rsid w:val="004A5EB9"/>
    <w:rsid w:val="004B557B"/>
    <w:rsid w:val="004C11C7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A1918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C289C"/>
    <w:rsid w:val="008D5C4C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23EA"/>
    <w:rsid w:val="00974B89"/>
    <w:rsid w:val="0098701D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07BB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96F4E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414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55DC"/>
    <w:rsid w:val="00ED6162"/>
    <w:rsid w:val="00EE2939"/>
    <w:rsid w:val="00EE2B66"/>
    <w:rsid w:val="00EF3BBC"/>
    <w:rsid w:val="00EF416E"/>
    <w:rsid w:val="00EF566D"/>
    <w:rsid w:val="00F01032"/>
    <w:rsid w:val="00F02BC6"/>
    <w:rsid w:val="00F03D32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96F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F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6F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F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F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96F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F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6F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F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F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</izvorni_sadrzaj>
    <derivirana_varijabla naziv="DomainObject.Predmet.Broj_1">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St-513/2016</izvorni_sadrzaj>
    <derivirana_varijabla naziv="DomainObject.Predmet.OznakaBroj_1">St-513/2016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PLEŠKO GRADNJA j.d.o.o. za graditeljstvo i usluge čišćenja</izvorni_sadrzaj>
    <derivirana_varijabla naziv="DomainObject.Predmet.ProtustrankaFormated_1">  PLEŠKO GRADNJA j.d.o.o. za graditeljstvo i usluge čišćenja</derivirana_varijabla>
  </DomainObject.Predmet.ProtustrankaFormated>
  <DomainObject.Predmet.ProtustrankaFormatedOIB>
    <izvorni_sadrzaj>  PLEŠKO GRADNJA j.d.o.o. za graditeljstvo i usluge čišćenja, OIB 23455221089</izvorni_sadrzaj>
    <derivirana_varijabla naziv="DomainObject.Predmet.ProtustrankaFormatedOIB_1">  PLEŠKO GRADNJA j.d.o.o. za graditeljstvo i usluge čišćenja, OIB 23455221089</derivirana_varijabla>
  </DomainObject.Predmet.ProtustrankaFormatedOIB>
  <DomainObject.Predmet.ProtustrankaFormatedWithAdress>
    <izvorni_sadrzaj> PLEŠKO GRADNJA j.d.o.o. za graditeljstvo i usluge čišćenja, Admirala Jakova Šubića od Cezana 23, 23000 Zadar</izvorni_sadrzaj>
    <derivirana_varijabla naziv="DomainObject.Predmet.ProtustrankaFormatedWithAdress_1"> PLEŠKO GRADNJA j.d.o.o. za graditeljstvo i usluge čišćenja, Admirala Jakova Šubića od Cezana 23, 23000 Zadar</derivirana_varijabla>
  </DomainObject.Predmet.ProtustrankaFormatedWithAdress>
  <DomainObject.Predmet.ProtustrankaFormatedWithAdressOIB>
    <izvorni_sadrzaj> PLEŠKO GRADNJA j.d.o.o. za graditeljstvo i usluge čišćenja, OIB 23455221089, Admirala Jakova Šubića od Cezana 23, 23000 Zadar</izvorni_sadrzaj>
    <derivirana_varijabla naziv="DomainObject.Predmet.ProtustrankaFormatedWithAdressOIB_1"> PLEŠKO GRADNJA j.d.o.o. za graditeljstvo i usluge čišćenja, OIB 23455221089, Admirala Jakova Šubića od Cezana 23, 23000 Zadar</derivirana_varijabla>
  </DomainObject.Predmet.ProtustrankaFormatedWithAdressOIB>
  <DomainObject.Predmet.ProtustrankaWithAdress>
    <izvorni_sadrzaj>PLEŠKO GRADNJA j.d.o.o. za graditeljstvo i usluge čišćenja Admirala Jakova Šubića od Cezana 23, 23000 Zadar</izvorni_sadrzaj>
    <derivirana_varijabla naziv="DomainObject.Predmet.ProtustrankaWithAdress_1">PLEŠKO GRADNJA j.d.o.o. za graditeljstvo i usluge čišćenja Admirala Jakova Šubića od Cezana 23, 23000 Zadar</derivirana_varijabla>
  </DomainObject.Predmet.ProtustrankaWithAdress>
  <DomainObject.Predmet.ProtustrankaWithAdressOIB>
    <izvorni_sadrzaj>PLEŠKO GRADNJA j.d.o.o. za graditeljstvo i usluge čišćenja, OIB 23455221089, Admirala Jakova Šubića od Cezana 23, 23000 Zadar</izvorni_sadrzaj>
    <derivirana_varijabla naziv="DomainObject.Predmet.ProtustrankaWithAdressOIB_1">PLEŠKO GRADNJA j.d.o.o. za graditeljstvo i usluge čišćenja, OIB 23455221089, Admirala Jakova Šubića od Cezana 23, 23000 Zadar</derivirana_varijabla>
  </DomainObject.Predmet.ProtustrankaWithAdressOIB>
  <DomainObject.Predmet.ProtustrankaNazivFormated>
    <izvorni_sadrzaj>PLEŠKO GRADNJA j.d.o.o. za graditeljstvo i usluge čišćenja</izvorni_sadrzaj>
    <derivirana_varijabla naziv="DomainObject.Predmet.ProtustrankaNazivFormated_1">PLEŠKO GRADNJA j.d.o.o. za graditeljstvo i usluge čišćenja</derivirana_varijabla>
  </DomainObject.Predmet.ProtustrankaNazivFormated>
  <DomainObject.Predmet.ProtustrankaNazivFormatedOIB>
    <izvorni_sadrzaj>PLEŠKO GRADNJA j.d.o.o. za graditeljstvo i usluge čišćenja, OIB 23455221089</izvorni_sadrzaj>
    <derivirana_varijabla naziv="DomainObject.Predmet.ProtustrankaNazivFormatedOIB_1">PLEŠKO GRADNJA j.d.o.o. za graditeljstvo i usluge čišćenja, OIB 23455221089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9454.98</izvorni_sadrzaj>
    <derivirana_varijabla naziv="DomainObject.Predmet.TrenutnaVrijednost_1">9454.98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PLEŠKO GRADNJA j.d.o.o. za graditeljstvo i usluge čišćenja</item>
    </izvorni_sadrzaj>
    <derivirana_varijabla naziv="DomainObject.Predmet.ProtuStrankaListFormated_1">
      <item>PLEŠKO GRADNJA j.d.o.o. za graditeljstvo i usluge čišćenja</item>
    </derivirana_varijabla>
  </DomainObject.Predmet.ProtuStrankaListFormated>
  <DomainObject.Predmet.ProtuStrankaListFormatedOIB>
    <izvorni_sadrzaj>
      <item>PLEŠKO GRADNJA j.d.o.o. za graditeljstvo i usluge čišćenja, OIB 23455221089</item>
    </izvorni_sadrzaj>
    <derivirana_varijabla naziv="DomainObject.Predmet.ProtuStrankaListFormatedOIB_1">
      <item>PLEŠKO GRADNJA j.d.o.o. za graditeljstvo i usluge čišćenja, OIB 23455221089</item>
    </derivirana_varijabla>
  </DomainObject.Predmet.ProtuStrankaListFormatedOIB>
  <DomainObject.Predmet.ProtuStrankaListFormatedWithAdress>
    <izvorni_sadrzaj>
      <item>PLEŠKO GRADNJA j.d.o.o. za graditeljstvo i usluge čišćenja, Admirala Jakova Šubića od Cezana 23, 23000 Zadar</item>
    </izvorni_sadrzaj>
    <derivirana_varijabla naziv="DomainObject.Predmet.ProtuStrankaListFormatedWithAdress_1">
      <item>PLEŠKO GRADNJA j.d.o.o. za graditeljstvo i usluge čišćenja, Admirala Jakova Šubića od Cezana 23, 23000 Zadar</item>
    </derivirana_varijabla>
  </DomainObject.Predmet.ProtuStrankaListFormatedWithAdress>
  <DomainObject.Predmet.ProtuStrankaListFormatedWithAdressOIB>
    <izvorni_sadrzaj>
      <item>PLEŠKO GRADNJA j.d.o.o. za graditeljstvo i usluge čišćenja, OIB 23455221089, Admirala Jakova Šubića od Cezana 23, 23000 Zadar</item>
    </izvorni_sadrzaj>
    <derivirana_varijabla naziv="DomainObject.Predmet.ProtuStrankaListFormatedWithAdressOIB_1">
      <item>PLEŠKO GRADNJA j.d.o.o. za graditeljstvo i usluge čišćenja, OIB 23455221089, Admirala Jakova Šubića od Cezana 23, 23000 Zadar</item>
    </derivirana_varijabla>
  </DomainObject.Predmet.ProtuStrankaListFormatedWithAdressOIB>
  <DomainObject.Predmet.ProtuStrankaListNazivFormated>
    <izvorni_sadrzaj>
      <item>PLEŠKO GRADNJA j.d.o.o. za graditeljstvo i usluge čišćenja</item>
    </izvorni_sadrzaj>
    <derivirana_varijabla naziv="DomainObject.Predmet.ProtuStrankaListNazivFormated_1">
      <item>PLEŠKO GRADNJA j.d.o.o. za graditeljstvo i usluge čišćenja</item>
    </derivirana_varijabla>
  </DomainObject.Predmet.ProtuStrankaListNazivFormated>
  <DomainObject.Predmet.ProtuStrankaListNazivFormatedOIB>
    <izvorni_sadrzaj>
      <item>PLEŠKO GRADNJA j.d.o.o. za graditeljstvo i usluge čišćenja, OIB 23455221089</item>
    </izvorni_sadrzaj>
    <derivirana_varijabla naziv="DomainObject.Predmet.ProtuStrankaListNazivFormatedOIB_1">
      <item>PLEŠKO GRADNJA j.d.o.o. za graditeljstvo i usluge čišćenja, OIB 23455221089</item>
    </derivirana_varijabla>
  </DomainObject.Predmet.ProtuStrankaListNazivFormatedOIB>
  <DomainObject.Predmet.OstaliListFormated>
    <izvorni_sadrzaj>
      <item>Mirela Pleško</item>
    </izvorni_sadrzaj>
    <derivirana_varijabla naziv="DomainObject.Predmet.OstaliListFormated_1">
      <item>Mirela Pleško</item>
    </derivirana_varijabla>
  </DomainObject.Predmet.OstaliListFormated>
  <DomainObject.Predmet.OstaliListFormatedOIB>
    <izvorni_sadrzaj>
      <item>Mirela Pleško, OIB 98901417341</item>
    </izvorni_sadrzaj>
    <derivirana_varijabla naziv="DomainObject.Predmet.OstaliListFormatedOIB_1">
      <item>Mirela Pleško, OIB 98901417341</item>
    </derivirana_varijabla>
  </DomainObject.Predmet.OstaliListFormatedOIB>
  <DomainObject.Predmet.OstaliListFormatedWithAdress>
    <izvorni_sadrzaj>
      <item>Mirela Pleško, Put Kotarskih Serdara 40, 23000 Zadar</item>
    </izvorni_sadrzaj>
    <derivirana_varijabla naziv="DomainObject.Predmet.OstaliListFormatedWithAdress_1">
      <item>Mirela Pleško, Put Kotarskih Serdara 40, 23000 Zadar</item>
    </derivirana_varijabla>
  </DomainObject.Predmet.OstaliListFormatedWithAdress>
  <DomainObject.Predmet.OstaliListFormatedWithAdressOIB>
    <izvorni_sadrzaj>
      <item>Mirela Pleško, OIB 98901417341, Put Kotarskih Serdara 40, 23000 Zadar</item>
    </izvorni_sadrzaj>
    <derivirana_varijabla naziv="DomainObject.Predmet.OstaliListFormatedWithAdressOIB_1">
      <item>Mirela Pleško, OIB 98901417341, Put Kotarskih Serdara 40, 23000 Zadar</item>
    </derivirana_varijabla>
  </DomainObject.Predmet.OstaliListFormatedWithAdressOIB>
  <DomainObject.Predmet.OstaliListNazivFormated>
    <izvorni_sadrzaj>
      <item>Mirela Pleško</item>
    </izvorni_sadrzaj>
    <derivirana_varijabla naziv="DomainObject.Predmet.OstaliListNazivFormated_1">
      <item>Mirela Pleško</item>
    </derivirana_varijabla>
  </DomainObject.Predmet.OstaliListNazivFormated>
  <DomainObject.Predmet.OstaliListNazivFormatedOIB>
    <izvorni_sadrzaj>
      <item>Mirela Pleško, OIB 98901417341</item>
    </izvorni_sadrzaj>
    <derivirana_varijabla naziv="DomainObject.Predmet.OstaliListNazivFormatedOIB_1">
      <item>Mirela Pleško, OIB 98901417341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PLEŠKO GRADNJA j.d.o.o. za graditeljstvo i usluge čišćenja</izvorni_sadrzaj>
    <derivirana_varijabla naziv="DomainObject.Predmet.ProtustrankaIDrugi_1">PLEŠKO GRADNJA j.d.o.o. za graditeljstvo i usluge čišćenja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PLEŠKO GRADNJA j.d.o.o. za graditeljstvo i usluge čišćenja, OIB 23455221089, Admirala Jakova Šubića od Cezana 23, 23000 Zadar</izvorni_sadrzaj>
    <derivirana_varijabla naziv="DomainObject.Predmet.ProtustrankaIDrugiAdressOIB_1">PLEŠKO GRADNJA j.d.o.o. za graditeljstvo i usluge čišćenja, OIB 23455221089, Admirala Jakova Šubića od Cezana 23,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PLEŠKO GRADNJA j.d.o.o. za graditeljstvo i usluge čišćenja</item>
      <item>Mirela Pleško</item>
    </izvorni_sadrzaj>
    <derivirana_varijabla naziv="DomainObject.Predmet.SudioniciListNaziv_1">
      <item>Financijska agencija</item>
      <item>PLEŠKO GRADNJA j.d.o.o. za graditeljstvo i usluge čišćenja</item>
      <item>Mirela Pleško</item>
    </derivirana_varijabla>
  </DomainObject.Predmet.SudioniciListNaziv>
  <DomainObject.Predmet.SudioniciListAdressOIB>
    <izvorni_sadrzaj>
      <item>Financijska agencija, OIB 85821130368, Ivana Danila 4,23000 Zadar</item>
      <item>PLEŠKO GRADNJA j.d.o.o. za graditeljstvo i usluge čišćenja, OIB 23455221089, Admirala Jakova Šubića od Cezana 23,23000 Zadar</item>
      <item>Mirela Pleško, OIB 98901417341, Put Kotarskih Serdara 40,23000 Zadar</item>
    </izvorni_sadrzaj>
    <derivirana_varijabla naziv="DomainObject.Predmet.SudioniciListAdressOIB_1">
      <item>Financijska agencija, OIB 85821130368, Ivana Danila 4,23000 Zadar</item>
      <item>PLEŠKO GRADNJA j.d.o.o. za graditeljstvo i usluge čišćenja, OIB 23455221089, Admirala Jakova Šubića od Cezana 23,23000 Zadar</item>
      <item>Mirela Pleško, OIB 98901417341, Put Kotarskih Serdara 40,23000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23455221089</item>
      <item>, OIB 98901417341</item>
    </izvorni_sadrzaj>
    <derivirana_varijabla naziv="DomainObject.Predmet.SudioniciListNazivOIB_1">
      <item>, OIB 85821130368</item>
      <item>, OIB 23455221089</item>
      <item>, OIB 98901417341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C87361-6DD9-4E4B-979F-1E81B3F199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367</properties:Words>
  <properties:Characters>1942</properties:Characters>
  <properties:Lines>79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2016-04-11T09:05:00Z</dcterms:created>
  <dc:creator>Administrator</dc:creator>
  <cp:lastModifiedBy>wsadmin</cp:lastModifiedBy>
  <cp:lastPrinted>2016-03-18T09:50:00Z</cp:lastPrinted>
  <dcterms:modified xmlns:xsi="http://www.w3.org/2001/XMLSchema-instance" xsi:type="dcterms:W3CDTF">2016-04-11T11:29:00Z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