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2943" w14:paraId="e5f2943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683200">
        <w:t>St</w:t>
      </w:r>
      <w:r w:rsidR="00147537" w:rsidRPr="005B47A8">
        <w:t>-</w:t>
      </w:r>
      <w:r w:rsidR="00F52D31" w:rsidRPr="005B47A8">
        <w:t>291/14-</w:t>
      </w:r>
      <w:r w:rsidR="007D489C">
        <w:t>109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FB192E">
        <w:t>12. listopada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FB192E">
        <w:t>12</w:t>
      </w:r>
      <w:r w:rsidR="00212406">
        <w:t>,00</w:t>
      </w:r>
      <w:r w:rsidR="00477F11">
        <w:t xml:space="preserve"> </w:t>
      </w:r>
      <w:r w:rsidR="0058108C" w:rsidRPr="005B47A8">
        <w:t>sati.</w:t>
      </w:r>
    </w:p>
    <w:p w:rsidRDefault="00946ECD" w:rsidP="00946ECD" w:rsidR="00946ECD"/>
    <w:p w:rsidRDefault="00AD2A56" w:rsidP="00AD2A56" w:rsidR="00AD2A56">
      <w:pPr>
        <w:jc w:val="both"/>
      </w:pPr>
    </w:p>
    <w:p w:rsidRDefault="007D489C" w:rsidP="00AD2A56" w:rsidR="007D489C" w:rsidRPr="005B47A8">
      <w:pPr>
        <w:jc w:val="both"/>
      </w:pPr>
    </w:p>
    <w:p w:rsidRDefault="00206BBC" w:rsidP="0078119C" w:rsidR="00EE61CA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</w:t>
      </w:r>
      <w:r w:rsidR="00434375">
        <w:t xml:space="preserve">astupnica Republike Hrvatske, </w:t>
      </w:r>
      <w:r w:rsidR="00E530F1">
        <w:t>zamjenica Županijskog državnog odvjetnika u Varaždinu, Građansko-upravni odjel, Mirjana Bogdanović-Kamber.</w:t>
      </w:r>
    </w:p>
    <w:p w:rsidRDefault="00FB192E" w:rsidP="00AE110B" w:rsidR="00FB192E">
      <w:pPr>
        <w:ind w:firstLine="708"/>
        <w:jc w:val="both"/>
      </w:pPr>
    </w:p>
    <w:p w:rsidRDefault="00E530F1" w:rsidP="00965CD7" w:rsidR="00E530F1">
      <w:pPr>
        <w:ind w:firstLine="708"/>
        <w:jc w:val="both"/>
      </w:pPr>
      <w:r>
        <w:t>Konstatira se da nema uplaćenih jamčevina za ovu dražbu.</w:t>
      </w:r>
    </w:p>
    <w:p w:rsidRDefault="00E530F1" w:rsidP="00965CD7" w:rsidR="00E530F1">
      <w:pPr>
        <w:ind w:firstLine="708"/>
        <w:jc w:val="both"/>
      </w:pPr>
    </w:p>
    <w:p w:rsidRDefault="00E530F1" w:rsidP="00965CD7" w:rsidR="00E530F1">
      <w:pPr>
        <w:ind w:firstLine="708"/>
        <w:jc w:val="both"/>
      </w:pPr>
    </w:p>
    <w:p w:rsidRDefault="00E0354B" w:rsidP="00965CD7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 w:rsidRPr="00965CD7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965CD7" w:rsidRPr="00965CD7">
        <w:t>170</w:t>
      </w:r>
      <w:r w:rsidR="00683200" w:rsidRPr="00965CD7">
        <w:t>.000</w:t>
      </w:r>
      <w:r w:rsidR="00055711" w:rsidRPr="00965CD7">
        <w:t>,00</w:t>
      </w:r>
      <w:r w:rsidRPr="00965CD7">
        <w:t xml:space="preserve"> kn; 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7D489C" w:rsidRPr="007D489C">
        <w:rPr>
          <w:b/>
        </w:rPr>
        <w:t>7. studenog</w:t>
      </w:r>
      <w:r w:rsidR="007D489C">
        <w:t xml:space="preserve">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7D489C">
        <w:rPr>
          <w:b/>
        </w:rPr>
        <w:t>09</w:t>
      </w:r>
      <w:r w:rsidR="00965CD7">
        <w:rPr>
          <w:b/>
        </w:rPr>
        <w:t>,00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lastRenderedPageBreak/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65CD7" w:rsidP="00E0354B" w:rsidR="00965CD7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965CD7" w:rsidP="00994FD5" w:rsidR="00994FD5">
      <w:pPr>
        <w:jc w:val="center"/>
      </w:pPr>
      <w:r>
        <w:t xml:space="preserve">Dovršeno u </w:t>
      </w:r>
      <w:r w:rsidR="007D489C">
        <w:t>12,05</w:t>
      </w:r>
      <w:r>
        <w:t xml:space="preserve">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BC2" w:rsidR="00E81BC2">
      <w:r>
        <w:separator/>
      </w:r>
    </w:p>
  </w:endnote>
  <w:endnote w:id="0" w:type="continuationSeparator">
    <w:p w:rsidRDefault="00E81BC2" w:rsidR="00E8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BC2" w:rsidR="00E81BC2">
      <w:r>
        <w:separator/>
      </w:r>
    </w:p>
  </w:footnote>
  <w:footnote w:id="0" w:type="continuationSeparator">
    <w:p w:rsidRDefault="00E81BC2" w:rsidR="00E81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2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7D489C">
      <w:t>109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A14A26"/>
    <w:multiLevelType w:val="hybridMultilevel"/>
    <w:tmpl w:val="AF86208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61EF6B9B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4490E65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8"/>
  </w:num>
  <w:num w:numId="5">
    <w:abstractNumId w:val="15"/>
  </w:num>
  <w:num w:numId="6">
    <w:abstractNumId w:val="23"/>
  </w:num>
  <w:num w:numId="7">
    <w:abstractNumId w:val="13"/>
  </w:num>
  <w:num w:numId="8">
    <w:abstractNumId w:val="9"/>
  </w:num>
  <w:num w:numId="9">
    <w:abstractNumId w:val="11"/>
  </w:num>
  <w:num w:numId="10">
    <w:abstractNumId w:val="22"/>
  </w:num>
  <w:num w:numId="11">
    <w:abstractNumId w:val="12"/>
  </w:num>
  <w:num w:numId="12">
    <w:abstractNumId w:val="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6"/>
  </w:num>
  <w:num w:numId="18">
    <w:abstractNumId w:val="3"/>
  </w:num>
  <w:num w:numId="19">
    <w:abstractNumId w:val="0"/>
  </w:num>
  <w:num w:numId="20">
    <w:abstractNumId w:val="1"/>
  </w:num>
  <w:num w:numId="21">
    <w:abstractNumId w:val="17"/>
  </w:num>
  <w:num w:numId="22">
    <w:abstractNumId w:val="16"/>
  </w:num>
  <w:num w:numId="23">
    <w:abstractNumId w:val="10"/>
  </w:num>
  <w:num w:numId="24">
    <w:abstractNumId w:val="19"/>
  </w:num>
  <w:num w:numId="25">
    <w:abstractNumId w:val="18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84BE9"/>
    <w:rsid w:val="00092932"/>
    <w:rsid w:val="000A06CA"/>
    <w:rsid w:val="000C4DC6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46453"/>
    <w:rsid w:val="00261199"/>
    <w:rsid w:val="00263342"/>
    <w:rsid w:val="00275B27"/>
    <w:rsid w:val="002836BC"/>
    <w:rsid w:val="0029675B"/>
    <w:rsid w:val="002A0C85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555E3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4375"/>
    <w:rsid w:val="00437EDD"/>
    <w:rsid w:val="00440364"/>
    <w:rsid w:val="00441742"/>
    <w:rsid w:val="00443F70"/>
    <w:rsid w:val="0044596E"/>
    <w:rsid w:val="00446590"/>
    <w:rsid w:val="00447473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4E3566"/>
    <w:rsid w:val="005005F9"/>
    <w:rsid w:val="00501470"/>
    <w:rsid w:val="005126D5"/>
    <w:rsid w:val="00521DEC"/>
    <w:rsid w:val="00527C9F"/>
    <w:rsid w:val="005302A3"/>
    <w:rsid w:val="0053270E"/>
    <w:rsid w:val="00535D7E"/>
    <w:rsid w:val="00552603"/>
    <w:rsid w:val="005650B7"/>
    <w:rsid w:val="005706D8"/>
    <w:rsid w:val="00576B71"/>
    <w:rsid w:val="0058108C"/>
    <w:rsid w:val="005820DB"/>
    <w:rsid w:val="005908EA"/>
    <w:rsid w:val="0059343F"/>
    <w:rsid w:val="005A310D"/>
    <w:rsid w:val="005B3C45"/>
    <w:rsid w:val="005B47A8"/>
    <w:rsid w:val="005D5371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040A"/>
    <w:rsid w:val="007810E4"/>
    <w:rsid w:val="0078119C"/>
    <w:rsid w:val="007D489C"/>
    <w:rsid w:val="007E783C"/>
    <w:rsid w:val="007F7265"/>
    <w:rsid w:val="00800829"/>
    <w:rsid w:val="008118D8"/>
    <w:rsid w:val="0083169B"/>
    <w:rsid w:val="00835848"/>
    <w:rsid w:val="008430E3"/>
    <w:rsid w:val="00865EDD"/>
    <w:rsid w:val="00876FAB"/>
    <w:rsid w:val="00880DCC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65CD7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9D4077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293"/>
    <w:rsid w:val="00AD2A56"/>
    <w:rsid w:val="00AD4B19"/>
    <w:rsid w:val="00AD4DE4"/>
    <w:rsid w:val="00AD7F06"/>
    <w:rsid w:val="00AE110B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530F1"/>
    <w:rsid w:val="00E60FC2"/>
    <w:rsid w:val="00E72367"/>
    <w:rsid w:val="00E80065"/>
    <w:rsid w:val="00E81BC2"/>
    <w:rsid w:val="00E9292F"/>
    <w:rsid w:val="00E93B10"/>
    <w:rsid w:val="00EA75D9"/>
    <w:rsid w:val="00EB0C04"/>
    <w:rsid w:val="00EE61CA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B192E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9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2017.</izvorni_sadrzaj>
    <derivirana_varijabla naziv="DomainObject.StvarniPocetakDatum_1">12. listopada 2017.</derivirana_varijabla>
  </DomainObject.StvarniPocetakDatum>
  <DomainObject.StvarniZavrsetakDatum>
    <izvorni_sadrzaj>12. listopada 2017.</izvorni_sadrzaj>
    <derivirana_varijabla naziv="DomainObject.StvarniZavrsetakDatum_1">12. listopada 2017.</derivirana_varijabla>
  </DomainObject.StvarniZavrsetakDatum>
  <DomainObject.PlaniraniZavrsetakDatum>
    <izvorni_sadrzaj>12. listopada 2017.</izvorni_sadrzaj>
    <derivirana_varijabla naziv="DomainObject.PlaniraniZavrsetakDatum_1">12. listopada 2017.</derivirana_varijabla>
  </DomainObject.PlaniraniZavrsetakDatum>
  <DomainObject.PlaniraniPocetakDatum>
    <izvorni_sadrzaj>12. listopada 2017.</izvorni_sadrzaj>
    <derivirana_varijabla naziv="DomainObject.PlaniraniPocetakDatum_1">12. listopada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2017.</izvorni_sadrzaj>
    <derivirana_varijabla naziv="DomainObject.Zapisnik.DatumKreiranja_1">12.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St-291/2014-109</izvorni_sadrzaj>
    <derivirana_varijabla naziv="DomainObject.Zapisnik.Oznaka_1">St-291/2014-109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St-291/2014-109</izvorni_sadrzaj>
    <derivirana_varijabla naziv="DomainObject.PoslovniBrojDokumenta_1">St-291/2014-109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B569E-9C86-43A7-B2B9-A61C94CAC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2823</properties:Characters>
  <properties:Lines>75</properties:Lines>
  <properties:Paragraphs>24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2017-10-12T10:02:00Z</cp:lastPrinted>
  <dcterms:modified xmlns:xsi="http://www.w3.org/2001/XMLSchema-instance" xsi:type="dcterms:W3CDTF">2017-10-12T12:10:00Z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St-291/2014-109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