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d7a3" w14:paraId="229d7a3" w:rsidRDefault="00E57329" w:rsidP="000454A4" w:rsidR="000454A4" w:rsidRPr="00C87F2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6E1167">
        <w:rPr>
          <w:sz w:val="24"/>
          <w:szCs w:val="24"/>
        </w:rPr>
        <w:t xml:space="preserve">                  </w:t>
      </w:r>
      <w:r w:rsidR="00FD3AEA">
        <w:rPr>
          <w:sz w:val="24"/>
          <w:szCs w:val="24"/>
        </w:rPr>
        <w:t xml:space="preserve">   </w:t>
      </w:r>
      <w:r w:rsidR="006D7060">
        <w:rPr>
          <w:sz w:val="24"/>
          <w:szCs w:val="24"/>
        </w:rPr>
        <w:t xml:space="preserve"> 67. St-78/15</w:t>
      </w:r>
      <w:r w:rsidR="006E1167">
        <w:rPr>
          <w:sz w:val="24"/>
          <w:szCs w:val="24"/>
        </w:rPr>
        <w:t>-92</w:t>
      </w:r>
      <w:r w:rsidR="000454A4" w:rsidRPr="00C87F20">
        <w:rPr>
          <w:sz w:val="24"/>
          <w:szCs w:val="24"/>
        </w:rPr>
        <w:t xml:space="preserve">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6E1167" w:rsidP="000454A4" w:rsidR="006E1167">
      <w:pPr>
        <w:jc w:val="center"/>
        <w:rPr>
          <w:sz w:val="24"/>
          <w:szCs w:val="24"/>
        </w:rPr>
      </w:pPr>
    </w:p>
    <w:p w:rsidRDefault="006E1167" w:rsidP="000454A4" w:rsidR="006E1167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844220">
        <w:rPr>
          <w:sz w:val="24"/>
          <w:szCs w:val="24"/>
        </w:rPr>
        <w:t>23. svibnja 2018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</w:t>
      </w:r>
      <w:r w:rsidR="006D7060">
        <w:rPr>
          <w:bCs/>
          <w:sz w:val="24"/>
          <w:szCs w:val="24"/>
          <w:lang w:val="pt-BR"/>
        </w:rPr>
        <w:t xml:space="preserve"> Poljanička 64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844220">
        <w:rPr>
          <w:sz w:val="24"/>
          <w:szCs w:val="24"/>
        </w:rPr>
        <w:t>3. srpnja 2018</w:t>
      </w:r>
      <w:r w:rsidR="003F3FAD">
        <w:rPr>
          <w:sz w:val="24"/>
          <w:szCs w:val="24"/>
        </w:rPr>
        <w:t>. u 10.3</w:t>
      </w:r>
      <w:r w:rsidR="00496B1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986D5C">
        <w:rPr>
          <w:sz w:val="24"/>
          <w:szCs w:val="24"/>
        </w:rPr>
        <w:t>soba 84</w:t>
      </w:r>
      <w:r w:rsidR="003F3FAD">
        <w:rPr>
          <w:sz w:val="24"/>
          <w:szCs w:val="24"/>
        </w:rPr>
        <w:t>/II (ulična zgrada)</w:t>
      </w:r>
      <w:r w:rsidR="00142285" w:rsidRPr="00C87F20">
        <w:rPr>
          <w:sz w:val="24"/>
          <w:szCs w:val="24"/>
        </w:rPr>
        <w:t xml:space="preserve">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844220" w:rsidRPr="00844220">
        <w:rPr>
          <w:sz w:val="24"/>
          <w:szCs w:val="24"/>
        </w:rPr>
        <w:t>23. svibnja 2018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461395">
        <w:rPr>
          <w:sz w:val="24"/>
          <w:szCs w:val="24"/>
        </w:rPr>
        <w:t>,v.r.</w:t>
      </w:r>
    </w:p>
    <w:p w:rsidRDefault="00D65985" w:rsidP="00D65985" w:rsidR="00D65985">
      <w:pPr>
        <w:rPr>
          <w:sz w:val="24"/>
          <w:szCs w:val="24"/>
        </w:rPr>
      </w:pPr>
    </w:p>
    <w:p w:rsidRDefault="00423183" w:rsidP="00D65985" w:rsidR="00423183" w:rsidRPr="00C87F20">
      <w:pPr>
        <w:rPr>
          <w:sz w:val="24"/>
          <w:szCs w:val="24"/>
        </w:rPr>
      </w:pPr>
    </w:p>
    <w:p w:rsidRDefault="006E1167" w:rsidP="00221B3D" w:rsidR="006E1167">
      <w:pPr>
        <w:rPr>
          <w:sz w:val="24"/>
          <w:szCs w:val="24"/>
        </w:rPr>
      </w:pPr>
    </w:p>
    <w:p w:rsidRDefault="006E1167" w:rsidP="00221B3D" w:rsidR="006E1167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E1167" w:rsidP="00221B3D" w:rsidR="006E1167">
      <w:pPr>
        <w:rPr>
          <w:sz w:val="24"/>
          <w:szCs w:val="24"/>
        </w:rPr>
      </w:pPr>
    </w:p>
    <w:p w:rsidRDefault="006E1167" w:rsidP="00221B3D" w:rsidR="006E1167">
      <w:pPr>
        <w:rPr>
          <w:sz w:val="24"/>
          <w:szCs w:val="24"/>
        </w:rPr>
      </w:pPr>
    </w:p>
    <w:p w:rsidRDefault="006E1167" w:rsidP="00221B3D" w:rsidR="006E1167">
      <w:pPr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461395" w:rsidP="00400817" w:rsidR="0046139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61395" w:rsidP="00400817" w:rsidR="0046139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461395" w:rsidR="00461395" w:rsidRPr="00C87F20">
      <w:pPr>
        <w:rPr>
          <w:sz w:val="24"/>
          <w:szCs w:val="24"/>
        </w:rPr>
      </w:pPr>
    </w:p>
    <w:sectPr w:rsidSect="006E1167" w:rsidR="00461395" w:rsidRPr="00C87F20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183" w:rsidP="00423183" w:rsidR="00423183">
      <w:r>
        <w:separator/>
      </w:r>
    </w:p>
  </w:endnote>
  <w:endnote w:id="0" w:type="continuationSeparator">
    <w:p w:rsidRDefault="00423183" w:rsidP="00423183" w:rsidR="00423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183" w:rsidP="00423183" w:rsidR="00423183">
      <w:r>
        <w:separator/>
      </w:r>
    </w:p>
  </w:footnote>
  <w:footnote w:id="0" w:type="continuationSeparator">
    <w:p w:rsidRDefault="00423183" w:rsidP="00423183" w:rsidR="00423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167" w:rsidR="00423183">
    <w:pPr>
      <w:pStyle w:val="Zaglavlje"/>
    </w:pPr>
    <w:r>
      <w:t xml:space="preserve">               </w:t>
    </w:r>
    <w:r w:rsidR="00423183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3F3FAD"/>
    <w:rsid w:val="00423183"/>
    <w:rsid w:val="00456351"/>
    <w:rsid w:val="00461395"/>
    <w:rsid w:val="00466CFE"/>
    <w:rsid w:val="00490AD9"/>
    <w:rsid w:val="00496B18"/>
    <w:rsid w:val="00545CFF"/>
    <w:rsid w:val="00577C20"/>
    <w:rsid w:val="006006A1"/>
    <w:rsid w:val="00670F5E"/>
    <w:rsid w:val="006D7060"/>
    <w:rsid w:val="006E1167"/>
    <w:rsid w:val="006E2192"/>
    <w:rsid w:val="00733758"/>
    <w:rsid w:val="007B2F69"/>
    <w:rsid w:val="007C516D"/>
    <w:rsid w:val="00844220"/>
    <w:rsid w:val="008A286D"/>
    <w:rsid w:val="008F612B"/>
    <w:rsid w:val="00935ABA"/>
    <w:rsid w:val="00986D5C"/>
    <w:rsid w:val="00A21201"/>
    <w:rsid w:val="00A45015"/>
    <w:rsid w:val="00B07129"/>
    <w:rsid w:val="00BF0374"/>
    <w:rsid w:val="00C00CB9"/>
    <w:rsid w:val="00C2097E"/>
    <w:rsid w:val="00C87F20"/>
    <w:rsid w:val="00D514DE"/>
    <w:rsid w:val="00D65985"/>
    <w:rsid w:val="00DE777C"/>
    <w:rsid w:val="00E57329"/>
    <w:rsid w:val="00E81382"/>
    <w:rsid w:val="00F663AB"/>
    <w:rsid w:val="00FD381D"/>
    <w:rsid w:val="00FD3AEA"/>
    <w:rsid w:val="00FD79A2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31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3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31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3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03. srpnja 2018. u 10:30h</izvorni_sadrzaj>
    <derivirana_varijabla naziv="DomainObject.Primjedba_1">roč. 03. srpnja 2018. u 10:30h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823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2018-05-23T09:17:00Z</dcterms:created>
  <dc:creator>nmarkovic</dc:creator>
  <cp:lastModifiedBy>Dijana Hadžić</cp:lastModifiedBy>
  <cp:lastPrinted>2018-05-23T09:22:00Z</cp:lastPrinted>
  <dcterms:modified xmlns:xsi="http://www.w3.org/2001/XMLSchema-instance" xsi:type="dcterms:W3CDTF">2018-05-23T09:25:00Z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(38.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