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d757" w14:paraId="b77d75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B4FF2">
        <w:t>8531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B4FF2">
        <w:t>FIGOPADO d.o.o. Samobor, Perkovčeva 42, OIB: 76468095190,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FB4FF2">
        <w:t>FIGOPADO d.o.o. Samobor, Perkovčeva 42, OIB: 76468095190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FB4FF2">
        <w:t>9,00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B4FF2">
        <w:t>Renato Sabljić, Zagreb, Zdenački zavoj 14, OIB: 74644810692.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FB4FF2">
        <w:t>FIGOPADO d.o.o. Samobor, Perkovčeva 42, OIB: 76468095190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9D3F5F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B4FF2">
        <w:t>FIGOPADO d.o.o. Samobor, Perkovčeva 42, OIB: 76468095190</w:t>
      </w:r>
      <w:r w:rsidR="00590EF5">
        <w:t xml:space="preserve">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FB4FF2">
        <w:t>FIGOPADO d.o.o. Samobor, Perkovčeva 42, OIB: 76468095190</w:t>
      </w:r>
      <w:r w:rsidR="00993E72">
        <w:t>,</w:t>
      </w:r>
      <w:r w:rsidR="00195338">
        <w:t xml:space="preserve"> dana </w:t>
      </w:r>
      <w:r w:rsidR="00590EF5">
        <w:t>1</w:t>
      </w:r>
      <w:r w:rsidR="00FB4FF2">
        <w:t>6</w:t>
      </w:r>
      <w:r w:rsidR="00590EF5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FB4FF2">
        <w:t>5</w:t>
      </w:r>
      <w:r w:rsidR="00590EF5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9D3F5F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8605F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52AF1" w:rsidP="00E52AF1" w:rsidR="008327B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CD6231" w:rsidP="00E52AF1" w:rsidR="00CD6231"/>
    <w:p w:rsidRDefault="0058605F" w:rsidP="00465DEA" w:rsidR="0058605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FB4FF2">
        <w:t>Samobor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B4FF2">
        <w:t>Renato Sabljić, Zagreb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BD" w:rsidR="00FB45BD">
      <w:r>
        <w:separator/>
      </w:r>
    </w:p>
  </w:endnote>
  <w:endnote w:id="0" w:type="continuationSeparator">
    <w:p w:rsidRDefault="00FB45BD" w:rsidR="00FB4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BD" w:rsidR="00FB45BD">
      <w:r>
        <w:separator/>
      </w:r>
    </w:p>
  </w:footnote>
  <w:footnote w:id="0" w:type="continuationSeparator">
    <w:p w:rsidRDefault="00FB45BD" w:rsidR="00FB4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2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B4FF2">
      <w:t>8531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61397"/>
    <w:rsid w:val="003905DD"/>
    <w:rsid w:val="003C7AF3"/>
    <w:rsid w:val="00407FE0"/>
    <w:rsid w:val="00420E01"/>
    <w:rsid w:val="0043031F"/>
    <w:rsid w:val="0044721B"/>
    <w:rsid w:val="00460FC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605F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D3F5F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476C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821F1"/>
    <w:rsid w:val="00C92655"/>
    <w:rsid w:val="00CB0868"/>
    <w:rsid w:val="00CB670D"/>
    <w:rsid w:val="00CD6231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C17B6"/>
    <w:rsid w:val="00DE04E4"/>
    <w:rsid w:val="00DE6E22"/>
    <w:rsid w:val="00E52AF1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B45BD"/>
    <w:rsid w:val="00FB4FF2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8531</izvorni_sadrzaj>
    <derivirana_varijabla naziv="DomainObject.Predmet.Broj_1">8531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St-8531/2015</izvorni_sadrzaj>
    <derivirana_varijabla naziv="DomainObject.Predmet.OznakaBroj_1">St-8531/2015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FIGOPADO d.o.o. zastupanog po punomoćniku Gordana Rubčić; Vlado Rubčić</izvorni_sadrzaj>
    <derivirana_varijabla naziv="DomainObject.Predmet.ProtustrankaFormated_1">  FIGOPADO d.o.o. zastupanog po punomoćniku Gordana Rubčić; Vlado Rubčić</derivirana_varijabla>
  </DomainObject.Predmet.ProtustrankaFormated>
  <DomainObject.Predmet.ProtustrankaFormatedOIB>
    <izvorni_sadrzaj>  FIGOPADO d.o.o., OIB 76468095190 zastupanog po punomoćniku Gordana Rubčić; Vlado Rubčić</izvorni_sadrzaj>
    <derivirana_varijabla naziv="DomainObject.Predmet.ProtustrankaFormatedOIB_1">  FIGOPADO d.o.o., OIB 76468095190 zastupanog po punomoćniku Gordana Rubčić; Vlado Rubčić</derivirana_varijabla>
  </DomainObject.Predmet.ProtustrankaFormatedOIB>
  <DomainObject.Predmet.ProtustrankaFormatedWithAdress>
    <izvorni_sadrzaj> FIGOPADO d.o.o., Perkovčeva 42, 10430 Samobor zastupanog po punomoćniku Gordana Rubčić; Vlado Rubčić</izvorni_sadrzaj>
    <derivirana_varijabla naziv="DomainObject.Predmet.ProtustrankaFormatedWithAdress_1"> FIGOPADO d.o.o., Perkovčeva 42, 10430 Samobor zastupanog po punomoćniku Gordana Rubčić; Vlado Rubčić</derivirana_varijabla>
  </DomainObject.Predmet.ProtustrankaFormatedWithAdress>
  <DomainObject.Predmet.ProtustrankaFormatedWithAdressOIB>
    <izvorni_sadrzaj> FIGOPADO d.o.o., OIB 76468095190, Perkovčeva 42, 10430 Samobor zastupanog po punomoćniku Gordana Rubčić; Vlado Rubčić</izvorni_sadrzaj>
    <derivirana_varijabla naziv="DomainObject.Predmet.ProtustrankaFormatedWithAdressOIB_1"> FIGOPADO d.o.o., OIB 76468095190, Perkovčeva 42, 10430 Samobor zastupanog po punomoćniku Gordana Rubčić; Vlado Rubčić</derivirana_varijabla>
  </DomainObject.Predmet.ProtustrankaFormatedWithAdressOIB>
  <DomainObject.Predmet.ProtustrankaWithAdress>
    <izvorni_sadrzaj>FIGOPADO d.o.o. Perkovčeva 42, 10430 Samobor</izvorni_sadrzaj>
    <derivirana_varijabla naziv="DomainObject.Predmet.ProtustrankaWithAdress_1">FIGOPADO d.o.o. Perkovčeva 42, 10430 Samobor</derivirana_varijabla>
  </DomainObject.Predmet.ProtustrankaWithAdress>
  <DomainObject.Predmet.ProtustrankaWithAdressOIB>
    <izvorni_sadrzaj>FIGOPADO d.o.o., OIB 76468095190, Perkovčeva 42, 10430 Samobor</izvorni_sadrzaj>
    <derivirana_varijabla naziv="DomainObject.Predmet.ProtustrankaWithAdressOIB_1">FIGOPADO d.o.o., OIB 76468095190, Perkovčeva 42, 10430 Samobor</derivirana_varijabla>
  </DomainObject.Predmet.ProtustrankaWithAdressOIB>
  <DomainObject.Predmet.ProtustrankaNazivFormated>
    <izvorni_sadrzaj>FIGOPADO d.o.o.</izvorni_sadrzaj>
    <derivirana_varijabla naziv="DomainObject.Predmet.ProtustrankaNazivFormated_1">FIGOPADO d.o.o.</derivirana_varijabla>
  </DomainObject.Predmet.ProtustrankaNazivFormated>
  <DomainObject.Predmet.ProtustrankaNazivFormatedOIB>
    <izvorni_sadrzaj>FIGOPADO d.o.o., OIB 76468095190</izvorni_sadrzaj>
    <derivirana_varijabla naziv="DomainObject.Predmet.ProtustrankaNazivFormatedOIB_1">FIGOPADO d.o.o., OIB 76468095190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FIGOPADO d.o.o. zastupanog po punomoćniku Gordana Rubčić; Vlado Rubčić</item>
    </izvorni_sadrzaj>
    <derivirana_varijabla naziv="DomainObject.Predmet.ProtuStrankaListFormated_1">
      <item>FIGOPADO d.o.o. zastupanog po punomoćniku Gordana Rubčić; Vlado Rubčić</item>
    </derivirana_varijabla>
  </DomainObject.Predmet.ProtuStrankaListFormated>
  <DomainObject.Predmet.ProtuStrankaListFormatedOIB>
    <izvorni_sadrzaj>
      <item>FIGOPADO d.o.o., OIB 76468095190 zastupanog po punomoćniku Gordana Rubčić; Vlado Rubčić</item>
    </izvorni_sadrzaj>
    <derivirana_varijabla naziv="DomainObject.Predmet.ProtuStrankaListFormatedOIB_1">
      <item>FIGOPADO d.o.o., OIB 76468095190 zastupanog po punomoćniku Gordana Rubčić; Vlado Rubčić</item>
    </derivirana_varijabla>
  </DomainObject.Predmet.ProtuStrankaListFormatedOIB>
  <DomainObject.Predmet.ProtuStrankaListFormatedWithAdress>
    <izvorni_sadrzaj>
      <item>FIGOPADO d.o.o., Perkovčeva 42, 10430 Samobor zastupanog po punomoćniku Gordana Rubčić; Vlado Rubčić</item>
    </izvorni_sadrzaj>
    <derivirana_varijabla naziv="DomainObject.Predmet.ProtuStrankaListFormatedWithAdress_1">
      <item>FIGOPADO d.o.o., Perkovčeva 42, 10430 Samobor zastupanog po punomoćniku Gordana Rubčić; Vlado Rubčić</item>
    </derivirana_varijabla>
  </DomainObject.Predmet.ProtuStrankaListFormatedWithAdress>
  <DomainObject.Predmet.ProtuStrankaListFormatedWithAdressOIB>
    <izvorni_sadrzaj>
      <item>FIGOPADO d.o.o., OIB 76468095190, Perkovčeva 42, 10430 Samobor zastupanog po punomoćniku Gordana Rubčić; Vlado Rubčić</item>
    </izvorni_sadrzaj>
    <derivirana_varijabla naziv="DomainObject.Predmet.ProtuStrankaListFormatedWithAdressOIB_1">
      <item>FIGOPADO d.o.o., OIB 76468095190, Perkovčeva 42, 10430 Samobor zastupanog po punomoćniku Gordana Rubčić; Vlado Rubčić</item>
    </derivirana_varijabla>
  </DomainObject.Predmet.ProtuStrankaListFormatedWithAdressOIB>
  <DomainObject.Predmet.ProtuStrankaListNazivFormated>
    <izvorni_sadrzaj>
      <item>FIGOPADO d.o.o.</item>
    </izvorni_sadrzaj>
    <derivirana_varijabla naziv="DomainObject.Predmet.ProtuStrankaListNazivFormated_1">
      <item>FIGOPADO d.o.o.</item>
    </derivirana_varijabla>
  </DomainObject.Predmet.ProtuStrankaListNazivFormated>
  <DomainObject.Predmet.ProtuStrankaListNazivFormatedOIB>
    <izvorni_sadrzaj>
      <item>FIGOPADO d.o.o., OIB 76468095190</item>
    </izvorni_sadrzaj>
    <derivirana_varijabla naziv="DomainObject.Predmet.ProtuStrankaListNazivFormatedOIB_1">
      <item>FIGOPADO d.o.o., OIB 76468095190</item>
    </derivirana_varijabla>
  </DomainObject.Predmet.ProtuStrankaListNazivFormatedOIB>
  <DomainObject.Predmet.OstaliListFormated>
    <izvorni_sadrzaj>
      <item>Gordana Rubčić punomoćnik sudionika u postupku FIGOPADO d.o.o.</item>
      <item>Vlado Rubčić punomoćnik sudionika u postupku FIGOPADO d.o.o.</item>
    </izvorni_sadrzaj>
    <derivirana_varijabla naziv="DomainObject.Predmet.OstaliListFormated_1">
      <item>Gordana Rubčić punomoćnik sudionika u postupku FIGOPADO d.o.o.</item>
      <item>Vlado Rubčić punomoćnik sudionika u postupku FIGOPADO d.o.o.</item>
    </derivirana_varijabla>
  </DomainObject.Predmet.OstaliListFormated>
  <DomainObject.Predmet.OstaliListFormatedOIB>
    <izvorni_sadrzaj>
      <item>Gordana Rubčić, OIB 01652153734 punomoćnik sudionika u postupku FIGOPADO d.o.o.</item>
      <item>Vlado Rubčić, OIB 78462340909 punomoćnik sudionika u postupku FIGOPADO d.o.o.</item>
    </izvorni_sadrzaj>
    <derivirana_varijabla naziv="DomainObject.Predmet.OstaliListFormatedOIB_1">
      <item>Gordana Rubčić, OIB 01652153734 punomoćnik sudionika u postupku FIGOPADO d.o.o.</item>
      <item>Vlado Rubčić, OIB 78462340909 punomoćnik sudionika u postupku FIGOPADO d.o.o.</item>
    </derivirana_varijabla>
  </DomainObject.Predmet.OstaliListFormatedOIB>
  <DomainObject.Predmet.OstaliListFormatedWithAdress>
    <izvorni_sadrzaj>
      <item>Gordana Rubčić, Perkovčeva 42, 10430 Samobor punomoćnik sudionika u postupku FIGOPADO d.o.o.</item>
      <item>Vlado Rubčić, Zagrebačka 1, 10430 Samobor punomoćnik sudionika u postupku FIGOPADO d.o.o.</item>
    </izvorni_sadrzaj>
    <derivirana_varijabla naziv="DomainObject.Predmet.OstaliListFormatedWithAdress_1">
      <item>Gordana Rubčić, Perkovčeva 42, 10430 Samobor punomoćnik sudionika u postupku FIGOPADO d.o.o.</item>
      <item>Vlado Rubčić, Zagrebačka 1, 10430 Samobor punomoćnik sudionika u postupku FIGOPADO d.o.o.</item>
    </derivirana_varijabla>
  </DomainObject.Predmet.OstaliListFormatedWithAdress>
  <DomainObject.Predmet.OstaliListFormatedWithAdressOIB>
    <izvorni_sadrzaj>
      <item>Gordana Rubčić, OIB 01652153734, Perkovčeva 42, 10430 Samobor punomoćnik sudionika u postupku FIGOPADO d.o.o.</item>
      <item>Vlado Rubčić, OIB 78462340909, Zagrebačka 1, 10430 Samobor punomoćnik sudionika u postupku FIGOPADO d.o.o.</item>
    </izvorni_sadrzaj>
    <derivirana_varijabla naziv="DomainObject.Predmet.OstaliListFormatedWithAdressOIB_1">
      <item>Gordana Rubčić, OIB 01652153734, Perkovčeva 42, 10430 Samobor punomoćnik sudionika u postupku FIGOPADO d.o.o.</item>
      <item>Vlado Rubčić, OIB 78462340909, Zagrebačka 1, 10430 Samobor punomoćnik sudionika u postupku FIGOPADO d.o.o.</item>
    </derivirana_varijabla>
  </DomainObject.Predmet.OstaliListFormatedWithAdressOIB>
  <DomainObject.Predmet.OstaliListNazivFormated>
    <izvorni_sadrzaj>
      <item>Gordana Rubčić</item>
      <item>Vlado Rubčić</item>
    </izvorni_sadrzaj>
    <derivirana_varijabla naziv="DomainObject.Predmet.OstaliListNazivFormated_1">
      <item>Gordana Rubčić</item>
      <item>Vlado Rubčić</item>
    </derivirana_varijabla>
  </DomainObject.Predmet.OstaliListNazivFormated>
  <DomainObject.Predmet.OstaliListNazivFormatedOIB>
    <izvorni_sadrzaj>
      <item>Gordana Rubčić, OIB 01652153734</item>
      <item>Vlado Rubčić, OIB 78462340909</item>
    </izvorni_sadrzaj>
    <derivirana_varijabla naziv="DomainObject.Predmet.OstaliListNazivFormatedOIB_1">
      <item>Gordana Rubčić, OIB 01652153734</item>
      <item>Vlado Rubčić, OIB 78462340909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FIGOPADO d.o.o.</izvorni_sadrzaj>
    <derivirana_varijabla naziv="DomainObject.Predmet.ProtustrankaIDrugi_1">FIGOPADO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FIGOPADO d.o.o., OIB 76468095190, Perkovčeva 42, 10430 Samobor</izvorni_sadrzaj>
    <derivirana_varijabla naziv="DomainObject.Predmet.ProtustrankaIDrugiAdressOIB_1">FIGOPADO d.o.o., OIB 76468095190, Perkovčeva 42,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FIGOPADO d.o.o.</item>
      <item>Gordana Rubčić</item>
      <item>Vlado Rubčić</item>
    </izvorni_sadrzaj>
    <derivirana_varijabla naziv="DomainObject.Predmet.SudioniciListNaziv_1">
      <item>FINA Regionalni centar Zagreb</item>
      <item>FIGOPADO d.o.o.</item>
      <item>Gordana Rubčić</item>
      <item>Vlado Rubčić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FIGOPADO d.o.o., OIB 76468095190, Perkovčeva 42,10430 Samobor</item>
      <item>Gordana Rubčić, OIB 01652153734, Perkovčeva 42,10430 Samobor</item>
      <item>Vlado Rubčić, OIB 78462340909, Zagrebačka 1,10430 Samobor</item>
    </izvorni_sadrzaj>
    <derivirana_varijabla naziv="DomainObject.Predmet.SudioniciListAdressOIB_1">
      <item>FINA Regionalni centar Zagreb, OIB 85821130368, Trg svibanjskih žrtava 1995. br. 1,10000 Zagreb</item>
      <item>FIGOPADO d.o.o., OIB 76468095190, Perkovčeva 42,10430 Samobor</item>
      <item>Gordana Rubčić, OIB 01652153734, Perkovčeva 42,10430 Samobor</item>
      <item>Vlado Rubčić, OIB 78462340909, Zagrebačka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76468095190</item>
      <item>, OIB 01652153734</item>
      <item>, OIB 78462340909</item>
    </izvorni_sadrzaj>
    <derivirana_varijabla naziv="DomainObject.Predmet.SudioniciListNazivOIB_1">
      <item>, OIB 85821130368</item>
      <item>, OIB 76468095190</item>
      <item>, OIB 01652153734</item>
      <item>, OIB 78462340909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1F9AC-61D1-4AC7-8D94-74D688820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2714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2016-03-16T07:51:00Z</dcterms:created>
  <dc:creator>Korisnik</dc:creator>
  <cp:lastModifiedBy>Draženka Prpić</cp:lastModifiedBy>
  <cp:lastPrinted>2016-03-16T07:51:00Z</cp:lastPrinted>
  <dcterms:modified xmlns:xsi="http://www.w3.org/2001/XMLSchema-instance" xsi:type="dcterms:W3CDTF">2016-03-16T07:51:00Z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