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8cba" w14:paraId="73c8cb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B5972" w:rsidP="009B5972" w:rsidR="009B5972">
      <w:pPr>
        <w:pStyle w:val="Bezproreda"/>
        <w:jc w:val="right"/>
        <w:rPr>
          <w:b/>
        </w:rPr>
      </w:pPr>
      <w:r>
        <w:rPr>
          <w:b/>
        </w:rPr>
        <w:t>3 St-1017/2016-6</w:t>
      </w:r>
    </w:p>
    <w:p w:rsidRDefault="009B5972" w:rsidP="009B5972" w:rsidR="009B5972">
      <w:pPr>
        <w:pStyle w:val="Bezproreda"/>
        <w:jc w:val="right"/>
        <w:rPr>
          <w:b/>
        </w:rPr>
      </w:pPr>
    </w:p>
    <w:p w:rsidRDefault="009B5972" w:rsidP="009B5972" w:rsidR="009B5972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9B5972" w:rsidP="009B5972" w:rsidR="009B5972">
      <w:pPr>
        <w:pStyle w:val="Bezproreda"/>
        <w:jc w:val="center"/>
      </w:pPr>
    </w:p>
    <w:p w:rsidRDefault="009B5972" w:rsidP="009B5972" w:rsidR="009B5972">
      <w:pPr>
        <w:pStyle w:val="Bezproreda"/>
        <w:jc w:val="both"/>
      </w:pPr>
      <w:r>
        <w:tab/>
        <w:t xml:space="preserve">TRGOVAČKI SUD U BJELOVARU, OIB 07942269267, po stečajnom sucu Sanjani Zorinc u stečajnom postupku nad Stečajnom masom iza stečajnog dužnika VIKTOR d.o.o. u stečaju sa sjedištem u Orahovici, Pave Vukelića </w:t>
      </w:r>
      <w:proofErr w:type="spellStart"/>
      <w:r>
        <w:t>Paje</w:t>
      </w:r>
      <w:proofErr w:type="spellEnd"/>
      <w:r>
        <w:t xml:space="preserve"> 8, OIB 35704803657, dana 6. listopada 2016. godine </w:t>
      </w: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center"/>
        <w:rPr>
          <w:b/>
        </w:rPr>
      </w:pPr>
      <w:r>
        <w:rPr>
          <w:b/>
        </w:rPr>
        <w:t>r i j e š i o   j e</w:t>
      </w:r>
    </w:p>
    <w:p w:rsidRDefault="009B5972" w:rsidP="009B5972" w:rsidR="009B5972">
      <w:pPr>
        <w:pStyle w:val="Bezproreda"/>
      </w:pPr>
    </w:p>
    <w:p w:rsidRDefault="009B5972" w:rsidP="009B5972" w:rsidR="009B5972">
      <w:pPr>
        <w:pStyle w:val="Bezproreda"/>
      </w:pPr>
      <w:r>
        <w:tab/>
        <w:t>I. Iz ukupno novčane i preostale stečajne mase iza VIKTOR d.o.o. u stečaju u iznosu od 209.770,56 kn namiruju se</w:t>
      </w:r>
    </w:p>
    <w:p w:rsidRDefault="009B5972" w:rsidP="009B5972" w:rsidR="009B5972">
      <w:pPr>
        <w:pStyle w:val="Bezproreda"/>
        <w:jc w:val="both"/>
      </w:pPr>
      <w:r>
        <w:tab/>
        <w:t>1. troškovi stečajnog postupka u iznosu 46.105,80 kn, koji se odnose na nagradu stečajnoj upraviteljici u bruto iznosu od 29.172,47 kn, naknadu troškova stečajne upraviteljice u bruto iznosu 6.933,33 kn i naknadu troškova odvjetniku Jugoslavu Puranu iz Bjelovara u iznosu od 10.000,00 kn,</w:t>
      </w:r>
    </w:p>
    <w:p w:rsidRDefault="009B5972" w:rsidP="009B5972" w:rsidR="009B5972">
      <w:pPr>
        <w:pStyle w:val="Bezproreda"/>
        <w:jc w:val="both"/>
      </w:pPr>
      <w:r>
        <w:tab/>
        <w:t xml:space="preserve">2. vjerovnik Živko </w:t>
      </w:r>
      <w:proofErr w:type="spellStart"/>
      <w:r>
        <w:t>Slijepčević</w:t>
      </w:r>
      <w:proofErr w:type="spellEnd"/>
      <w:r>
        <w:t xml:space="preserve"> iz Bjelovara, 1. svibnja 22 u iznosu 1.248,25 kn,</w:t>
      </w:r>
    </w:p>
    <w:p w:rsidRDefault="009B5972" w:rsidP="009B5972" w:rsidR="009B5972">
      <w:pPr>
        <w:pStyle w:val="Bezproreda"/>
        <w:jc w:val="both"/>
      </w:pPr>
      <w:r>
        <w:tab/>
        <w:t>3. vjerovnik PURIS d.d. u stečaju, Pazin, Hrvatskog narodnog preporoda 2 u iznosu 163.664,76 kn.</w:t>
      </w: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both"/>
      </w:pPr>
      <w:r>
        <w:tab/>
        <w:t xml:space="preserve">II. Nalaže se računovodstvu ovog suda da iznos od 36.105,80 kn bruto isplati stečajnoj upraviteljici Miri </w:t>
      </w:r>
      <w:proofErr w:type="spellStart"/>
      <w:r>
        <w:t>Ilinčić</w:t>
      </w:r>
      <w:proofErr w:type="spellEnd"/>
      <w:r>
        <w:t xml:space="preserve"> na račun IBAN: HR9023400093100877246; iznos od 10.000,00 kn odvjetniku Jugoslavu Puranu iz Bjelovara na račun IBAN: HR1423400091160196995; iznos od 1.248,25 kn vjerovniku Živku </w:t>
      </w:r>
      <w:proofErr w:type="spellStart"/>
      <w:r>
        <w:t>Slijepčeviću</w:t>
      </w:r>
      <w:proofErr w:type="spellEnd"/>
      <w:r>
        <w:t xml:space="preserve"> iz Bjelovara na račun IBAN: HR4323600003218477735 i iznos od 162.416,51 kn vjerovniku PURIS d.d. u stečaju Pazin na račun IBAN: HR60240200061100633310.</w:t>
      </w: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center"/>
        <w:rPr>
          <w:b/>
        </w:rPr>
      </w:pPr>
      <w:r>
        <w:rPr>
          <w:b/>
        </w:rPr>
        <w:t>Obrazloženje</w:t>
      </w:r>
    </w:p>
    <w:p w:rsidRDefault="009B5972" w:rsidP="009B5972" w:rsidR="009B5972">
      <w:pPr>
        <w:pStyle w:val="Bezproreda"/>
        <w:jc w:val="center"/>
        <w:rPr>
          <w:b/>
        </w:rPr>
      </w:pPr>
    </w:p>
    <w:p w:rsidRDefault="009B5972" w:rsidP="009B5972" w:rsidR="009B5972">
      <w:pPr>
        <w:pStyle w:val="Bezproreda"/>
        <w:jc w:val="both"/>
      </w:pPr>
      <w:r>
        <w:tab/>
        <w:t xml:space="preserve">Nakon zaključenja stečajnog postupka nad VIKTOR d.o.o. u stečaju iz Bjelovara, 1. svibnja </w:t>
      </w:r>
      <w:proofErr w:type="spellStart"/>
      <w:r>
        <w:t>bb</w:t>
      </w:r>
      <w:proofErr w:type="spellEnd"/>
      <w:r>
        <w:t xml:space="preserve"> unovčeno je ukupno 209.770,56 kn.</w:t>
      </w: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both"/>
      </w:pPr>
      <w:r>
        <w:tab/>
        <w:t>Stečajna upraviteljica predložila je da se iz tog iznosa namire troškovi stečajnog postupka koji se odnose na nagradu stečajnoj upraviteljici u bruto iznosu od 29.172,47 kn, naknadu troškova stečajne upraviteljice u bruto iznosu 6.933,33 kn i naknadu troškova odvjetnika u iznosu 10.000,00 kn.</w:t>
      </w: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both"/>
      </w:pPr>
      <w:r>
        <w:tab/>
        <w:t xml:space="preserve">Nakon toga, predložila je da se iznos od 163.664,76 kn podijeli stečajnim vjerovnicima prema završnom popisu i to vjerovniku Živku </w:t>
      </w:r>
      <w:proofErr w:type="spellStart"/>
      <w:r>
        <w:t>Slijepčeviću</w:t>
      </w:r>
      <w:proofErr w:type="spellEnd"/>
      <w:r>
        <w:t xml:space="preserve"> 1.248,25 kn i vjerovniku PURIS d.d. u stečaju 162.416,51 kn.</w:t>
      </w: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both"/>
      </w:pPr>
      <w:r>
        <w:tab/>
        <w:t xml:space="preserve">S obzirom da je prijedlog stečajne upraviteljice osnovan, temeljem čl. 291. Stečajnog </w:t>
      </w: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center"/>
      </w:pPr>
      <w:r>
        <w:lastRenderedPageBreak/>
        <w:t>-2-</w:t>
      </w:r>
    </w:p>
    <w:p w:rsidRDefault="009B5972" w:rsidP="009B5972" w:rsidR="009B5972">
      <w:pPr>
        <w:pStyle w:val="Bezproreda"/>
        <w:jc w:val="center"/>
      </w:pPr>
    </w:p>
    <w:p w:rsidRDefault="009B5972" w:rsidP="009B5972" w:rsidR="009B5972">
      <w:pPr>
        <w:pStyle w:val="Bezproreda"/>
        <w:jc w:val="right"/>
        <w:rPr>
          <w:b/>
        </w:rPr>
      </w:pPr>
      <w:r>
        <w:rPr>
          <w:b/>
        </w:rPr>
        <w:t>3 St-1017/2016-6</w:t>
      </w:r>
    </w:p>
    <w:p w:rsidRDefault="009B5972" w:rsidP="009B5972" w:rsidR="009B5972">
      <w:pPr>
        <w:pStyle w:val="Bezproreda"/>
        <w:jc w:val="right"/>
        <w:rPr>
          <w:b/>
        </w:rPr>
      </w:pPr>
    </w:p>
    <w:p w:rsidRDefault="009B5972" w:rsidP="009B5972" w:rsidR="009B5972">
      <w:pPr>
        <w:pStyle w:val="Bezproreda"/>
        <w:jc w:val="right"/>
        <w:rPr>
          <w:b/>
        </w:rPr>
      </w:pPr>
    </w:p>
    <w:p w:rsidRDefault="009B5972" w:rsidP="009B5972" w:rsidR="009B5972">
      <w:pPr>
        <w:pStyle w:val="Bezproreda"/>
        <w:jc w:val="both"/>
      </w:pPr>
      <w:r>
        <w:t xml:space="preserve">zakona riješeno je kao u izreci. </w:t>
      </w: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center"/>
      </w:pPr>
      <w:r>
        <w:t xml:space="preserve">U Bjelovaru, 6. listopada 2016. godine </w:t>
      </w:r>
    </w:p>
    <w:p w:rsidRDefault="009B5972" w:rsidP="009B5972" w:rsidR="009B5972">
      <w:pPr>
        <w:pStyle w:val="Bezproreda"/>
        <w:jc w:val="center"/>
      </w:pPr>
    </w:p>
    <w:p w:rsidRDefault="009B5972" w:rsidP="009B5972" w:rsidR="009B5972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S U D A C</w:t>
      </w:r>
    </w:p>
    <w:p w:rsidRDefault="009B5972" w:rsidP="009B5972" w:rsidR="009B5972">
      <w:pPr>
        <w:pStyle w:val="Bezproreda"/>
        <w:jc w:val="both"/>
      </w:pPr>
      <w:r>
        <w:rPr>
          <w:b/>
        </w:rPr>
        <w:t xml:space="preserve">              </w:t>
      </w:r>
      <w:r>
        <w:t xml:space="preserve">                                                                                           SANJANA ZORINC</w:t>
      </w: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both"/>
      </w:pPr>
      <w:r>
        <w:rPr>
          <w:b/>
        </w:rPr>
        <w:t>POUKA O PRAVNOM LIJEKU</w:t>
      </w:r>
      <w:r>
        <w:t xml:space="preserve">: Protiv ovog rješenja može se podnijeti žalba u roku od 8 dana od primitka, na Visoki trgovački sud Republike Hrvatske, a putem ovoga suda u četiri primjerka. </w:t>
      </w: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9B5972" w:rsidP="009B5972" w:rsidR="009B5972">
      <w:pPr>
        <w:pStyle w:val="Bezproreda"/>
        <w:jc w:val="center"/>
        <w:rPr>
          <w:b/>
        </w:rPr>
      </w:pPr>
    </w:p>
    <w:p w:rsidRDefault="009B5972" w:rsidP="009B5972" w:rsidR="009B5972">
      <w:pPr>
        <w:pStyle w:val="Bezproreda"/>
        <w:jc w:val="both"/>
      </w:pPr>
      <w:r>
        <w:tab/>
        <w:t>Odobravam isplatu prednjeg iznosa.</w:t>
      </w: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center"/>
      </w:pPr>
      <w:r>
        <w:t xml:space="preserve">U Bjelovaru, 6. listopada 2016. godine </w:t>
      </w: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PREDSJEDNIK SUDA</w:t>
      </w:r>
    </w:p>
    <w:p w:rsidRDefault="009B5972" w:rsidP="009B5972" w:rsidR="009B5972">
      <w:pPr>
        <w:pStyle w:val="Bezproreda"/>
        <w:jc w:val="both"/>
      </w:pPr>
      <w:r>
        <w:rPr>
          <w:b/>
        </w:rPr>
        <w:t xml:space="preserve">            </w:t>
      </w:r>
      <w:r>
        <w:t xml:space="preserve">                                                                                        BRANKA PLESKALT </w:t>
      </w: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both"/>
      </w:pPr>
    </w:p>
    <w:p w:rsidRDefault="009B5972" w:rsidP="009B5972" w:rsidR="009B5972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9B5972" w:rsidP="009B5972" w:rsidR="009B5972">
      <w:pPr>
        <w:pStyle w:val="Bezproreda"/>
        <w:jc w:val="both"/>
      </w:pPr>
      <w:r>
        <w:t>Dna: računovodstvu s preslikom podneska (list 294 i 295 spisa)</w:t>
      </w:r>
    </w:p>
    <w:p w:rsidRDefault="009B5972" w:rsidP="009B5972" w:rsidR="009B5972">
      <w:pPr>
        <w:pStyle w:val="Bezproreda"/>
        <w:jc w:val="both"/>
      </w:pPr>
      <w:r>
        <w:t xml:space="preserve">         e-oglasna ploča </w:t>
      </w:r>
    </w:p>
    <w:p w:rsidRDefault="009B5972" w:rsidP="009B5972" w:rsidR="009B5972">
      <w:pPr>
        <w:pStyle w:val="Bezproreda"/>
        <w:jc w:val="both"/>
      </w:pPr>
      <w:proofErr w:type="spellStart"/>
      <w:r>
        <w:t>Bj</w:t>
      </w:r>
      <w:proofErr w:type="spellEnd"/>
      <w:r>
        <w:t xml:space="preserve">. 6.10.2016. </w:t>
      </w:r>
    </w:p>
    <w:p w:rsidRDefault="00CB0EA4" w:rsidP="009B5972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972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698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St-1017/2016-6</izvorni_sadrzaj>
    <derivirana_varijabla naziv="DomainObject.Oznaka_1">St-1017/2016-6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St-27/05 radi naknadne 
diobe</izvorni_sadrzaj>
    <derivirana_varijabla naziv="DomainObject.Predmet.Opis_1">nastavak postupka St-27/05 radi naknadne 
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VIKTOR društvo s ograničenom odgovornošću za trgovinu na veliko i malo - ˝u stečaju˝</izvorni_sadrzaj>
    <derivirana_varijabla naziv="DomainObject.Predmet.StrankaFormated_1">  Stečajna masa iza VIKTOR društvo s ograničenom odgovornošću za trgovinu na veliko i malo - ˝u stečaju˝</derivirana_varijabla>
  </DomainObject.Predmet.StrankaFormated>
  <DomainObject.Predmet.StrankaFormatedOIB>
    <izvorni_sadrzaj>  Stečajna masa iza VIKTOR društvo s ograničenom odgovornošću za trgovinu na veliko i malo - ˝u stečaju˝, OIB 35704803657</izvorni_sadrzaj>
    <derivirana_varijabla naziv="DomainObject.Predmet.StrankaFormatedOIB_1">  Stečajna masa iza VIKTOR društvo s ograničenom odgovornošću za trgovinu na veliko i malo - ˝u stečaju˝, OIB 35704803657</derivirana_varijabla>
  </DomainObject.Predmet.StrankaFormatedOIB>
  <DomainObject.Predmet.StrankaFormatedWithAdress>
    <izvorni_sadrzaj> Stečajna masa iza VIKTOR društvo s ograničenom odgovornošću za trgovinu na veliko i malo - ˝u stečaju˝, Pave Vukelića Paje 8, 33515 Orahovica</izvorni_sadrzaj>
    <derivirana_varijabla naziv="DomainObject.Predmet.StrankaFormatedWithAdress_1"> Stečajna masa iza VIKTOR društvo s ograničenom odgovornošću za trgovinu na veliko i malo - ˝u stečaju˝, Pave Vukelića Paje 8, 33515 Orahovica</derivirana_varijabla>
  </DomainObject.Predmet.StrankaFormatedWithAdress>
  <DomainObject.Predmet.StrankaFormatedWithAdressOIB>
    <izvorni_sadrzaj> Stečajna masa iza VIKTOR društvo s ograničenom odgovornošću za trgovinu na veliko i malo - ˝u stečaju˝, OIB 35704803657, Pave Vukelića Paje 8, 33515 Orahovica</izvorni_sadrzaj>
    <derivirana_varijabla naziv="DomainObject.Predmet.StrankaFormatedWithAdressOIB_1"> Stečajna masa iza VIKTOR društvo s ograničenom odgovornošću za trgovinu na veliko i malo - ˝u stečaju˝, OIB 35704803657, Pave Vukelića Paje 8, 33515 Orahovica</derivirana_varijabla>
  </DomainObject.Predmet.StrankaFormatedWithAdressOIB>
  <DomainObject.Predmet.StrankaWithAdress>
    <izvorni_sadrzaj>Stečajna masa iza VIKTOR društvo s ograničenom odgovornošću za trgovinu na veliko i malo - ˝u stečaju˝ Pave Vukelića Paje 8,33515 Orahovica</izvorni_sadrzaj>
    <derivirana_varijabla naziv="DomainObject.Predmet.StrankaWithAdress_1">Stečajna masa iza VIKTOR društvo s ograničenom odgovornošću za trgovinu na veliko i malo - ˝u stečaju˝ Pave Vukelića Paje 8,33515 Orahovica</derivirana_varijabla>
  </DomainObject.Predmet.StrankaWithAdress>
  <DomainObject.Predmet.StrankaWithAdressOIB>
    <izvorni_sadrzaj>Stečajna masa iza VIKTOR društvo s ograničenom odgovornošću za trgovinu na veliko i malo - ˝u stečaju˝, OIB 35704803657, Pave Vukelića Paje 8,33515 Orahovica</izvorni_sadrzaj>
    <derivirana_varijabla naziv="DomainObject.Predmet.StrankaWithAdressOIB_1">Stečajna masa iza VIKTOR društvo s ograničenom odgovornošću za trgovinu na veliko i malo - ˝u stečaju˝, OIB 35704803657, Pave Vukelića Paje 8,33515 Orahovica</derivirana_varijabla>
  </DomainObject.Predmet.StrankaWithAdressOIB>
  <DomainObject.Predmet.StrankaNazivFormated>
    <izvorni_sadrzaj>Stečajna masa iza VIKTOR društvo s ograničenom odgovornošću za trgovinu na veliko i malo - ˝u stečaju˝</izvorni_sadrzaj>
    <derivirana_varijabla naziv="DomainObject.Predmet.StrankaNazivFormated_1">Stečajna masa iza VIKTOR društvo s ograničenom odgovornošću za trgovinu na veliko i malo - ˝u stečaju˝</derivirana_varijabla>
  </DomainObject.Predmet.StrankaNazivFormated>
  <DomainObject.Predmet.StrankaNazivFormatedOIB>
    <izvorni_sadrzaj>Stečajna masa iza VIKTOR društvo s ograničenom odgovornošću za trgovinu na veliko i malo - ˝u stečaju˝, OIB 35704803657</izvorni_sadrzaj>
    <derivirana_varijabla naziv="DomainObject.Predmet.StrankaNazivFormatedOIB_1">Stečajna masa iza VIKTOR društvo s ograničenom odgovornošću za trgovinu na veliko i malo - ˝u stečaju˝, OIB 35704803657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VIKTOR društvo s ograničenom odgovornošću za trgovinu na veliko i malo - ˝u stečaju˝</item>
    </izvorni_sadrzaj>
    <derivirana_varijabla naziv="DomainObject.Predmet.StrankaListFormated_1">
      <item>Stečajna masa iza VIKTOR društvo s ograničenom odgovornošću za trgovinu na veliko i malo - ˝u stečaju˝</item>
    </derivirana_varijabla>
  </DomainObject.Predmet.StrankaListFormated>
  <DomainObject.Predmet.StrankaListFormatedOIB>
    <izvorni_sadrzaj>
      <item>Stečajna masa iza VIKTOR društvo s ograničenom odgovornošću za trgovinu na veliko i malo - ˝u stečaju˝, OIB 35704803657</item>
    </izvorni_sadrzaj>
    <derivirana_varijabla naziv="DomainObject.Predmet.StrankaListFormatedOIB_1">
      <item>Stečajna masa iza VIKTOR društvo s ograničenom odgovornošću za trgovinu na veliko i malo - ˝u stečaju˝, OIB 35704803657</item>
    </derivirana_varijabla>
  </DomainObject.Predmet.StrankaListFormatedOIB>
  <DomainObject.Predmet.StrankaListFormatedWithAdress>
    <izvorni_sadrzaj>
      <item>Stečajna masa iza VIKTOR društvo s ograničenom odgovornošću za trgovinu na veliko i malo - ˝u stečaju˝, Pave Vukelića Paje 8, 33515 Orahovica</item>
    </izvorni_sadrzaj>
    <derivirana_varijabla naziv="DomainObject.Predmet.StrankaListFormatedWithAdress_1">
      <item>Stečajna masa iza VIKTOR društvo s ograničenom odgovornošću za trgovinu na veliko i malo - ˝u stečaju˝, Pave Vukelića Paje 8, 33515 Orahovica</item>
    </derivirana_varijabla>
  </DomainObject.Predmet.StrankaListFormatedWithAdress>
  <DomainObject.Predmet.StrankaListFormatedWithAdressOIB>
    <izvorni_sadrzaj>
      <item>Stečajna masa iza VIKTOR društvo s ograničenom odgovornošću za trgovinu na veliko i malo - ˝u stečaju˝, OIB 35704803657, Pave Vukelića Paje 8, 33515 Orahovica</item>
    </izvorni_sadrzaj>
    <derivirana_varijabla naziv="DomainObject.Predmet.StrankaListFormatedWithAdressOIB_1">
      <item>Stečajna masa iza VIKTOR društvo s ograničenom odgovornošću za trgovinu na veliko i malo - ˝u stečaju˝, OIB 35704803657, Pave Vukelića Paje 8, 33515 Orahovica</item>
    </derivirana_varijabla>
  </DomainObject.Predmet.StrankaListFormatedWithAdressOIB>
  <DomainObject.Predmet.StrankaListNazivFormated>
    <izvorni_sadrzaj>
      <item>Stečajna masa iza VIKTOR društvo s ograničenom odgovornošću za trgovinu na veliko i malo - ˝u stečaju˝</item>
    </izvorni_sadrzaj>
    <derivirana_varijabla naziv="DomainObject.Predmet.StrankaListNazivFormated_1">
      <item>Stečajna masa iza VIKTOR društvo s ograničenom odgovornošću za trgovinu na veliko i malo - ˝u stečaju˝</item>
    </derivirana_varijabla>
  </DomainObject.Predmet.StrankaListNazivFormated>
  <DomainObject.Predmet.StrankaListNazivFormatedOIB>
    <izvorni_sadrzaj>
      <item>Stečajna masa iza VIKTOR društvo s ograničenom odgovornošću za trgovinu na veliko i malo - ˝u stečaju˝, OIB 35704803657</item>
    </izvorni_sadrzaj>
    <derivirana_varijabla naziv="DomainObject.Predmet.StrankaListNazivFormatedOIB_1">
      <item>Stečajna masa iza VIKTOR društvo s ograničenom odgovornošću za trgovinu na veliko i malo - ˝u stečaju˝, OIB 35704803657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St-1017/2016-6</izvorni_sadrzaj>
    <derivirana_varijabla naziv="DomainObject.PoslovniBrojDokumenta_1">St-1017/2016-6</derivirana_varijabla>
  </DomainObject.PoslovniBrojDokumenta>
  <DomainObject.Predmet.StrankaIDrugi>
    <izvorni_sadrzaj>Stečajna masa iza VIKTOR društvo s ograničenom odgovornošću za trgovinu na veliko i malo - ˝u stečaju˝</izvorni_sadrzaj>
    <derivirana_varijabla naziv="DomainObject.Predmet.StrankaIDrugi_1">Stečajna masa iza VIKTOR društvo s ograničenom odgovornošću za trgovinu na veliko i malo - ˝u stečaju˝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VIKTOR društvo s ograničenom odgovornošću za trgovinu na veliko i malo - ˝u stečaju˝, OIB 35704803657, Pave Vukelića Paje 8, 33515 Orahovica</izvorni_sadrzaj>
    <derivirana_varijabla naziv="DomainObject.Predmet.StrankaIDrugiAdressOIB_1">Stečajna masa iza VIKTOR društvo s ograničenom odgovornošću za trgovinu na veliko i malo - ˝u stečaju˝, OIB 35704803657, Pave Vukelića Paje 8, 33515 Orahovica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VIKTOR društvo s ograničenom odgovornošću za trgovinu na veliko i malo - ˝u stečaju˝</item>
    </izvorni_sadrzaj>
    <derivirana_varijabla naziv="DomainObject.Predmet.SudioniciListNaziv_1">
      <item>Stečajna masa iza VIKTOR društvo s ograničenom odgovornošću za trgovinu na veliko i malo - ˝u stečaju˝</item>
    </derivirana_varijabla>
  </DomainObject.Predmet.SudioniciListNaziv>
  <DomainObject.Predmet.SudioniciListAdressOIB>
    <izvorni_sadrzaj>
      <item>Stečajna masa iza VIKTOR društvo s ograničenom odgovornošću za trgovinu na veliko i malo - ˝u stečaju˝, OIB 35704803657, Pave Vukelića Paje 8,33515 Orahovica</item>
    </izvorni_sadrzaj>
    <derivirana_varijabla naziv="DomainObject.Predmet.SudioniciListAdressOIB_1">
      <item>Stečajna masa iza VIKTOR društvo s ograničenom odgovornošću za trgovinu na veliko i malo - ˝u stečaju˝, OIB 35704803657, Pave Vukelića Paje 8,33515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218AC-A72E-4C12-BD69-1F4CD36A27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2186</properties:Characters>
  <properties:Lines>88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2016-10-11T10:57:00Z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St-1017/2016-6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