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1405ac7" w14:textId="1405ac7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Zagreb, Amruševa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737E7">
        <w:t>2144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2349AE">
        <w:t xml:space="preserve">05.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89777C" w:rsidP="000D3D7E" w:rsidRDefault="008737E7">
      <w:pPr>
        <w:jc w:val="both"/>
      </w:pPr>
      <w:r>
        <w:t>I           Za dužnika</w:t>
      </w:r>
      <w:r w:rsidRPr="008737E7">
        <w:t xml:space="preserve"> LASTAN j.d.o.o. za ugostiteljstvo i usluge</w:t>
      </w:r>
      <w:r w:rsidR="002349AE">
        <w:t>, OIB:</w:t>
      </w:r>
      <w:r>
        <w:t xml:space="preserve"> </w:t>
      </w:r>
      <w:r w:rsidRPr="008737E7">
        <w:t>83125734806</w:t>
      </w:r>
      <w:r>
        <w:t>, Karlovac</w:t>
      </w:r>
      <w:r w:rsidR="00345373">
        <w:t>,</w:t>
      </w:r>
    </w:p>
    <w:p w:rsidR="000D3D7E" w:rsidP="000D3D7E" w:rsidRDefault="0089777C">
      <w:pPr>
        <w:jc w:val="both"/>
      </w:pPr>
      <w:r>
        <w:t xml:space="preserve">           </w:t>
      </w:r>
      <w:r w:rsidR="008737E7">
        <w:t xml:space="preserve"> </w:t>
      </w:r>
      <w:r w:rsidRPr="008737E7" w:rsidR="008737E7">
        <w:t>Maksimilijana Vrhovca 23</w:t>
      </w:r>
      <w:r w:rsidR="00AA13A3">
        <w:t>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5A1AE5">
        <w:t xml:space="preserve">121.198,88 </w:t>
      </w:r>
      <w:r w:rsidR="00522BDE">
        <w:t>kn.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361F1A" w:rsidRDefault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1F1A" w:rsidRDefault="00361F1A">
      <w:pPr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320AE1">
        <w:t>05.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                           </w:t>
      </w:r>
      <w:r>
        <w:tab/>
      </w:r>
      <w:r>
        <w:tab/>
      </w:r>
      <w:r w:rsidR="005179A3">
        <w:t xml:space="preserve">                  </w:t>
      </w:r>
      <w:r>
        <w:t>Goran Iskra</w:t>
      </w:r>
      <w:r w:rsidR="005179A3">
        <w:t>,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E53908" w:rsidP="005179A3" w:rsidRDefault="005179A3">
      <w:pPr>
        <w:ind w:left="4248" w:firstLine="708"/>
      </w:pPr>
      <w:r>
        <w:t xml:space="preserve">  Za točnost otpravka – ovlašteni službenik</w:t>
      </w:r>
    </w:p>
    <w:p w:rsidR="005179A3" w:rsidP="005179A3" w:rsidRDefault="005179A3">
      <w:pPr>
        <w:ind w:left="6372"/>
      </w:pPr>
      <w:r>
        <w:t xml:space="preserve">           Danijela Jovanovska</w:t>
      </w:r>
    </w:p>
    <w:p w:rsidRPr="00126C7C" w:rsidR="00E53908" w:rsidP="00E53908" w:rsidRDefault="00E53908"/>
    <w:p w:rsidRPr="00126C7C" w:rsidR="00DC5D30" w:rsidP="00FF6571" w:rsidRDefault="00DC5D30"/>
    <w:sectPr w:rsidRPr="00126C7C" w:rsidR="00DC5D30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179A3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37E7"/>
    <w:rsid w:val="008741DA"/>
    <w:rsid w:val="00874F2C"/>
    <w:rsid w:val="00880396"/>
    <w:rsid w:val="00881D1D"/>
    <w:rsid w:val="00890522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3A1E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2019.</izvorni_sadrzaj>
    <derivirana_varijabla naziv="DomainObject.Predmet.DatumIzradeOptuznogAkta_1">30. kolovoza 2019.</derivirana_varijabla>
  </DomainObject.Predmet.DatumIzradeOptuznogAkta>
  <DomainObject.Predmet.DatumIzradeOptuznogAktaFormated>
    <izvorni_sadrzaj>30.8.2019.</izvorni_sadrzaj>
    <derivirana_varijabla naziv="DomainObject.Predmet.DatumIzradeOptuznogAktaFormated_1">30.8.2019.</derivirana_varijabla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kolovoza 2019.</izvorni_sadrzaj>
    <derivirana_varijabla naziv="DomainObject.Predmet.DatumPrimitkaOptuznogAkta_1">30.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St-2144/2019</izvorni_sadrzaj>
    <derivirana_varijabla naziv="DomainObject.Predmet.OznakaBroj_1">St-2144/2019</derivirana_varijabla>
  </DomainObject.Predmet.OznakaBroj>
  <DomainObject.Predmet.OznakaBrojOptuznogAkta>
    <izvorni_sadrzaj>04-06-19-3736</izvorni_sadrzaj>
    <derivirana_varijabla naziv="DomainObject.Predmet.OznakaBrojOptuznogAkta_1">04-06-19-3736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LASTAN j.d.o.o. za ugostiteljstvo i usluge</izvorni_sadrzaj>
    <derivirana_varijabla naziv="DomainObject.Predmet.ProtustrankaFormated_1">  LASTAN j.d.o.o. za ugostiteljstvo i usluge</derivirana_varijabla>
  </DomainObject.Predmet.ProtustrankaFormated>
  <DomainObject.Predmet.ProtustrankaFormatedOIB>
    <izvorni_sadrzaj>  LASTAN j.d.o.o. za ugostiteljstvo i usluge, OIB 83125734806</izvorni_sadrzaj>
    <derivirana_varijabla naziv="DomainObject.Predmet.ProtustrankaFormatedOIB_1">  LASTAN j.d.o.o. za ugostiteljstvo i usluge, OIB 83125734806</derivirana_varijabla>
  </DomainObject.Predmet.ProtustrankaFormatedOIB>
  <DomainObject.Predmet.ProtustrankaFormatedWithAdress>
    <izvorni_sadrzaj> LASTAN j.d.o.o. za ugostiteljstvo i usluge, Maksimilijana Vrhovca 23, 47000 Karlovac</izvorni_sadrzaj>
    <derivirana_varijabla naziv="DomainObject.Predmet.ProtustrankaFormatedWithAdress_1"> LASTAN j.d.o.o. za ugostiteljstvo i usluge, Maksimilijana Vrhovca 23, 47000 Karlovac</derivirana_varijabla>
  </DomainObject.Predmet.ProtustrankaFormatedWithAdress>
  <DomainObject.Predmet.ProtustrankaFormatedWithAdressOIB>
    <izvorni_sadrzaj> LASTAN j.d.o.o. za ugostiteljstvo i usluge, OIB 83125734806, Maksimilijana Vrhovca 23, 47000 Karlovac</izvorni_sadrzaj>
    <derivirana_varijabla naziv="DomainObject.Predmet.ProtustrankaFormatedWithAdressOIB_1"> LASTAN j.d.o.o. za ugostiteljstvo i usluge, OIB 83125734806, Maksimilijana Vrhovca 23, 47000 Karlovac</derivirana_varijabla>
  </DomainObject.Predmet.ProtustrankaFormatedWithAdressOIB>
  <DomainObject.Predmet.ProtustrankaWithAdress>
    <izvorni_sadrzaj>LASTAN j.d.o.o. za ugostiteljstvo i usluge Maksimilijana Vrhovca 23, 47000 Karlovac</izvorni_sadrzaj>
    <derivirana_varijabla naziv="DomainObject.Predmet.ProtustrankaWithAdress_1">LASTAN j.d.o.o. za ugostiteljstvo i usluge Maksimilijana Vrhovca 23, 47000 Karlovac</derivirana_varijabla>
  </DomainObject.Predmet.ProtustrankaWithAdress>
  <DomainObject.Predmet.ProtustrankaWithAdressOIB>
    <izvorni_sadrzaj>LASTAN j.d.o.o. za ugostiteljstvo i usluge, OIB 83125734806, Maksimilijana Vrhovca 23, 47000 Karlovac</izvorni_sadrzaj>
    <derivirana_varijabla naziv="DomainObject.Predmet.ProtustrankaWithAdressOIB_1">LASTAN j.d.o.o. za ugostiteljstvo i usluge, OIB 83125734806, Maksimilijana Vrhovca 23, 47000 Karlovac</derivirana_varijabla>
  </DomainObject.Predmet.ProtustrankaWithAdressOIB>
  <DomainObject.Predmet.ProtustrankaNazivFormated>
    <izvorni_sadrzaj>LASTAN j.d.o.o. za ugostiteljstvo i usluge</izvorni_sadrzaj>
    <derivirana_varijabla naziv="DomainObject.Predmet.ProtustrankaNazivFormated_1">LASTAN j.d.o.o. za ugostiteljstvo i usluge</derivirana_varijabla>
  </DomainObject.Predmet.ProtustrankaNazivFormated>
  <DomainObject.Predmet.ProtustrankaNazivFormatedOIB>
    <izvorni_sadrzaj>LASTAN j.d.o.o. za ugostiteljstvo i usluge, OIB 83125734806</izvorni_sadrzaj>
    <derivirana_varijabla naziv="DomainObject.Predmet.ProtustrankaNazivFormatedOIB_1">LASTAN j.d.o.o. za ugostiteljstvo i usluge, OIB 83125734806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LASTAN j.d.o.o. za ugostiteljstvo i usluge</item>
    </izvorni_sadrzaj>
    <derivirana_varijabla naziv="DomainObject.Predmet.ProtuStrankaListFormated_1">
      <item>LASTAN j.d.o.o. za ugostiteljstvo i usluge</item>
    </derivirana_varijabla>
  </DomainObject.Predmet.ProtuStrankaListFormated>
  <DomainObject.Predmet.ProtuStrankaListFormatedOIB>
    <izvorni_sadrzaj>
      <item>LASTAN j.d.o.o. za ugostiteljstvo i usluge, OIB 83125734806</item>
    </izvorni_sadrzaj>
    <derivirana_varijabla naziv="DomainObject.Predmet.ProtuStrankaListFormatedOIB_1">
      <item>LASTAN j.d.o.o. za ugostiteljstvo i usluge, OIB 83125734806</item>
    </derivirana_varijabla>
  </DomainObject.Predmet.ProtuStrankaListFormatedOIB>
  <DomainObject.Predmet.ProtuStrankaListFormatedWithAdress>
    <izvorni_sadrzaj>
      <item>LASTAN j.d.o.o. za ugostiteljstvo i usluge, Maksimilijana Vrhovca 23, 47000 Karlovac</item>
    </izvorni_sadrzaj>
    <derivirana_varijabla naziv="DomainObject.Predmet.ProtuStrankaListFormatedWithAdress_1">
      <item>LASTAN j.d.o.o. za ugostiteljstvo i usluge, Maksimilijana Vrhovca 23, 47000 Karlovac</item>
    </derivirana_varijabla>
  </DomainObject.Predmet.ProtuStrankaListFormatedWithAdress>
  <DomainObject.Predmet.ProtuStrankaListFormatedWithAdressOIB>
    <izvorni_sadrzaj>
      <item>LASTAN j.d.o.o. za ugostiteljstvo i usluge, OIB 83125734806, Maksimilijana Vrhovca 23, 47000 Karlovac</item>
    </izvorni_sadrzaj>
    <derivirana_varijabla naziv="DomainObject.Predmet.ProtuStrankaListFormatedWithAdressOIB_1">
      <item>LASTAN j.d.o.o. za ugostiteljstvo i usluge, OIB 83125734806, Maksimilijana Vrhovca 23, 47000 Karlovac</item>
    </derivirana_varijabla>
  </DomainObject.Predmet.ProtuStrankaListFormatedWithAdressOIB>
  <DomainObject.Predmet.ProtuStrankaListNazivFormated>
    <izvorni_sadrzaj>
      <item>LASTAN j.d.o.o. za ugostiteljstvo i usluge</item>
    </izvorni_sadrzaj>
    <derivirana_varijabla naziv="DomainObject.Predmet.ProtuStrankaListNazivFormated_1">
      <item>LASTAN j.d.o.o. za ugostiteljstvo i usluge</item>
    </derivirana_varijabla>
  </DomainObject.Predmet.ProtuStrankaListNazivFormated>
  <DomainObject.Predmet.ProtuStrankaListNazivFormatedOIB>
    <izvorni_sadrzaj>
      <item>LASTAN j.d.o.o. za ugostiteljstvo i usluge, OIB 83125734806</item>
    </izvorni_sadrzaj>
    <derivirana_varijabla naziv="DomainObject.Predmet.ProtuStrankaListNazivFormatedOIB_1">
      <item>LASTAN j.d.o.o. za ugostiteljstvo i usluge, OIB 83125734806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LASTAN j.d.o.o. za ugostiteljstvo i usluge</izvorni_sadrzaj>
    <derivirana_varijabla naziv="DomainObject.Predmet.ProtustrankaIDrugi_1">LASTAN j.d.o.o. za ugostiteljstvo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LASTAN j.d.o.o. za ugostiteljstvo i usluge, OIB 83125734806, Maksimilijana Vrhovca 23, 47000 Karlovac</izvorni_sadrzaj>
    <derivirana_varijabla naziv="DomainObject.Predmet.ProtustrankaIDrugiAdressOIB_1">LASTAN j.d.o.o. za ugostiteljstvo i usluge, OIB 83125734806, Maksimilijana Vrhovca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LASTAN j.d.o.o. za ugostiteljstvo i usluge</item>
      <item>Financijska agencija</item>
    </izvorni_sadrzaj>
    <derivirana_varijabla naziv="DomainObject.Predmet.SudioniciListNaziv_1">
      <item>LASTAN j.d.o.o. za ugostiteljstvo i usluge</item>
      <item>Financijska agencija</item>
    </derivirana_varijabla>
  </DomainObject.Predmet.SudioniciListNaziv>
  <DomainObject.Predmet.SudioniciListAdressOIB>
    <izvorni_sadrzaj>
      <item>LASTAN j.d.o.o. za ugostiteljstvo i usluge, OIB 83125734806, Maksimilijana Vrhovca 23,47000 Karlovac</item>
      <item>Financijska agencija, OIB 85821130368, UL.PAVLA VITEZOVIĆA 1,47000 Karlovac</item>
    </izvorni_sadrzaj>
    <derivirana_varijabla naziv="DomainObject.Predmet.SudioniciListAdressOIB_1">
      <item>LASTAN j.d.o.o. za ugostiteljstvo i usluge, OIB 83125734806, Maksimilijana Vrhovca 23,47000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83125734806</item>
    </izvorni_sadrzaj>
    <derivirana_varijabla naziv="DomainObject.Predmet.SudioniciListNazivOIB_1">
      <item>, OIB 85821130368</item>
      <item>, OIB 83125734806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6D403-D551-4D35-BD40-4B4259FEE4C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1366</properties:Characters>
  <properties:Lines>44</properties:Lines>
  <properties:Paragraphs>19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2019-11-05T14:30:00Z</dcterms:created>
  <dc:creator>Korisnik</dc:creator>
  <cp:lastModifiedBy>Danijela Jovanovska</cp:lastModifiedBy>
  <cp:lastPrinted>2016-01-22T10:18:00Z</cp:lastPrinted>
  <dcterms:modified xmlns:xsi="http://www.w3.org/2001/XMLSchema-instance" xsi:type="dcterms:W3CDTF">2019-11-05T14:31:00Z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(st-2144_19 oglas  05.11.19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